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8724" w14:paraId="09b872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99740D">
        <w:rPr>
          <w:rFonts w:cstheme="majorBidi" w:hAnsiTheme="majorBidi" w:asciiTheme="majorBidi"/>
          <w:szCs w:val="24"/>
          <w:lang w:val="hr-HR"/>
        </w:rPr>
        <w:t>1292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99740D" w:rsidR="00D156D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dužnikom </w:t>
      </w:r>
      <w:r w:rsidR="0099740D" w:rsidRPr="0099740D">
        <w:rPr>
          <w:rFonts w:cstheme="majorBidi" w:hAnsiTheme="majorBidi" w:asciiTheme="majorBidi"/>
          <w:szCs w:val="24"/>
          <w:lang w:val="hr-HR"/>
        </w:rPr>
        <w:t>DRIVES CONTROL LIFTS d.o.o.</w:t>
      </w:r>
      <w:r w:rsidR="0099740D">
        <w:rPr>
          <w:rFonts w:cstheme="majorBidi" w:hAnsiTheme="majorBidi" w:asciiTheme="majorBidi"/>
          <w:szCs w:val="24"/>
          <w:lang w:val="hr-HR"/>
        </w:rPr>
        <w:t xml:space="preserve">, </w:t>
      </w:r>
      <w:r w:rsidR="0099740D" w:rsidRPr="0099740D">
        <w:rPr>
          <w:rFonts w:cstheme="majorBidi" w:hAnsiTheme="majorBidi" w:asciiTheme="majorBidi"/>
          <w:szCs w:val="24"/>
          <w:lang w:val="hr-HR"/>
        </w:rPr>
        <w:t>Zagr</w:t>
      </w:r>
      <w:r w:rsidR="0099740D">
        <w:rPr>
          <w:rFonts w:cstheme="majorBidi" w:hAnsiTheme="majorBidi" w:asciiTheme="majorBidi"/>
          <w:szCs w:val="24"/>
          <w:lang w:val="hr-HR"/>
        </w:rPr>
        <w:t xml:space="preserve">eb, </w:t>
      </w:r>
      <w:r w:rsidR="0099740D" w:rsidRPr="0099740D">
        <w:rPr>
          <w:rFonts w:cstheme="majorBidi" w:hAnsiTheme="majorBidi" w:asciiTheme="majorBidi"/>
          <w:szCs w:val="24"/>
          <w:lang w:val="hr-HR"/>
        </w:rPr>
        <w:t>Puževa 13</w:t>
      </w:r>
      <w:r w:rsidR="0099740D">
        <w:rPr>
          <w:rFonts w:cstheme="majorBidi" w:hAnsiTheme="majorBidi" w:asciiTheme="majorBidi"/>
          <w:szCs w:val="24"/>
          <w:lang w:val="hr-HR"/>
        </w:rPr>
        <w:t xml:space="preserve">, MBS: </w:t>
      </w:r>
      <w:r w:rsidR="0099740D" w:rsidRPr="0099740D">
        <w:rPr>
          <w:rFonts w:cstheme="majorBidi" w:hAnsiTheme="majorBidi" w:asciiTheme="majorBidi"/>
          <w:szCs w:val="24"/>
          <w:lang w:val="hr-HR"/>
        </w:rPr>
        <w:t>080466187</w:t>
      </w:r>
      <w:r w:rsidR="0099740D">
        <w:rPr>
          <w:rFonts w:cstheme="majorBidi" w:hAnsiTheme="majorBidi" w:asciiTheme="majorBidi"/>
          <w:szCs w:val="24"/>
          <w:lang w:val="hr-HR"/>
        </w:rPr>
        <w:t xml:space="preserve">, </w:t>
      </w:r>
      <w:r w:rsidR="0099740D" w:rsidRPr="0099740D">
        <w:rPr>
          <w:rFonts w:cstheme="majorBidi" w:hAnsiTheme="majorBidi" w:asciiTheme="majorBidi"/>
          <w:szCs w:val="24"/>
          <w:lang w:val="hr-HR"/>
        </w:rPr>
        <w:t>OIB</w:t>
      </w:r>
      <w:r w:rsidR="0099740D">
        <w:rPr>
          <w:rFonts w:cstheme="majorBidi" w:hAnsiTheme="majorBidi" w:asciiTheme="majorBidi"/>
          <w:szCs w:val="24"/>
          <w:lang w:val="hr-HR"/>
        </w:rPr>
        <w:t xml:space="preserve">: </w:t>
      </w:r>
      <w:r w:rsidR="0099740D" w:rsidRPr="0099740D">
        <w:rPr>
          <w:rFonts w:cstheme="majorBidi" w:hAnsiTheme="majorBidi" w:asciiTheme="majorBidi"/>
          <w:szCs w:val="24"/>
          <w:lang w:val="hr-HR"/>
        </w:rPr>
        <w:t>11549454031</w:t>
      </w:r>
      <w:r w:rsidR="0099740D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99740D">
        <w:rPr>
          <w:rFonts w:cstheme="majorBidi" w:hAnsiTheme="majorBidi" w:asciiTheme="majorBidi"/>
          <w:szCs w:val="24"/>
          <w:lang w:val="hr-HR"/>
        </w:rPr>
        <w:t>28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6F03C5" w:rsidRPr="006F03C5">
        <w:rPr>
          <w:rFonts w:cstheme="majorBidi" w:hAnsiTheme="majorBidi" w:asciiTheme="majorBidi"/>
          <w:szCs w:val="24"/>
        </w:rPr>
        <w:t>DRIVES CONTROL LIFTS d.o.o., Zagreb, Puževa 13, MBS: 080466187, OIB: 11549454031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414D6">
        <w:rPr>
          <w:rFonts w:cstheme="majorBidi" w:hAnsiTheme="majorBidi" w:asciiTheme="majorBidi"/>
          <w:szCs w:val="24"/>
        </w:rPr>
        <w:t>28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C347F" w:rsidR="00475A33" w:rsidRPr="00DC347F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>e</w:t>
      </w:r>
      <w:r w:rsidR="00FB2638">
        <w:rPr>
          <w:rFonts w:cstheme="majorBidi" w:hAnsiTheme="majorBidi" w:asciiTheme="majorBidi"/>
          <w:szCs w:val="24"/>
        </w:rPr>
        <w:t xml:space="preserve"> </w:t>
      </w:r>
      <w:r w:rsidR="009414D6">
        <w:rPr>
          <w:rFonts w:cstheme="majorBidi" w:hAnsiTheme="majorBidi" w:asciiTheme="majorBidi"/>
          <w:szCs w:val="24"/>
        </w:rPr>
        <w:t xml:space="preserve">Tibor </w:t>
      </w:r>
      <w:proofErr w:type="spellStart"/>
      <w:r w:rsidR="009414D6">
        <w:rPr>
          <w:rFonts w:cstheme="majorBidi" w:hAnsiTheme="majorBidi" w:asciiTheme="majorBidi"/>
          <w:szCs w:val="24"/>
        </w:rPr>
        <w:t>Toth</w:t>
      </w:r>
      <w:proofErr w:type="spellEnd"/>
      <w:r w:rsidR="009414D6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414D6">
        <w:rPr>
          <w:rFonts w:cstheme="majorBidi" w:hAnsiTheme="majorBidi" w:asciiTheme="majorBidi"/>
          <w:szCs w:val="24"/>
        </w:rPr>
        <w:t>Hribarov</w:t>
      </w:r>
      <w:proofErr w:type="spellEnd"/>
      <w:r w:rsidR="00DC347F">
        <w:rPr>
          <w:rFonts w:cstheme="majorBidi" w:hAnsiTheme="majorBidi" w:asciiTheme="majorBidi"/>
          <w:szCs w:val="24"/>
        </w:rPr>
        <w:t xml:space="preserve"> prilaz 10, Zagreb, </w:t>
      </w:r>
      <w:r w:rsidR="00475A33" w:rsidRPr="00DC347F">
        <w:rPr>
          <w:rFonts w:cstheme="majorBidi" w:hAnsiTheme="majorBidi" w:asciiTheme="majorBidi"/>
          <w:szCs w:val="24"/>
        </w:rPr>
        <w:t xml:space="preserve">OIB: </w:t>
      </w:r>
      <w:r w:rsidR="00DC347F">
        <w:rPr>
          <w:rFonts w:cstheme="majorBidi" w:hAnsiTheme="majorBidi" w:asciiTheme="majorBidi"/>
          <w:szCs w:val="24"/>
        </w:rPr>
        <w:t>65132060598</w:t>
      </w:r>
      <w:r w:rsidR="00011C50" w:rsidRPr="00DC347F">
        <w:rPr>
          <w:rFonts w:cstheme="majorBidi" w:hAnsiTheme="majorBidi" w:asciiTheme="majorBidi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414D6" w:rsidRPr="009414D6">
        <w:rPr>
          <w:rFonts w:cstheme="majorBidi" w:hAnsiTheme="majorBidi" w:asciiTheme="majorBidi"/>
          <w:szCs w:val="24"/>
          <w:lang w:val="hr-HR"/>
        </w:rPr>
        <w:t>DRIVES CONTROL LIFTS d.o.o., Zagreb, Puževa 13, MBS: 080466187, OIB: 11549454031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47DBC">
        <w:rPr>
          <w:rFonts w:hAnsi="Times New Roman" w:ascii="Times New Roman"/>
          <w:szCs w:val="24"/>
          <w:lang w:val="hr-HR"/>
        </w:rPr>
        <w:t>28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99740D">
          <w:rPr>
            <w:rFonts w:hAnsi="Times New Roman" w:ascii="Times New Roman"/>
          </w:rPr>
          <w:t>1292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50B6E"/>
    <w:rsid w:val="002517D8"/>
    <w:rsid w:val="00256DFD"/>
    <w:rsid w:val="002914C8"/>
    <w:rsid w:val="002A7190"/>
    <w:rsid w:val="002B435F"/>
    <w:rsid w:val="002E1551"/>
    <w:rsid w:val="002F014A"/>
    <w:rsid w:val="00343AEE"/>
    <w:rsid w:val="003448F6"/>
    <w:rsid w:val="00353964"/>
    <w:rsid w:val="00354277"/>
    <w:rsid w:val="00366BFF"/>
    <w:rsid w:val="0037266D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69B9"/>
    <w:rsid w:val="004D2C42"/>
    <w:rsid w:val="004D6371"/>
    <w:rsid w:val="0050121B"/>
    <w:rsid w:val="00526DB9"/>
    <w:rsid w:val="0052754B"/>
    <w:rsid w:val="00532B71"/>
    <w:rsid w:val="00556763"/>
    <w:rsid w:val="005940E9"/>
    <w:rsid w:val="005B16A7"/>
    <w:rsid w:val="005B39E9"/>
    <w:rsid w:val="005B7067"/>
    <w:rsid w:val="005D55AF"/>
    <w:rsid w:val="006223F5"/>
    <w:rsid w:val="00622893"/>
    <w:rsid w:val="006356C5"/>
    <w:rsid w:val="00637512"/>
    <w:rsid w:val="0064069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3A6D"/>
    <w:rsid w:val="006D4241"/>
    <w:rsid w:val="006F03C5"/>
    <w:rsid w:val="006F3197"/>
    <w:rsid w:val="0071050D"/>
    <w:rsid w:val="00730EAB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414D6"/>
    <w:rsid w:val="00956B1E"/>
    <w:rsid w:val="00961D9E"/>
    <w:rsid w:val="009634E3"/>
    <w:rsid w:val="009642F0"/>
    <w:rsid w:val="00990135"/>
    <w:rsid w:val="0099740D"/>
    <w:rsid w:val="00997BA9"/>
    <w:rsid w:val="009C6AAA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E194E"/>
    <w:rsid w:val="00C05D15"/>
    <w:rsid w:val="00C105EB"/>
    <w:rsid w:val="00C17143"/>
    <w:rsid w:val="00C33511"/>
    <w:rsid w:val="00C3758E"/>
    <w:rsid w:val="00C47DBC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St-1292/2015</izvorni_sadrzaj>
    <derivirana_varijabla naziv="DomainObject.Predmet.OznakaBroj_1">St-1292/2015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DRIVES CONTROL LIFTS d.o.o.</izvorni_sadrzaj>
    <derivirana_varijabla naziv="DomainObject.Predmet.ProtustrankaFormated_1">  DRIVES CONTROL LIFTS d.o.o.</derivirana_varijabla>
  </DomainObject.Predmet.ProtustrankaFormated>
  <DomainObject.Predmet.ProtustrankaFormatedOIB>
    <izvorni_sadrzaj>  DRIVES CONTROL LIFTS d.o.o., OIB 11549454031</izvorni_sadrzaj>
    <derivirana_varijabla naziv="DomainObject.Predmet.ProtustrankaFormatedOIB_1">  DRIVES CONTROL LIFTS d.o.o., OIB 11549454031</derivirana_varijabla>
  </DomainObject.Predmet.ProtustrankaFormatedOIB>
  <DomainObject.Predmet.ProtustrankaFormatedWithAdress>
    <izvorni_sadrzaj> DRIVES CONTROL LIFTS d.o.o., Puževa 13, 10000 Zagreb</izvorni_sadrzaj>
    <derivirana_varijabla naziv="DomainObject.Predmet.ProtustrankaFormatedWithAdress_1"> DRIVES CONTROL LIFTS d.o.o., Puževa 13, 10000 Zagreb</derivirana_varijabla>
  </DomainObject.Predmet.ProtustrankaFormatedWithAdress>
  <DomainObject.Predmet.ProtustrankaFormatedWithAdressOIB>
    <izvorni_sadrzaj> DRIVES CONTROL LIFTS d.o.o., OIB 11549454031, Puževa 13, 10000 Zagreb</izvorni_sadrzaj>
    <derivirana_varijabla naziv="DomainObject.Predmet.ProtustrankaFormatedWithAdressOIB_1"> DRIVES CONTROL LIFTS d.o.o., OIB 11549454031, Puževa 13, 10000 Zagreb</derivirana_varijabla>
  </DomainObject.Predmet.ProtustrankaFormatedWithAdressOIB>
  <DomainObject.Predmet.ProtustrankaWithAdress>
    <izvorni_sadrzaj>DRIVES CONTROL LIFTS d.o.o. Puževa 13, 10000 Zagreb</izvorni_sadrzaj>
    <derivirana_varijabla naziv="DomainObject.Predmet.ProtustrankaWithAdress_1">DRIVES CONTROL LIFTS d.o.o. Puževa 13, 10000 Zagreb</derivirana_varijabla>
  </DomainObject.Predmet.ProtustrankaWithAdress>
  <DomainObject.Predmet.ProtustrankaWithAdressOIB>
    <izvorni_sadrzaj>DRIVES CONTROL LIFTS d.o.o., OIB 11549454031, Puževa 13, 10000 Zagreb</izvorni_sadrzaj>
    <derivirana_varijabla naziv="DomainObject.Predmet.ProtustrankaWithAdressOIB_1">DRIVES CONTROL LIFTS d.o.o., OIB 11549454031, Puževa 13, 10000 Zagreb</derivirana_varijabla>
  </DomainObject.Predmet.ProtustrankaWithAdressOIB>
  <DomainObject.Predmet.ProtustrankaNazivFormated>
    <izvorni_sadrzaj>DRIVES CONTROL LIFTS d.o.o.</izvorni_sadrzaj>
    <derivirana_varijabla naziv="DomainObject.Predmet.ProtustrankaNazivFormated_1">DRIVES CONTROL LIFTS d.o.o.</derivirana_varijabla>
  </DomainObject.Predmet.ProtustrankaNazivFormated>
  <DomainObject.Predmet.ProtustrankaNazivFormatedOIB>
    <izvorni_sadrzaj>DRIVES CONTROL LIFTS d.o.o., OIB 11549454031</izvorni_sadrzaj>
    <derivirana_varijabla naziv="DomainObject.Predmet.ProtustrankaNazivFormatedOIB_1">DRIVES CONTROL LIFTS d.o.o., OIB 11549454031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DRIVES CONTROL LIFTS d.o.o.</item>
    </izvorni_sadrzaj>
    <derivirana_varijabla naziv="DomainObject.Predmet.ProtuStrankaListFormated_1">
      <item>DRIVES CONTROL LIFTS d.o.o.</item>
    </derivirana_varijabla>
  </DomainObject.Predmet.ProtuStrankaListFormated>
  <DomainObject.Predmet.ProtuStrankaListFormatedOIB>
    <izvorni_sadrzaj>
      <item>DRIVES CONTROL LIFTS d.o.o., OIB 11549454031</item>
    </izvorni_sadrzaj>
    <derivirana_varijabla naziv="DomainObject.Predmet.ProtuStrankaListFormatedOIB_1">
      <item>DRIVES CONTROL LIFTS d.o.o., OIB 11549454031</item>
    </derivirana_varijabla>
  </DomainObject.Predmet.ProtuStrankaListFormatedOIB>
  <DomainObject.Predmet.ProtuStrankaListFormatedWithAdress>
    <izvorni_sadrzaj>
      <item>DRIVES CONTROL LIFTS d.o.o., Puževa 13, 10000 Zagreb</item>
    </izvorni_sadrzaj>
    <derivirana_varijabla naziv="DomainObject.Predmet.ProtuStrankaListFormatedWithAdress_1">
      <item>DRIVES CONTROL LIFTS d.o.o., Puževa 13, 10000 Zagreb</item>
    </derivirana_varijabla>
  </DomainObject.Predmet.ProtuStrankaListFormatedWithAdress>
  <DomainObject.Predmet.ProtuStrankaListFormatedWithAdressOIB>
    <izvorni_sadrzaj>
      <item>DRIVES CONTROL LIFTS d.o.o., OIB 11549454031, Puževa 13, 10000 Zagreb</item>
    </izvorni_sadrzaj>
    <derivirana_varijabla naziv="DomainObject.Predmet.ProtuStrankaListFormatedWithAdressOIB_1">
      <item>DRIVES CONTROL LIFTS d.o.o., OIB 11549454031, Puževa 13, 10000 Zagreb</item>
    </derivirana_varijabla>
  </DomainObject.Predmet.ProtuStrankaListFormatedWithAdressOIB>
  <DomainObject.Predmet.ProtuStrankaListNazivFormated>
    <izvorni_sadrzaj>
      <item>DRIVES CONTROL LIFTS d.o.o.</item>
    </izvorni_sadrzaj>
    <derivirana_varijabla naziv="DomainObject.Predmet.ProtuStrankaListNazivFormated_1">
      <item>DRIVES CONTROL LIFTS d.o.o.</item>
    </derivirana_varijabla>
  </DomainObject.Predmet.ProtuStrankaListNazivFormated>
  <DomainObject.Predmet.ProtuStrankaListNazivFormatedOIB>
    <izvorni_sadrzaj>
      <item>DRIVES CONTROL LIFTS d.o.o., OIB 11549454031</item>
    </izvorni_sadrzaj>
    <derivirana_varijabla naziv="DomainObject.Predmet.ProtuStrankaListNazivFormatedOIB_1">
      <item>DRIVES CONTROL LIFTS d.o.o., OIB 11549454031</item>
    </derivirana_varijabla>
  </DomainObject.Predmet.ProtuStrankaListNazivFormatedOIB>
  <DomainObject.Predmet.OstaliListFormated>
    <izvorni_sadrzaj>
      <item>Miroslav Jurišić</item>
      <item>Veljko Klobučar</item>
    </izvorni_sadrzaj>
    <derivirana_varijabla naziv="DomainObject.Predmet.OstaliListFormated_1">
      <item>Miroslav Jurišić</item>
      <item>Veljko Klobučar</item>
    </derivirana_varijabla>
  </DomainObject.Predmet.OstaliListFormated>
  <DomainObject.Predmet.OstaliListFormatedOIB>
    <izvorni_sadrzaj>
      <item>Miroslav Jurišić, OIB 24661829929</item>
      <item>Veljko Klobučar, OIB 69223543832</item>
    </izvorni_sadrzaj>
    <derivirana_varijabla naziv="DomainObject.Predmet.OstaliListFormatedOIB_1">
      <item>Miroslav Jurišić, OIB 24661829929</item>
      <item>Veljko Klobučar, OIB 69223543832</item>
    </derivirana_varijabla>
  </DomainObject.Predmet.OstaliListFormatedOIB>
  <DomainObject.Predmet.OstaliListFormatedWithAdress>
    <izvorni_sadrzaj>
      <item>Miroslav Jurišić, Biankinijeva 13, 10000 Zagreb</item>
      <item>Veljko Klobučar, Trnsko 32a, 10000 Zagreb</item>
    </izvorni_sadrzaj>
    <derivirana_varijabla naziv="DomainObject.Predmet.OstaliListFormatedWithAdress_1">
      <item>Miroslav Jurišić, Biankinijeva 13, 10000 Zagreb</item>
      <item>Veljko Klobučar, Trnsko 32a, 10000 Zagreb</item>
    </derivirana_varijabla>
  </DomainObject.Predmet.OstaliListFormatedWithAdress>
  <DomainObject.Predmet.OstaliListFormatedWithAdressOIB>
    <izvorni_sadrzaj>
      <item>Miroslav Jurišić, OIB 24661829929, Biankinijeva 13, 10000 Zagreb</item>
      <item>Veljko Klobučar, OIB 69223543832, Trnsko 32a, 10000 Zagreb</item>
    </izvorni_sadrzaj>
    <derivirana_varijabla naziv="DomainObject.Predmet.OstaliListFormatedWithAdressOIB_1">
      <item>Miroslav Jurišić, OIB 24661829929, Biankinijeva 13, 10000 Zagreb</item>
      <item>Veljko Klobučar, OIB 69223543832, Trnsko 32a, 10000 Zagreb</item>
    </derivirana_varijabla>
  </DomainObject.Predmet.OstaliListFormatedWithAdressOIB>
  <DomainObject.Predmet.OstaliListNazivFormated>
    <izvorni_sadrzaj>
      <item>Miroslav Jurišić</item>
      <item>Veljko Klobučar</item>
    </izvorni_sadrzaj>
    <derivirana_varijabla naziv="DomainObject.Predmet.OstaliListNazivFormated_1">
      <item>Miroslav Jurišić</item>
      <item>Veljko Klobučar</item>
    </derivirana_varijabla>
  </DomainObject.Predmet.OstaliListNazivFormated>
  <DomainObject.Predmet.OstaliListNazivFormatedOIB>
    <izvorni_sadrzaj>
      <item>Miroslav Jurišić, OIB 24661829929</item>
      <item>Veljko Klobučar, OIB 69223543832</item>
    </izvorni_sadrzaj>
    <derivirana_varijabla naziv="DomainObject.Predmet.OstaliListNazivFormatedOIB_1">
      <item>Miroslav Jurišić, OIB 24661829929</item>
      <item>Veljko Klobučar, OIB 69223543832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DRIVES CONTROL LIFTS d.o.o.</izvorni_sadrzaj>
    <derivirana_varijabla naziv="DomainObject.Predmet.ProtustrankaIDrugi_1">DRIVES CONTROL LIFTS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DRIVES CONTROL LIFTS d.o.o., OIB 11549454031, Puževa 13, 10000 Zagreb</izvorni_sadrzaj>
    <derivirana_varijabla naziv="DomainObject.Predmet.ProtustrankaIDrugiAdressOIB_1">DRIVES CONTROL LIFTS d.o.o., OIB 11549454031, Puževa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DRIVES CONTROL LIFTS d.o.o.</item>
      <item>FINA Regionalni centar Zagreb</item>
      <item>Miroslav Jurišić</item>
      <item>Veljko Klobučar</item>
    </izvorni_sadrzaj>
    <derivirana_varijabla naziv="DomainObject.Predmet.SudioniciListNaziv_1">
      <item>DRIVES CONTROL LIFTS d.o.o.</item>
      <item>FINA Regionalni centar Zagreb</item>
      <item>Miroslav Jurišić</item>
      <item>Veljko Klobučar</item>
    </derivirana_varijabla>
  </DomainObject.Predmet.SudioniciListNaziv>
  <DomainObject.Predmet.SudioniciListAdressOIB>
    <izvorni_sadrzaj>
      <item>DRIVES CONTROL LIFTS d.o.o., OIB 11549454031, Puževa 13,10000 Zagreb</item>
      <item>FINA Regionalni centar Zagreb, OIB 85821130368, Trg svibanjskih žrtava 1995. 1,10000 Zagreb</item>
      <item>Miroslav Jurišić, OIB 24661829929, Biankinijeva 13,10000 Zagreb</item>
      <item>Veljko Klobučar, OIB 69223543832, Trnsko 32a,10000 Zagreb</item>
    </izvorni_sadrzaj>
    <derivirana_varijabla naziv="DomainObject.Predmet.SudioniciListAdressOIB_1">
      <item>DRIVES CONTROL LIFTS d.o.o., OIB 11549454031, Puževa 13,10000 Zagreb</item>
      <item>FINA Regionalni centar Zagreb, OIB 85821130368, Trg svibanjskih žrtava 1995. 1,10000 Zagreb</item>
      <item>Miroslav Jurišić, OIB 24661829929, Biankinijeva 13,10000 Zagreb</item>
      <item>Veljko Klobučar, OIB 69223543832, Trnsko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11549454031</item>
      <item>, OIB 85821130368</item>
      <item>, OIB 24661829929</item>
      <item>, OIB 69223543832</item>
    </izvorni_sadrzaj>
    <derivirana_varijabla naziv="DomainObject.Predmet.SudioniciListNazivOIB_1">
      <item>, OIB 11549454031</item>
      <item>, OIB 85821130368</item>
      <item>, OIB 24661829929</item>
      <item>, OIB 69223543832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71B37-71CC-4834-83C2-B7516797A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2603</properties:Characters>
  <properties:Lines>80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2017-02-28T06:59:00Z</dcterms:created>
  <dc:creator>Sudsko vijeæe</dc:creator>
  <cp:lastModifiedBy>Tea Antolčić</cp:lastModifiedBy>
  <cp:lastPrinted>2017-02-28T07:09:00Z</cp:lastPrinted>
  <dcterms:modified xmlns:xsi="http://www.w3.org/2001/XMLSchema-instance" xsi:type="dcterms:W3CDTF">2017-02-28T07:13:00Z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