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4589" w14:paraId="6ac4589" w:rsidRDefault="0044447C" w:rsidP="0044447C" w:rsidR="0044447C">
      <w:pPr>
        <w15:collapsed w:val="false"/>
      </w:pPr>
      <w:bookmarkStart w:name="_GoBack" w:id="0"/>
      <w:bookmarkEnd w:id="0"/>
      <w:r>
        <w:t xml:space="preserve"> </w:t>
      </w:r>
    </w:p>
    <w:p w:rsidRDefault="0044447C" w:rsidP="0044447C" w:rsidR="0044447C"/>
    <w:p w:rsidRDefault="0044447C" w:rsidP="0044447C" w:rsidR="0044447C"/>
    <w:p w:rsidRDefault="0044447C" w:rsidP="0044447C" w:rsidR="0044447C"/>
    <w:p w:rsidRDefault="0044447C" w:rsidP="0044447C" w:rsidR="0044447C"/>
    <w:p w:rsidRDefault="0044447C" w:rsidP="0044447C" w:rsidR="0044447C">
      <w:pPr>
        <w:jc w:val="center"/>
      </w:pPr>
    </w:p>
    <w:p w:rsidRDefault="0044447C" w:rsidP="0044447C" w:rsidR="0044447C">
      <w:pPr>
        <w:jc w:val="center"/>
      </w:pPr>
      <w:r>
        <w:t>IZVJEŠĆE  STEČAJNOG  UPRAVITELJA</w:t>
      </w:r>
    </w:p>
    <w:p w:rsidRDefault="0044447C" w:rsidP="0044447C" w:rsidR="0044447C">
      <w:pPr>
        <w:jc w:val="center"/>
      </w:pPr>
      <w:r>
        <w:t xml:space="preserve"> S  PRIJEDLOGOM  OBUSTAVE  OVOG  STEČAJNOG  POSTUPKA</w:t>
      </w:r>
    </w:p>
    <w:p w:rsidRDefault="0044447C" w:rsidP="0044447C" w:rsidR="0044447C">
      <w:pPr>
        <w:jc w:val="center"/>
      </w:pPr>
    </w:p>
    <w:p w:rsidRDefault="0044447C" w:rsidP="0044447C" w:rsidR="0044447C"/>
    <w:p w:rsidRDefault="0044447C" w:rsidP="0044447C" w:rsidR="0044447C"/>
    <w:p w:rsidRDefault="0044447C" w:rsidP="0044447C" w:rsidR="0044447C">
      <w:r>
        <w:t xml:space="preserve">NADLEŽNI  TRGOVAČKI  SUD:  Trgovački sud u Zagrebu, Amruševa 2/II, Zagreb </w:t>
      </w:r>
    </w:p>
    <w:p w:rsidRDefault="0044447C" w:rsidP="0044447C" w:rsidR="0044447C">
      <w:r>
        <w:t>POSLOVNI  BROJ:  89. St-277/2004</w:t>
      </w:r>
    </w:p>
    <w:p w:rsidRDefault="0044447C" w:rsidP="0044447C" w:rsidR="0044447C">
      <w:r>
        <w:t>STEČAJNI  DUŽNIK: RODIĆ TOMO vl. Zlatarsko trgovačkog obrta ZLATARNICE RODIĆ, u stečaju, Zagreb, Kaptol 27  OIB:54610230701</w:t>
      </w:r>
    </w:p>
    <w:p w:rsidRDefault="0044447C" w:rsidP="0044447C" w:rsidR="0044447C"/>
    <w:p w:rsidRDefault="0044447C" w:rsidP="0044447C" w:rsidR="0044447C"/>
    <w:p w:rsidRDefault="0044447C" w:rsidP="0044447C" w:rsidR="0044447C"/>
    <w:p w:rsidRDefault="0044447C" w:rsidP="0044447C" w:rsidR="0044447C"/>
    <w:p w:rsidRDefault="0044447C" w:rsidP="0044447C" w:rsidR="0044447C"/>
    <w:p w:rsidRDefault="0044447C" w:rsidP="0044447C" w:rsidR="0044447C">
      <w:r>
        <w:t xml:space="preserve">      </w:t>
      </w:r>
    </w:p>
    <w:p w:rsidRDefault="0044447C" w:rsidP="0044447C" w:rsidR="0044447C">
      <w:r>
        <w:t xml:space="preserve">U Ivancu,  19.11.2018. godine.     </w:t>
      </w:r>
    </w:p>
    <w:p w:rsidRDefault="0044447C" w:rsidP="0044447C" w:rsidR="0044447C"/>
    <w:p w:rsidRDefault="0044447C" w:rsidP="0044447C" w:rsidR="0044447C"/>
    <w:p w:rsidRDefault="0044447C" w:rsidP="0044447C" w:rsidR="0044447C"/>
    <w:p w:rsidRDefault="0044447C" w:rsidP="0044447C" w:rsidR="0044447C"/>
    <w:p w:rsidRDefault="0044447C" w:rsidP="0044447C" w:rsidR="0044447C"/>
    <w:p w:rsidRDefault="0044447C" w:rsidP="0044447C" w:rsidR="0044447C"/>
    <w:p w:rsidRDefault="0044447C" w:rsidP="0044447C" w:rsidR="0044447C">
      <w:r>
        <w:lastRenderedPageBreak/>
        <w:t>I)</w:t>
      </w:r>
    </w:p>
    <w:p w:rsidRDefault="0044447C" w:rsidP="0044447C" w:rsidR="0044447C">
      <w:r>
        <w:t>Dana 16. prosinca 2016.g. zaključio se stečajni postupak nad imovinom dužnika pojedinca, gore navedenog.</w:t>
      </w:r>
    </w:p>
    <w:p w:rsidRDefault="0044447C" w:rsidP="0044447C" w:rsidR="0044447C">
      <w:r>
        <w:t>Stečajni upravitelj je nastavio s unovčenjem preostale imovine, teško unovčive, sve u skladu s odredbama Stečajnog zakona.</w:t>
      </w:r>
    </w:p>
    <w:p w:rsidRDefault="0044447C" w:rsidP="0044447C" w:rsidR="0044447C">
      <w:r>
        <w:t>II)</w:t>
      </w:r>
    </w:p>
    <w:p w:rsidRDefault="0044447C" w:rsidP="0044447C" w:rsidR="0044447C">
      <w:r>
        <w:t>Dana 21.02.2018.g. razriješen je dosadašnji stečajni upravitelj te me Sud imenovao novim stečajnim upraviteljem.</w:t>
      </w:r>
    </w:p>
    <w:p w:rsidRDefault="0044447C" w:rsidP="0044447C" w:rsidR="0044447C">
      <w:r>
        <w:t>U izvršavanju svojih obveza po Zakonu, nastavio sam s unovčenjem preostale imovine, stroja za izradu lančića, proizvođač IECO Italija, serijski broj: 802/01.</w:t>
      </w:r>
    </w:p>
    <w:p w:rsidRDefault="0044447C" w:rsidP="0044447C" w:rsidR="0044447C">
      <w:r>
        <w:t>Prema prijašnjem odobrenju razlučnog vjerovnika na toj pokretnini, Zagrebačke banke d.d. Zagreb, nastavio sa oglašavanjem prodaje uz smanjivanje cijene.</w:t>
      </w:r>
    </w:p>
    <w:p w:rsidRDefault="0044447C" w:rsidP="0044447C" w:rsidR="0044447C">
      <w:r>
        <w:t>Do sada sam objavio, na web stranicama Trgovačkog suda, tri oglasa, na koje se do sada nije javio ni jedan zainteresiran kupac.</w:t>
      </w:r>
    </w:p>
    <w:p w:rsidRDefault="0044447C" w:rsidP="0044447C" w:rsidR="0044447C">
      <w:r>
        <w:t>Obavio sam više kontakata sa vlasnicima zlatarskih radnji, pokušao preko internetskih stranica i portala pronaći zainteresirane za kupnju ovog stroja, no, do sada nisam uspio pronaći zainteresiranog kupca.</w:t>
      </w:r>
    </w:p>
    <w:p w:rsidRDefault="0044447C" w:rsidP="0044447C" w:rsidR="0044447C">
      <w:r>
        <w:t>Prema prikupljenim informacijama, radi se o starom stroju, specijaliziranom samo za izradu lančića, a za tu količinu lančića, koje on može izraditi u jednom punjenju zlatom, jednostavno nema tržišta u Hrvatskoj nego vlasnici zlatarskih radnji isto kupuju u potrebnim količinama u Italiji i Njemačkoj ili od posrednika.</w:t>
      </w:r>
    </w:p>
    <w:p w:rsidRDefault="0044447C" w:rsidP="0044447C" w:rsidR="0044447C">
      <w:r>
        <w:t>III)</w:t>
      </w:r>
    </w:p>
    <w:p w:rsidRDefault="0044447C" w:rsidP="0044447C" w:rsidR="0044447C">
      <w:r>
        <w:t>Zbog svega navedenog odlučio sam o svemu izvijestiti razlučnog vjerovnika te ga zatražiti mišljenje o daljnjem tijeku prodaje stroja na kojem postoji njegovo razlučno pravo.</w:t>
      </w:r>
    </w:p>
    <w:p w:rsidRDefault="0044447C" w:rsidP="0044447C" w:rsidR="0044447C">
      <w:r>
        <w:t>Obavijestio sam ga da je rješenjem Suda od 21.02.2018. prijašnji stečajni upravitelj Hrkać razriješen svoje dužnosti a ja sam preuzeo daljnje vođenje tog stečajnog postupka, pokušavajući unovčiti jedinu imovinu, gore navedeni stroj.</w:t>
      </w:r>
    </w:p>
    <w:p w:rsidRDefault="0044447C" w:rsidP="0044447C" w:rsidR="0044447C">
      <w:r>
        <w:t>U trenutku preuzimanja dužnosti zadnja oglašena cijena bila je 39.426,00 kuna a ja sam odmah nastavio s unovčenjem putem oglašavanja na oglasnoj stranici ''sudačke mreže''.</w:t>
      </w:r>
    </w:p>
    <w:p w:rsidRDefault="0044447C" w:rsidP="0044447C" w:rsidR="0044447C">
      <w:r>
        <w:t>Oglasio sam još tri prodaje uz stalno smanjenje cijene, i to 03.05.2018.g. po početnoj cijeni od 27.598,00 kuna, 01.06.2018.g. po početnoj cijeni od 13.799,00 kuna i 03.08.2018.g. po početnoj cijeni od 6.900,00 kuna.</w:t>
      </w:r>
    </w:p>
    <w:p w:rsidRDefault="0044447C" w:rsidP="0044447C" w:rsidR="0044447C">
      <w:r>
        <w:t>Izvijestio sam ga da se samo na zadnji oglas javio jedan zainteresirani kupac, ali kada je čuo o kakvom je stroju riječ, odustao je od davanja ponude.</w:t>
      </w:r>
    </w:p>
    <w:p w:rsidRDefault="0044447C" w:rsidP="0044447C" w:rsidR="0044447C">
      <w:r>
        <w:lastRenderedPageBreak/>
        <w:t>Izvijestio sam ga da se stroj se za sada nalazi na čuvanju i skladištenju u prostorima TŽV GREDELJ d.d. u stečaju, gdje je prethodni stečajni upravitelj Pero Hrkać isto bio stečajni. Tada je bilo moguće da se taj stroj skladišti u društvu gdje je isti bio stečajni upravitelj. Kako je i tamo razrIješen dužnosti te je imenovan novi stečajni upravitelj, to više nisam u mogućnosti koristiti tuđe prostore za njegovo skladištenje. Odvoz na neku drugu lokaciju bio bi ekonomski neopravdan jer bi nastali novi troškovi a u stečajnom postupku ne postoje nikakva novčana sredstva niti druga imovina.</w:t>
      </w:r>
    </w:p>
    <w:p w:rsidRDefault="0044447C" w:rsidP="0044447C" w:rsidR="0044447C">
      <w:r>
        <w:t>Osnovom svega navedenog, predložio sam razlučnom vjerovniku da mi dadne suglasnost da izvršim zbrinjavanje navedenog stroja kao otpada, gdje bi za to zamolio stečajnog upravitelja GREDELJ d.d. u stečaju, da ga oni zbrinu u sklopu zbrinjavanja svojeg otpada. Tako bi, nadam se, zbrinjavanje izvršio bez daljnjih troškova. Ukoliko se razlučni vjerovnik s mojim prijedlogom ne bi složio, zamolio sam da me uputi što mi je dalje za činiti a ja ću stečajnom sucu predložiti da se isti pozove na predujam troškova daljnjeg vođenja ovog stečajnog postupka.</w:t>
      </w:r>
    </w:p>
    <w:p w:rsidRDefault="0044447C" w:rsidP="0044447C" w:rsidR="0044447C">
      <w:r>
        <w:t>Razlučni vjerovnik me putem emaila od dana 19.09.2018.g. izvijestio da je suglasan da se predmetni stroj zbrine u otpad.</w:t>
      </w:r>
    </w:p>
    <w:p w:rsidRDefault="0044447C" w:rsidP="0044447C" w:rsidR="0044447C">
      <w:r>
        <w:t>IV)</w:t>
      </w:r>
    </w:p>
    <w:p w:rsidRDefault="0044447C" w:rsidP="0044447C" w:rsidR="0044447C">
      <w:r>
        <w:t>Nakon toga sam pristupio zbrinjavanju navedenog stroja te sam tražio način kako isti zbrinuti a da ne nastanu novi troškovi u ovom postupku s obzirom da nema sredstava.</w:t>
      </w:r>
    </w:p>
    <w:p w:rsidRDefault="0044447C" w:rsidP="0044447C" w:rsidR="0044447C">
      <w:r>
        <w:t xml:space="preserve">Na kraju sam uspio dogovoriti sa RWM </w:t>
      </w:r>
      <w:r w:rsidR="00E06A97">
        <w:t>Obrtom za prodaju i remont strojeva vl. Robert Matan, Đakovo, Splitska 25a da isti preuzmu navedeni stroj u zbrinjavanje  te sam dana 31.10.2018.g. organizirao u TŽV Gredelj d.d. u stečaju, u Zagrebu odvoz navedenog stroja, prema sastavljenoj otpremnici.</w:t>
      </w:r>
    </w:p>
    <w:p w:rsidRDefault="00E06A97" w:rsidP="0044447C" w:rsidR="00E06A97">
      <w:r>
        <w:t>O svemu sam obavijestio i stečajnog upravitelja navedenog društva, g. Đuričina,</w:t>
      </w:r>
    </w:p>
    <w:p w:rsidRDefault="00E06A97" w:rsidP="0044447C" w:rsidR="00E06A97">
      <w:r>
        <w:t>V)</w:t>
      </w:r>
    </w:p>
    <w:p w:rsidRDefault="00E06A97" w:rsidP="0044447C" w:rsidR="00E06A97">
      <w:r>
        <w:t>Kako su izvršene sve radnje u ovom postupku unovčenja stečajne mase iza brisanog stečajnog dužnika, predlažem stečajnoj sutkinji da obustavi ovaj postupak.</w:t>
      </w:r>
    </w:p>
    <w:p w:rsidRDefault="0044447C" w:rsidP="0044447C" w:rsidR="0044447C"/>
    <w:p w:rsidRDefault="0044447C" w:rsidP="0044447C" w:rsidR="0044447C"/>
    <w:p w:rsidRDefault="0044447C" w:rsidP="0044447C" w:rsidR="0044447C">
      <w:r>
        <w:t xml:space="preserve">                                                                                                   STEČAJNI  UPRAVITELJ:</w:t>
      </w:r>
    </w:p>
    <w:p w:rsidRDefault="0044447C" w:rsidP="0044447C" w:rsidR="0044447C">
      <w:r>
        <w:t xml:space="preserve">                                                                                                Ivan Hudoletnjak dipl. prav.</w:t>
      </w:r>
    </w:p>
    <w:p w:rsidRDefault="0044447C" w:rsidP="0044447C" w:rsidR="0044447C"/>
    <w:p w:rsidRDefault="0044447C" w:rsidP="0044447C" w:rsidR="0044447C"/>
    <w:p w:rsidRDefault="00974633" w:rsidR="00974633"/>
    <w:sectPr w:rsidR="009746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447C"/>
    <w:rsid w:val="0044447C"/>
    <w:rsid w:val="00974633"/>
    <w:rsid w:val="009E3A7A"/>
    <w:rsid w:val="00E0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E3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A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A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A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A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E3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A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A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A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A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687</properties:Words>
  <properties:Characters>3928</properties:Characters>
  <properties:Lines>93</properties:Lines>
  <properties:Paragraphs>33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2018-11-19T10:10:00Z</dcterms:created>
  <dc:creator>Ivan</dc:creator>
  <cp:lastModifiedBy>Valentina Gabud</cp:lastModifiedBy>
  <dcterms:modified xmlns:xsi="http://www.w3.org/2001/XMLSchema-instance" xsi:type="dcterms:W3CDTF">2018-11-22T07:31:00Z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St-277/2004-66 / Podnesak - Izvješće stečajnog upravitelja (Stečajna masa iz Zlatarne Rodić Izvješće 19.11.18.g..docx)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