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5def" w14:paraId="09a5def" w:rsidRDefault="001D706B" w:rsidP="00F56462" w:rsidR="00280300" w:rsidRPr="00732626">
      <w:pPr>
        <w:spacing w:lineRule="auto" w:line="240" w:after="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Popis razlučnih vjerovnika</w:t>
      </w:r>
      <w:r w:rsidR="00732626" w:rsidRPr="00732626">
        <w:rPr>
          <w:rFonts w:cs="Arial" w:hAnsi="Arial" w:ascii="Arial"/>
        </w:rPr>
        <w:t xml:space="preserve"> vjerovnika (čl. </w:t>
      </w:r>
      <w:r w:rsidR="00372AE0">
        <w:rPr>
          <w:rFonts w:cs="Arial" w:hAnsi="Arial" w:ascii="Arial"/>
        </w:rPr>
        <w:t xml:space="preserve">222. </w:t>
      </w:r>
      <w:r w:rsidR="00732626" w:rsidRPr="00732626">
        <w:rPr>
          <w:rFonts w:cs="Arial" w:hAnsi="Arial" w:ascii="Arial"/>
        </w:rPr>
        <w:t>SZ)</w:t>
      </w:r>
    </w:p>
    <w:p w:rsidRDefault="00EC2A41" w:rsidP="00EC2A41" w:rsidR="00EC2A41" w:rsidRPr="00EC2A41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EC2A41">
        <w:rPr>
          <w:rFonts w:cs="Arial" w:hAnsi="Arial" w:ascii="Arial"/>
          <w:sz w:val="20"/>
          <w:szCs w:val="20"/>
        </w:rPr>
        <w:t>IZI-COMMERCE d.o.o. Mursko Središće, Frankopanska 8, OIB: 18767390443</w:t>
      </w:r>
    </w:p>
    <w:p w:rsidRDefault="00EC2A41" w:rsidP="00EC2A41" w:rsidR="00EC2A41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EC2A41">
        <w:rPr>
          <w:rFonts w:cs="Arial" w:hAnsi="Arial" w:ascii="Arial"/>
          <w:sz w:val="20"/>
          <w:szCs w:val="20"/>
        </w:rPr>
        <w:t>Trgovački sud u Varaždinu St-1118/2016</w:t>
      </w:r>
    </w:p>
    <w:p w:rsidRDefault="00372AE0" w:rsidP="00EC2A41" w:rsidR="00372AE0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3A429B">
        <w:rPr>
          <w:rFonts w:cs="Arial" w:hAnsi="Arial" w:ascii="Arial"/>
        </w:rPr>
        <w:t>Stečajni  upravitelj: Miroslav Lovreković, dipl. jur. 48260 KRIŽEVCI, K. Heruca 81,</w:t>
      </w: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tbl>
      <w:tblPr>
        <w:tblStyle w:val="Reetkatablice"/>
        <w:tblW w:type="dxa" w:w="13500"/>
        <w:tblInd w:type="dxa" w:w="720"/>
        <w:tblLook w:val="04A0" w:noVBand="1" w:noHBand="0" w:lastColumn="0" w:firstColumn="1" w:lastRow="0" w:firstRow="1"/>
      </w:tblPr>
      <w:tblGrid>
        <w:gridCol w:w="563"/>
        <w:gridCol w:w="2338"/>
        <w:gridCol w:w="1744"/>
        <w:gridCol w:w="1902"/>
        <w:gridCol w:w="1382"/>
        <w:gridCol w:w="2814"/>
        <w:gridCol w:w="1477"/>
        <w:gridCol w:w="1280"/>
      </w:tblGrid>
      <w:tr w:rsidTr="00BC6623" w:rsidR="00BC6623">
        <w:tc>
          <w:tcPr>
            <w:tcW w:type="dxa" w:w="563"/>
          </w:tcPr>
          <w:p w:rsidRDefault="00BC6623" w:rsidP="00732626" w:rsidR="00BC6623">
            <w:pPr>
              <w:pStyle w:val="Odlomakpopisa"/>
              <w:ind w:left="0"/>
              <w:jc w:val="center"/>
            </w:pPr>
            <w:r>
              <w:t>R.b.</w:t>
            </w:r>
          </w:p>
        </w:tc>
        <w:tc>
          <w:tcPr>
            <w:tcW w:type="dxa" w:w="2338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type="dxa" w:w="1744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OIB:</w:t>
            </w:r>
          </w:p>
        </w:tc>
        <w:tc>
          <w:tcPr>
            <w:tcW w:type="dxa" w:w="1902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type="dxa" w:w="1382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type="dxa" w:w="2814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2B6327" w:rsidR="00BC6623">
            <w:pPr>
              <w:pStyle w:val="Odlomakpopisa"/>
              <w:ind w:left="0"/>
              <w:jc w:val="center"/>
            </w:pPr>
            <w:r>
              <w:t>Osnova prijave</w:t>
            </w:r>
          </w:p>
        </w:tc>
        <w:tc>
          <w:tcPr>
            <w:tcW w:type="dxa" w:w="1477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2B6327" w:rsidR="00BC6623">
            <w:pPr>
              <w:pStyle w:val="Odlomakpopisa"/>
              <w:ind w:left="0"/>
              <w:jc w:val="center"/>
            </w:pPr>
            <w:r>
              <w:t xml:space="preserve">Iznos tražbine </w:t>
            </w:r>
          </w:p>
        </w:tc>
        <w:tc>
          <w:tcPr>
            <w:tcW w:type="dxa" w:w="1280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Tr="00EC2A41" w:rsidR="002E7332">
        <w:trPr>
          <w:trHeight w:val="921"/>
        </w:trPr>
        <w:tc>
          <w:tcPr>
            <w:tcW w:type="dxa" w:w="563"/>
          </w:tcPr>
          <w:p w:rsidRDefault="002E7332" w:rsidP="00732626" w:rsidR="002E7332">
            <w:pPr>
              <w:pStyle w:val="Odlomakpopisa"/>
              <w:ind w:left="0"/>
              <w:jc w:val="center"/>
            </w:pPr>
          </w:p>
        </w:tc>
        <w:tc>
          <w:tcPr>
            <w:tcW w:type="dxa" w:w="2338"/>
          </w:tcPr>
          <w:p w:rsidRDefault="002E7332" w:rsidP="008D73C7" w:rsidR="002E7332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744"/>
          </w:tcPr>
          <w:p w:rsidRDefault="002E7332" w:rsidP="008D73C7" w:rsidR="002E7332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902"/>
          </w:tcPr>
          <w:p w:rsidRDefault="002E7332" w:rsidP="008D73C7" w:rsidR="002E7332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82"/>
          </w:tcPr>
          <w:p w:rsidRDefault="002E7332" w:rsidP="008D73C7" w:rsidR="002E7332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Varaždin</w:t>
            </w:r>
          </w:p>
        </w:tc>
        <w:tc>
          <w:tcPr>
            <w:tcW w:type="dxa" w:w="2814"/>
          </w:tcPr>
          <w:p w:rsidRDefault="002E7332" w:rsidP="002E7332" w:rsidR="002E7332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Zapisnik Ministarstva finacija o izvršenoj pljenidbi i procjeni pokretne imovine br. Klasa-UP/I-415-02/16-001/184 od 27. travnja 2016. g.</w:t>
            </w:r>
          </w:p>
        </w:tc>
        <w:tc>
          <w:tcPr>
            <w:tcW w:type="dxa" w:w="1477"/>
          </w:tcPr>
          <w:p w:rsidRDefault="002E7332" w:rsidP="00876064" w:rsidR="002E7332">
            <w:pPr>
              <w:pStyle w:val="Odlomakpopisa"/>
              <w:ind w:left="0"/>
              <w:jc w:val="center"/>
            </w:pPr>
            <w:r>
              <w:t>205.051,96 kn</w:t>
            </w:r>
          </w:p>
        </w:tc>
        <w:tc>
          <w:tcPr>
            <w:tcW w:type="dxa" w:w="1280"/>
          </w:tcPr>
          <w:p w:rsidRDefault="002E7332" w:rsidP="001C7D05" w:rsidR="002E7332">
            <w:pPr>
              <w:pStyle w:val="Odlomakpopisa"/>
              <w:ind w:left="0"/>
              <w:jc w:val="center"/>
            </w:pPr>
          </w:p>
        </w:tc>
      </w:tr>
    </w:tbl>
    <w:p w:rsidRDefault="00372AE0" w:rsidP="006E28C8" w:rsidR="00372AE0">
      <w:pPr>
        <w:pStyle w:val="Odlomakpopisa"/>
        <w:spacing w:lineRule="auto" w:line="240" w:after="0"/>
      </w:pPr>
    </w:p>
    <w:p w:rsidRDefault="00372AE0" w:rsidP="006E28C8" w:rsidR="00372AE0">
      <w:pPr>
        <w:pStyle w:val="Odlomakpopisa"/>
        <w:spacing w:lineRule="auto" w:line="240" w:after="0"/>
      </w:pPr>
    </w:p>
    <w:p w:rsidRDefault="00BC6623" w:rsidP="006E28C8" w:rsidR="00BC6623">
      <w:pPr>
        <w:pStyle w:val="Odlomakpopisa"/>
        <w:spacing w:lineRule="auto" w:line="240" w:after="0"/>
      </w:pPr>
    </w:p>
    <w:p w:rsidRDefault="006E28C8" w:rsidP="006E28C8" w:rsidR="006E28C8">
      <w:pPr>
        <w:pStyle w:val="Odlomakpopisa"/>
        <w:spacing w:lineRule="auto" w:line="240" w:after="0"/>
      </w:pPr>
      <w:r>
        <w:t xml:space="preserve">U </w:t>
      </w:r>
      <w:r w:rsidR="004D0812">
        <w:t>K</w:t>
      </w:r>
      <w:r w:rsidR="00372AE0">
        <w:t xml:space="preserve">riževcima </w:t>
      </w:r>
      <w:r w:rsidR="002E7332">
        <w:t>28. siječnja 2019</w:t>
      </w:r>
      <w:r>
        <w:t>. godine</w:t>
      </w: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right"/>
      </w:pPr>
      <w:r>
        <w:t xml:space="preserve">Stečajni upravitelj </w:t>
      </w:r>
    </w:p>
    <w:p w:rsidRDefault="006E28C8" w:rsidP="006E28C8" w:rsidR="00732626">
      <w:pPr>
        <w:pStyle w:val="Odlomakpopisa"/>
        <w:spacing w:lineRule="auto" w:line="240" w:after="0"/>
        <w:jc w:val="right"/>
      </w:pPr>
      <w:r>
        <w:t>Miroslav Lovreković</w:t>
      </w:r>
    </w:p>
    <w:sectPr w:rsidSect="00732626" w:rsidR="0073262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1D706B"/>
    <w:rsid w:val="00280300"/>
    <w:rsid w:val="002B6327"/>
    <w:rsid w:val="002E7332"/>
    <w:rsid w:val="00372AE0"/>
    <w:rsid w:val="004D0812"/>
    <w:rsid w:val="00592B37"/>
    <w:rsid w:val="005F2FCD"/>
    <w:rsid w:val="00600C80"/>
    <w:rsid w:val="006E28C8"/>
    <w:rsid w:val="00732626"/>
    <w:rsid w:val="00843741"/>
    <w:rsid w:val="009C09B7"/>
    <w:rsid w:val="00B2679F"/>
    <w:rsid w:val="00BC6623"/>
    <w:rsid w:val="00C70E4C"/>
    <w:rsid w:val="00CC4C5C"/>
    <w:rsid w:val="00EC2800"/>
    <w:rsid w:val="00EC2A41"/>
    <w:rsid w:val="00F5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2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80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80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80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2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80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80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80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79</properties:Words>
  <properties:Characters>562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2019-02-05T07:49:00Z</dcterms:created>
  <dc:creator>miro</dc:creator>
  <cp:lastModifiedBy>Andreja Lesjak</cp:lastModifiedBy>
  <cp:lastPrinted>2018-07-18T10:11:00Z</cp:lastPrinted>
  <dcterms:modified xmlns:xsi="http://www.w3.org/2001/XMLSchema-instance" xsi:type="dcterms:W3CDTF">2019-02-05T07:50:00Z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St-1118/2016-23 / Podnesak - Popis vjerovnika (St-1118-16 Popis razlučnih vjerovnika čl. 222..docx)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