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994c2" w14:paraId="16994c2" w:rsidRDefault="005677DF" w:rsidP="009E592A" w:rsidR="00DC7810" w:rsidRPr="007E5C2A">
      <w:pPr>
        <w:ind w:left="708"/>
        <w:jc w:val="both"/>
        <w15:collapsed w:val="false"/>
      </w:pPr>
      <w:bookmarkStart w:name="_GoBack" w:id="0"/>
      <w:bookmarkEnd w:id="0"/>
      <w:r>
        <w:rPr>
          <w:noProof/>
        </w:rPr>
        <w:drawing>
          <wp:inline distR="0" distL="0" distB="0" distT="0">
            <wp:extent cy="713740" cx="540385"/>
            <wp:effectExtent b="0" r="0" t="0" l="0"/>
            <wp:docPr descr="grb rh" name="Slika 1" id="1"/>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3740" cx="540385"/>
                    </a:xfrm>
                    <a:prstGeom prst="rect">
                      <a:avLst/>
                    </a:prstGeom>
                    <a:noFill/>
                    <a:ln>
                      <a:noFill/>
                    </a:ln>
                  </pic:spPr>
                </pic:pic>
              </a:graphicData>
            </a:graphic>
          </wp:inline>
        </w:drawing>
      </w:r>
    </w:p>
    <w:p w:rsidRDefault="00DC7810" w:rsidP="0059180E" w:rsidR="00DC7810" w:rsidRPr="007E5C2A">
      <w:pPr>
        <w:jc w:val="both"/>
      </w:pPr>
    </w:p>
    <w:p w:rsidRDefault="00DC7810" w:rsidP="00E834D2" w:rsidR="00DC7810">
      <w:r>
        <w:t>REPUBLIKA HRVATSKA</w:t>
      </w:r>
    </w:p>
    <w:p w:rsidRDefault="00DC7810" w:rsidP="00E834D2" w:rsidR="00DC7810">
      <w:r>
        <w:t>TRGOVAČKI SUD U  OSIJEKU</w:t>
      </w:r>
    </w:p>
    <w:p w:rsidRDefault="00DC7810" w:rsidP="00E834D2" w:rsidR="00DC7810">
      <w:r>
        <w:t>STALNA SLUŽBA U SLAVONSKOM BRODU</w:t>
      </w:r>
    </w:p>
    <w:p w:rsidRDefault="00DC7810" w:rsidP="00E834D2" w:rsidR="00DC7810">
      <w:r>
        <w:t>35000 Slavonski Brod                                                      </w:t>
      </w:r>
      <w:r w:rsidR="009C4F8D">
        <w:t xml:space="preserve">    </w:t>
      </w:r>
      <w:r w:rsidR="009C4F8D">
        <w:tab/>
      </w:r>
      <w:r w:rsidR="009C4F8D">
        <w:tab/>
        <w:t xml:space="preserve">        Broj: St-17/2011-35</w:t>
      </w:r>
      <w:r>
        <w:t>1</w:t>
      </w:r>
    </w:p>
    <w:p w:rsidRDefault="00DC7810" w:rsidP="00E834D2" w:rsidR="00DC7810">
      <w:r>
        <w:t>Trg pobjede 13</w:t>
      </w:r>
    </w:p>
    <w:p w:rsidRDefault="00DC7810" w:rsidP="00E834D2" w:rsidR="00DC7810"/>
    <w:p w:rsidRDefault="00DC7810" w:rsidP="00E834D2" w:rsidR="00DC7810" w:rsidRPr="00E834D2">
      <w:pPr>
        <w:jc w:val="center"/>
        <w:rPr>
          <w:b/>
          <w:bCs/>
        </w:rPr>
      </w:pPr>
    </w:p>
    <w:p w:rsidRDefault="00DC7810" w:rsidP="00E834D2" w:rsidR="00DC7810" w:rsidRPr="00E834D2">
      <w:pPr>
        <w:jc w:val="center"/>
        <w:rPr>
          <w:b/>
          <w:bCs/>
        </w:rPr>
      </w:pPr>
      <w:r w:rsidRPr="00E834D2">
        <w:rPr>
          <w:b/>
          <w:bCs/>
        </w:rPr>
        <w:t>R E  P U B L I K A  H R V A T S K A</w:t>
      </w:r>
    </w:p>
    <w:p w:rsidRDefault="00DC7810" w:rsidP="00E834D2" w:rsidR="00DC7810" w:rsidRPr="00E834D2">
      <w:pPr>
        <w:jc w:val="center"/>
        <w:rPr>
          <w:b/>
          <w:bCs/>
        </w:rPr>
      </w:pPr>
      <w:r w:rsidRPr="00E834D2">
        <w:rPr>
          <w:b/>
          <w:bCs/>
        </w:rPr>
        <w:t>R J E Š E N J E</w:t>
      </w:r>
    </w:p>
    <w:p w:rsidRDefault="00DC7810" w:rsidP="00E834D2" w:rsidR="00DC7810"/>
    <w:p w:rsidRDefault="00DC7810" w:rsidP="00E834D2" w:rsidR="00DC7810">
      <w:pPr>
        <w:jc w:val="both"/>
      </w:pPr>
      <w:r>
        <w:t xml:space="preserve">            TRGOVAČKI SUD U OSIJEKU, STALNA SLUŽBA U SLAVONSKOM BRODU, po stečajnom sucu Danieli Martini Maoduš, u postupku stečaja nad dužnikom </w:t>
      </w:r>
      <w:r>
        <w:rPr>
          <w:b/>
          <w:bCs/>
        </w:rPr>
        <w:t>Velepromet d. o. o. Slavonski Brod  u stečaju, OIB: 66522491809</w:t>
      </w:r>
      <w:r>
        <w:t xml:space="preserve">, zastupan po stečajnom upravitelju Milanu Nakiću, u postupku prodaje imovine stečajnog dužnika, uz odgovarajuću primjenu propisa o ovrsi, </w:t>
      </w:r>
      <w:r w:rsidR="009C4F8D">
        <w:t>10. studenog</w:t>
      </w:r>
      <w:r>
        <w:t xml:space="preserve"> 2017.  </w:t>
      </w:r>
    </w:p>
    <w:p w:rsidRDefault="00DC7810" w:rsidP="00E834D2" w:rsidR="00DC7810"/>
    <w:p w:rsidRDefault="00DC7810" w:rsidP="00E834D2" w:rsidR="00DC7810">
      <w:pPr>
        <w:jc w:val="center"/>
      </w:pPr>
      <w:r>
        <w:t>r i j e š i o    j e</w:t>
      </w:r>
    </w:p>
    <w:p w:rsidRDefault="00DC7810" w:rsidP="00E834D2" w:rsidR="00DC7810"/>
    <w:p w:rsidRDefault="00DC7810" w:rsidP="00D40228" w:rsidR="00DC7810" w:rsidRPr="00D40228">
      <w:pPr>
        <w:numPr>
          <w:ilvl w:val="0"/>
          <w:numId w:val="2"/>
        </w:numPr>
        <w:jc w:val="both"/>
        <w:rPr>
          <w:b/>
          <w:bCs/>
        </w:rPr>
      </w:pPr>
      <w:r>
        <w:t xml:space="preserve">Ponuditelju </w:t>
      </w:r>
      <w:r>
        <w:rPr>
          <w:b/>
          <w:bCs/>
        </w:rPr>
        <w:t>Muaremu Aliti iz Požege, S. Radića 39, OIB: 63731877526</w:t>
      </w:r>
      <w:r w:rsidRPr="00F25BC2">
        <w:rPr>
          <w:b/>
          <w:bCs/>
        </w:rPr>
        <w:t xml:space="preserve">, </w:t>
      </w:r>
      <w:r>
        <w:t xml:space="preserve">dosuđuju se slijedeću nekretninu koja je u vlasništvu stečajnog dužnika i to: </w:t>
      </w:r>
    </w:p>
    <w:p w:rsidRDefault="00DC7810" w:rsidP="00D40228" w:rsidR="00DC7810">
      <w:pPr>
        <w:ind w:left="360"/>
        <w:jc w:val="both"/>
        <w:rPr>
          <w:b/>
          <w:bCs/>
        </w:rPr>
      </w:pPr>
    </w:p>
    <w:p w:rsidRDefault="00DC7810" w:rsidP="00740ADE" w:rsidR="00DC7810" w:rsidRPr="002E0BBF">
      <w:pPr>
        <w:jc w:val="both"/>
        <w:rPr>
          <w:b/>
          <w:bCs/>
          <w:u w:val="single"/>
        </w:rPr>
      </w:pPr>
      <w:r w:rsidRPr="005D7025">
        <w:rPr>
          <w:b/>
          <w:bCs/>
        </w:rPr>
        <w:t>-suvlasnički dio: 1/28 Etažno vlasništvo (E-2) 1.Poslovni prostor-lokal u južnom dijelu prizemlja u stambenoj zgradi koji se sastoji od 84,60 m2 gledajući od ulice prema zgradi desni lokal "ELEGANT", s kojim nekretninama je neodvojivo povezano suvlasništvo na zgradi i zemljištu oznake k.č.br. 3642/2, Zgrada na Trgu I. B. Mažuranić od 741 m2</w:t>
      </w:r>
      <w:r>
        <w:rPr>
          <w:b/>
          <w:bCs/>
        </w:rPr>
        <w:t xml:space="preserve"> za iznos od </w:t>
      </w:r>
      <w:r>
        <w:rPr>
          <w:b/>
          <w:bCs/>
          <w:u w:val="single"/>
        </w:rPr>
        <w:t>834.750,00 kn.</w:t>
      </w:r>
    </w:p>
    <w:p w:rsidRDefault="00DC7810" w:rsidP="00E834D2" w:rsidR="00DC7810">
      <w:pPr>
        <w:jc w:val="both"/>
      </w:pPr>
    </w:p>
    <w:p w:rsidRDefault="00DC7810" w:rsidP="00E834D2" w:rsidR="00DC7810">
      <w:pPr>
        <w:numPr>
          <w:ilvl w:val="0"/>
          <w:numId w:val="2"/>
        </w:numPr>
        <w:jc w:val="both"/>
      </w:pPr>
      <w:r>
        <w:t>Kupac je dužan platiti poreze ako sukladno važećim propisima ima porezne obveze.</w:t>
      </w:r>
    </w:p>
    <w:p w:rsidRDefault="00DC7810" w:rsidP="00E834D2" w:rsidR="00DC7810">
      <w:pPr>
        <w:jc w:val="both"/>
      </w:pPr>
    </w:p>
    <w:p w:rsidRDefault="00DC7810" w:rsidP="008A306F" w:rsidR="00DC7810">
      <w:pPr>
        <w:numPr>
          <w:ilvl w:val="0"/>
          <w:numId w:val="2"/>
        </w:numPr>
        <w:jc w:val="both"/>
      </w:pPr>
      <w:r>
        <w:t xml:space="preserve">Nalaže se kupcu </w:t>
      </w:r>
      <w:r>
        <w:rPr>
          <w:b/>
          <w:bCs/>
        </w:rPr>
        <w:t xml:space="preserve">Muaremu Aliti iz Požege, S. Radića 39, OIB: 63731877526 </w:t>
      </w:r>
      <w:r>
        <w:t xml:space="preserve">plaćanje kupovnine u visini ovim rješenjem određene cijene, koji iznos se umanjuje za iznos već plaćene jamčevine (pa se plaćena jamčevina uračunava u kupovninu), u roku od 30 dana od dana dostave ovog rješenja o dosudi te se određuje da se uplata vrši na račun Financijske agencije IBAN: HR1123900011300028787, model: HR11, poziv na broj (PNB) kao podatak prvi (P1) treba upisati broj 41084, a kao podatak drugi (P2*) treba upisati broj 5, a podatak P1 i P2 nužno je odvojiti crticom. Prilikom uplate kupovnine potrebno je u polje 71A na SWIFT-u ili na obrascu naloga za plaćanje u polje opcija troška naznačiti opciju "OUR".  </w:t>
      </w:r>
    </w:p>
    <w:p w:rsidRDefault="00DC7810" w:rsidP="00E834D2" w:rsidR="00DC7810">
      <w:r>
        <w:t>   </w:t>
      </w:r>
    </w:p>
    <w:p w:rsidRDefault="00DC7810" w:rsidP="00F3796F" w:rsidR="00DC7810">
      <w:pPr>
        <w:numPr>
          <w:ilvl w:val="0"/>
          <w:numId w:val="2"/>
        </w:numPr>
        <w:jc w:val="both"/>
      </w:pPr>
      <w:r>
        <w:t>Ukoliko kupovnina ne bude plaćena, odnosno ako se utvrdi da jamčevina nije plaćena, ova prodaja će se oglasiti nevažećom.</w:t>
      </w:r>
    </w:p>
    <w:p w:rsidRDefault="00DC7810" w:rsidP="00E834D2" w:rsidR="00DC7810">
      <w:pPr>
        <w:jc w:val="both"/>
      </w:pPr>
    </w:p>
    <w:p w:rsidRDefault="00DC7810" w:rsidP="005C3089" w:rsidR="00DC7810">
      <w:pPr>
        <w:numPr>
          <w:ilvl w:val="0"/>
          <w:numId w:val="2"/>
        </w:numPr>
        <w:jc w:val="both"/>
      </w:pPr>
      <w:r>
        <w:lastRenderedPageBreak/>
        <w:t>Nalaže se zemljišno-knjižnom odjelu Općinskog suda u Slavonskom Brodu da temeljem ovog pravomoćnog rješenja, te potvrde ovog suda o isplati kupoprodajne cijene u cijelosti izvrši prijenos prava vlasništva na nekretninama iz točke I. ovog rješenja na kupca .</w:t>
      </w:r>
    </w:p>
    <w:p w:rsidRDefault="00DC7810" w:rsidP="00E834D2" w:rsidR="00DC7810"/>
    <w:p w:rsidRDefault="00DC7810" w:rsidP="00E834D2" w:rsidR="00DC7810">
      <w:pPr>
        <w:ind w:firstLine="360"/>
      </w:pPr>
      <w:r>
        <w:t xml:space="preserve">VI. Nalaže se zk. odjelu brisanje slijedećih zabilježbi: </w:t>
      </w:r>
    </w:p>
    <w:p w:rsidRDefault="00DC7810" w:rsidP="00F3796F" w:rsidR="00DC7810">
      <w:pPr>
        <w:jc w:val="both"/>
      </w:pPr>
    </w:p>
    <w:p w:rsidRDefault="00DC7810" w:rsidP="00F3796F" w:rsidR="00DC7810">
      <w:pPr>
        <w:ind w:firstLine="360"/>
        <w:jc w:val="both"/>
        <w:rPr>
          <w:color w:val="222222"/>
        </w:rPr>
      </w:pPr>
      <w:r>
        <w:t xml:space="preserve">- </w:t>
      </w:r>
      <w:r w:rsidRPr="00D40228">
        <w:rPr>
          <w:color w:val="222222"/>
        </w:rPr>
        <w:t>Z-</w:t>
      </w:r>
      <w:r>
        <w:rPr>
          <w:color w:val="222222"/>
        </w:rPr>
        <w:t>2898/09 od 23.3.2009., Z-4348/2016 od 12.4.2016., Z-3149/08 od 9.4.2008., Z-4232/08 od 12.5.2008.</w:t>
      </w:r>
    </w:p>
    <w:p w:rsidRDefault="00DC7810" w:rsidP="005C3089" w:rsidR="00DC7810">
      <w:pPr>
        <w:ind w:firstLine="360"/>
        <w:rPr>
          <w:color w:val="222222"/>
        </w:rPr>
      </w:pPr>
    </w:p>
    <w:p w:rsidRDefault="00DC7810" w:rsidP="005C3089" w:rsidR="00DC7810">
      <w:pPr>
        <w:ind w:firstLine="360"/>
        <w:rPr>
          <w:color w:val="222222"/>
        </w:rPr>
      </w:pPr>
    </w:p>
    <w:p w:rsidRDefault="00DC7810" w:rsidP="0004153A" w:rsidR="00DC7810" w:rsidRPr="0004153A">
      <w:pPr>
        <w:pStyle w:val="Odlomakpopisa"/>
        <w:numPr>
          <w:ilvl w:val="0"/>
          <w:numId w:val="6"/>
        </w:numPr>
        <w:jc w:val="both"/>
      </w:pPr>
      <w:r>
        <w:t xml:space="preserve">Odbija se zahtjev prvog razlučnog vjerovnika </w:t>
      </w:r>
      <w:r w:rsidRPr="0004153A">
        <w:rPr>
          <w:color w:val="003366"/>
        </w:rPr>
        <w:t>ĐURO ĐAKOVIĆ STAN d. o. o. Slavonski Brod</w:t>
      </w:r>
      <w:r>
        <w:rPr>
          <w:color w:val="003366"/>
        </w:rPr>
        <w:t>, Dr. Mile Budaka 1, OIB: 81972063656 za dosudu nekretnina  označenih u toč. I. ovog rješenja.</w:t>
      </w:r>
    </w:p>
    <w:p w:rsidRDefault="00DC7810" w:rsidP="00E834D2" w:rsidR="00DC7810"/>
    <w:p w:rsidRDefault="00DC7810" w:rsidP="00E834D2" w:rsidR="00DC7810">
      <w:pPr>
        <w:jc w:val="center"/>
      </w:pPr>
      <w:r>
        <w:t>Obrazloženje</w:t>
      </w:r>
    </w:p>
    <w:p w:rsidRDefault="00DC7810" w:rsidP="00E834D2" w:rsidR="00DC7810">
      <w:pPr>
        <w:jc w:val="both"/>
      </w:pPr>
    </w:p>
    <w:p w:rsidRDefault="00DC7810" w:rsidP="00E834D2" w:rsidR="00DC7810">
      <w:pPr>
        <w:ind w:firstLine="708"/>
        <w:jc w:val="both"/>
      </w:pPr>
      <w:r>
        <w:t>U ovoj pravnoj stvari temeljem zaključka o uvjetima i načinu prodaje od 24.5.2017., St-17/2011-324 i rješenje o prodaji.</w:t>
      </w:r>
    </w:p>
    <w:p w:rsidRDefault="00DC7810" w:rsidP="006B7023" w:rsidR="00DC7810">
      <w:pPr>
        <w:ind w:firstLine="708"/>
        <w:jc w:val="both"/>
      </w:pPr>
      <w:r>
        <w:t xml:space="preserve"> Sud je donio rješenje o dosudi ponuditelju, za kojeg je utvrđena činjenica uplate jamčevine u postupku Fine elektroničkom javnom dražbom te za koga je utvrđeno da je dao najpovoljniju ponudu.</w:t>
      </w:r>
    </w:p>
    <w:p w:rsidRDefault="00DC7810" w:rsidP="00D06438" w:rsidR="00DC7810">
      <w:pPr>
        <w:ind w:firstLine="708"/>
        <w:jc w:val="both"/>
      </w:pPr>
      <w:r>
        <w:t>Rješenje o dosudi sud je donio temeljem izvještaja Financijske agencije, RC Osijek o provedenoj elektroničkoj javnoj dražbi te na temelju stanja u spisu (identifikator nadmetanja 4108, Klasa: O/110-10/16-01/481, Urbroj: 04-09-17-25 od 3.10.2017.; dalje Izvještaj). Taj izvještaj je Fina dostavila ovom sudu povodom zahtjeva za prodaju od 24.5.2017. nakon provedene prve elektroničke javne dražbe. Predmet prodaje su bile dužnikove nekretnine označene u toč. I. dispozitiva ovog rješenja. Održana je prva elektronička javna dražba s početkom dana 7.7.2017. u 12:00 sati i dovršetkom 2.10.2017. u 23:59:59 sati. Nadmetanje je započelo 14.9.2017. u 00:00 sati, a završeno 2.10.2017. u 23:59:59 sati. Izvještaj sadrži dnevnik nadmetanja u kojem su naznačen datum i vrijeme predaje ponuda, dan, sat, minuta, sekunda, ponuditelji, iznos i status ponuda te napomena. Iz dnevnika nadmetanja proizlazi da je bilo ukupno 6 ponuditelja s uplaćenim jamčevinama, da je bilo ukupno pet valjanih ponuda, dok je bilo nekoliko nevaljanih ponuda. Iz kronološkog prikaza ponuda od novijih prema starijima proizlazi:</w:t>
      </w:r>
    </w:p>
    <w:p w:rsidRDefault="00DC7810" w:rsidP="00D06438" w:rsidR="00DC7810">
      <w:pPr>
        <w:ind w:firstLine="708"/>
        <w:jc w:val="both"/>
      </w:pPr>
      <w:r>
        <w:t>- da je: 1. ponuditelj Marin Rebac po zastupniku Constructo d.o.o. predao ponudu 3.10.2017. u 00:00:27 sati u iznosu od 836.750,00 kn, da je ponuda odbijena jer je istekao rok za predaju ponuda,</w:t>
      </w:r>
    </w:p>
    <w:p w:rsidRDefault="00DC7810" w:rsidP="00D06438" w:rsidR="00DC7810" w:rsidRPr="00254C7E">
      <w:pPr>
        <w:ind w:firstLine="708"/>
        <w:jc w:val="both"/>
      </w:pPr>
      <w:r>
        <w:t xml:space="preserve">- da je pod rb. 2. Antun Bogović predao ponudu dana 3.10.2017. u 00:00:20 sati u </w:t>
      </w:r>
      <w:r w:rsidRPr="00254C7E">
        <w:t>iznosu od 836.750,00 kn, ponuda je odbijena jer je istekao rok za predaju ponude,</w:t>
      </w:r>
    </w:p>
    <w:p w:rsidRDefault="00DC7810" w:rsidP="00D06438" w:rsidR="00DC7810" w:rsidRPr="00254C7E">
      <w:pPr>
        <w:ind w:firstLine="708"/>
        <w:jc w:val="both"/>
      </w:pPr>
      <w:r w:rsidRPr="00254C7E">
        <w:t xml:space="preserve">- da je pod rb. 3. Muharem Aliti dana 2.10.2017. u 23:59:59 predao ponudu koja je valjana, </w:t>
      </w:r>
    </w:p>
    <w:p w:rsidRDefault="00DC7810" w:rsidP="00254C7E" w:rsidR="00DC7810">
      <w:pPr>
        <w:ind w:firstLine="708"/>
        <w:jc w:val="both"/>
      </w:pPr>
      <w:r w:rsidRPr="00254C7E">
        <w:t xml:space="preserve">- da je </w:t>
      </w:r>
      <w:r>
        <w:t>pod rb. 4. Feride Aliti dana 2.10.2017. u 23:59:54 predao ponudu na iznos od 833.750,00 kn, koja je nevažeća, budući je valjana ponuda istog iznosa već evidentirana u sustavu,</w:t>
      </w:r>
    </w:p>
    <w:p w:rsidRDefault="00DC7810" w:rsidP="00254C7E" w:rsidR="00DC7810">
      <w:pPr>
        <w:ind w:firstLine="708"/>
        <w:jc w:val="both"/>
      </w:pPr>
      <w:r>
        <w:t>- da je pod rb. 5. Antun Bogović dana 2.10.2017. u 23:59:49 predao ponudu na iznos od 833.750,00 kn koja je nevažeća, budući da je valjana ponuda istog iznosa već evidentirana u sustavu,</w:t>
      </w:r>
    </w:p>
    <w:p w:rsidRDefault="00DC7810" w:rsidP="00254C7E" w:rsidR="00DC7810">
      <w:pPr>
        <w:ind w:firstLine="708"/>
        <w:jc w:val="both"/>
      </w:pPr>
      <w:r>
        <w:t>- da je pod rb. 6. ponuditelj Anto Mijačević dana 2.10.2017. u 23:59:42 predao ponudu na iznos od 833.750,00 koja ponuda je valjana,</w:t>
      </w:r>
    </w:p>
    <w:p w:rsidRDefault="00DC7810" w:rsidP="00254C7E" w:rsidR="00DC7810">
      <w:pPr>
        <w:ind w:firstLine="708"/>
        <w:jc w:val="both"/>
      </w:pPr>
      <w:r>
        <w:lastRenderedPageBreak/>
        <w:t>- da je pod rb. 7. ponuditelj Feride Aliti dana 2.10.2017. u 23:59:32 predalo ponudu na iznos od 830.750,00 kn, koja ponuda je nevaljana budući je valjana ponuda istog iznosa već evidentirana u sustavu,</w:t>
      </w:r>
    </w:p>
    <w:p w:rsidRDefault="00DC7810" w:rsidP="00254C7E" w:rsidR="00DC7810">
      <w:pPr>
        <w:ind w:firstLine="708"/>
        <w:jc w:val="both"/>
      </w:pPr>
      <w:r>
        <w:t>- da je pod rb. 8. ponuditelj Muarem Aliti iz Požege, dana 2.10.2017. u 23:59:21 predao ponudu na iznos od 830.750,00 kn čija ponuda je valjana,</w:t>
      </w:r>
    </w:p>
    <w:p w:rsidRDefault="00DC7810" w:rsidP="00254C7E" w:rsidR="00DC7810">
      <w:pPr>
        <w:ind w:firstLine="708"/>
        <w:jc w:val="both"/>
      </w:pPr>
      <w:r>
        <w:t>- da je pod rb. 9. ponuditelj Anto Mijačević dana 2.10.2017. u 23:59:20 predao ponudu na iznos od 827.750,00 kn čija ponuda je nevažeća budući da je valjana ponuda istog iznosa već evidentirana u sustavu,</w:t>
      </w:r>
    </w:p>
    <w:p w:rsidRDefault="00DC7810" w:rsidP="00254C7E" w:rsidR="00DC7810">
      <w:pPr>
        <w:ind w:firstLine="708"/>
        <w:jc w:val="both"/>
      </w:pPr>
      <w:r>
        <w:t>- da je pod rb. 10. ponuditelj Feride Aliti dana 2.10.2017. u 23:59:14 predao ponudu na iznos od 827.750,00 kn, čija ponuda je nevažeća budući je valjana ponuda istog dana već evidentirana u sustavu,</w:t>
      </w:r>
    </w:p>
    <w:p w:rsidRDefault="00DC7810" w:rsidP="00254C7E" w:rsidR="00DC7810">
      <w:pPr>
        <w:ind w:firstLine="708"/>
        <w:jc w:val="both"/>
      </w:pPr>
      <w:r>
        <w:t>- da je pod rb. 11. ponuditelj Antun Bogović dana 2.10.2017. u 23:59:05 predao ponudu na iznos od 827.750,00 kn te je ponuda valjana,</w:t>
      </w:r>
    </w:p>
    <w:p w:rsidRDefault="00DC7810" w:rsidP="00254C7E" w:rsidR="00DC7810">
      <w:pPr>
        <w:ind w:firstLine="708"/>
        <w:jc w:val="both"/>
      </w:pPr>
      <w:r>
        <w:t xml:space="preserve">- da je pod rb. 12. ponuditelj Muarem Aliti dana 2.10.2017. u 23:58:56 predao ponudu na iznos od 826.750,00 kn te je ponuda valjana, </w:t>
      </w:r>
    </w:p>
    <w:p w:rsidRDefault="00DC7810" w:rsidP="00254C7E" w:rsidR="00DC7810">
      <w:pPr>
        <w:ind w:firstLine="708"/>
        <w:jc w:val="both"/>
      </w:pPr>
      <w:r>
        <w:t>- da je pod rb. 13. ponuditelj Anto Mijačević dana 2.10.2017. u 23:58:52 predao ponudu na iznos od 825.750,00 kn te je ponuda nevaljana budući je valjana ponuda istog iznosa već evidentirana u sustavu,</w:t>
      </w:r>
    </w:p>
    <w:p w:rsidRDefault="00DC7810" w:rsidP="00254C7E" w:rsidR="00DC7810">
      <w:pPr>
        <w:ind w:firstLine="708"/>
        <w:jc w:val="both"/>
      </w:pPr>
      <w:r>
        <w:t>- da je pod rb. 14 ponuditelj Feride Aliti dana 2.10.2017. u 23:58:40 predao ponudu na iznos od 825.750,00 kn te je ponuda valjana,</w:t>
      </w:r>
    </w:p>
    <w:p w:rsidRDefault="00DC7810" w:rsidP="00254C7E" w:rsidR="00DC7810">
      <w:pPr>
        <w:ind w:firstLine="708"/>
        <w:jc w:val="both"/>
      </w:pPr>
      <w:r>
        <w:t>- da je pod rb. 15. ponuditelj Muarem Aliti dana 2.10.2017. u 23:58:22 predao ponudu na iznos  824.750,00 kn te je ponuda valjana,</w:t>
      </w:r>
    </w:p>
    <w:p w:rsidRDefault="00DC7810" w:rsidP="00254C7E" w:rsidR="00DC7810">
      <w:pPr>
        <w:ind w:firstLine="708"/>
        <w:jc w:val="both"/>
      </w:pPr>
      <w:r>
        <w:t>- da je pod rb. 16. ponuditelj Feride Aliti dana 2.10.2017. u 23:58:06 predao ponudu na iznos od 823.750,00 kn te je ponuda valjana,</w:t>
      </w:r>
    </w:p>
    <w:p w:rsidRDefault="00DC7810" w:rsidP="00254C7E" w:rsidR="00DC7810">
      <w:pPr>
        <w:ind w:firstLine="708"/>
        <w:jc w:val="both"/>
      </w:pPr>
      <w:r>
        <w:t>- da je pod rb. 17. ponuditelj Muarem Aliti dana 2.10.2017. u 23:57:48 predao ponudu na iznos od 822.750,00 kn te je ponuda valjana,</w:t>
      </w:r>
    </w:p>
    <w:p w:rsidRDefault="00DC7810" w:rsidP="00254C7E" w:rsidR="00DC7810">
      <w:pPr>
        <w:ind w:firstLine="708"/>
        <w:jc w:val="both"/>
      </w:pPr>
      <w:r>
        <w:t>- da je pod rb. 18. ponuditelj Feride Aliti dana 2.10.2017. u 23:57:32 predao ponudu na iznos os 821.750,00 kn te je ponuda valjana,</w:t>
      </w:r>
    </w:p>
    <w:p w:rsidRDefault="00DC7810" w:rsidP="00254C7E" w:rsidR="00DC7810">
      <w:pPr>
        <w:ind w:firstLine="708"/>
        <w:jc w:val="both"/>
      </w:pPr>
      <w:r>
        <w:t>- da je pod rb. 19. ponuditelj Muarem Aliti dana 2.10.2017. u 23:57:12 predao ponudu na iznos od 820.750,00 kn te je ponuda valjana,</w:t>
      </w:r>
    </w:p>
    <w:p w:rsidRDefault="00DC7810" w:rsidP="00254C7E" w:rsidR="00DC7810">
      <w:pPr>
        <w:ind w:firstLine="708"/>
        <w:jc w:val="both"/>
      </w:pPr>
      <w:r>
        <w:t>- da je pod rb. 20. ponuditelj Feride Aliti dana 2.10.2017. u 23:51:02 predao ponudu na iznos od 819.750,00 kn te je ponuda valjana,</w:t>
      </w:r>
    </w:p>
    <w:p w:rsidRDefault="00DC7810" w:rsidP="00254C7E" w:rsidR="00DC7810">
      <w:pPr>
        <w:ind w:firstLine="708"/>
        <w:jc w:val="both"/>
      </w:pPr>
      <w:r>
        <w:t>- da je pod rb. 21. ponuditelj Muarem Aliti dana 2.10.2017. u 23:50:44 predao ponudu na iznos od 818.750,00 kn te je ponuda valjana,</w:t>
      </w:r>
    </w:p>
    <w:p w:rsidRDefault="00DC7810" w:rsidP="00254C7E" w:rsidR="00DC7810">
      <w:pPr>
        <w:ind w:firstLine="708"/>
        <w:jc w:val="both"/>
      </w:pPr>
      <w:r>
        <w:t>- da je pod rb. 22. ponuditelj Feride Aliti dana 2.10.2017. u 23:50:24 predao ponudu na iznos od 817.750,00 kn te je ponuda valjana,</w:t>
      </w:r>
    </w:p>
    <w:p w:rsidRDefault="00DC7810" w:rsidP="00254C7E" w:rsidR="00DC7810">
      <w:pPr>
        <w:ind w:firstLine="708"/>
        <w:jc w:val="both"/>
      </w:pPr>
      <w:r>
        <w:t>- da je pod rb. 23. ponuditelj Muarem Aliti dana 2.10.2017. u 23:50:06 predao ponudu na iznos od 816.750,00 kn te je ponuda valjana,</w:t>
      </w:r>
    </w:p>
    <w:p w:rsidRDefault="00DC7810" w:rsidP="00254C7E" w:rsidR="00DC7810">
      <w:pPr>
        <w:ind w:firstLine="708"/>
        <w:jc w:val="both"/>
      </w:pPr>
      <w:r>
        <w:t>- da je pod rb. 24. ponuditelj Feride Aliti dana 2.10.2017. u 23:49:48 predao ponudu na iznos od 815.750,00 kn te je ponuda valjana,</w:t>
      </w:r>
    </w:p>
    <w:p w:rsidRDefault="00DC7810" w:rsidP="00254C7E" w:rsidR="00DC7810">
      <w:pPr>
        <w:ind w:firstLine="708"/>
        <w:jc w:val="both"/>
      </w:pPr>
      <w:r>
        <w:t>- da je pod rb. 25. ponuditelj Muarem Aliti dana 2.10.2017. u 23:49:30 predao ponudu na iznos od 814.750,00 kn te je ponuda valjana,</w:t>
      </w:r>
    </w:p>
    <w:p w:rsidRDefault="00DC7810" w:rsidP="00254C7E" w:rsidR="00DC7810">
      <w:pPr>
        <w:ind w:firstLine="708"/>
        <w:jc w:val="both"/>
      </w:pPr>
      <w:r>
        <w:t>- da je pod rb. 26. ponuditelj Feride Aliti dana 2.10.2017. u 23:49:13 predao ponudu na iznos od 813.750,00 kn te je ponuda valjana,</w:t>
      </w:r>
    </w:p>
    <w:p w:rsidRDefault="00DC7810" w:rsidP="00254C7E" w:rsidR="00DC7810">
      <w:pPr>
        <w:ind w:firstLine="708"/>
        <w:jc w:val="both"/>
      </w:pPr>
      <w:r>
        <w:t>- da je pod rb. 27. ponuditelj Muarem Aliti dana 2.10.2017. u 23:48:57 predao ponudu na iznos od 812.750,00 kn te je ponuda valjana,</w:t>
      </w:r>
    </w:p>
    <w:p w:rsidRDefault="00DC7810" w:rsidP="00254C7E" w:rsidR="00DC7810">
      <w:pPr>
        <w:ind w:firstLine="708"/>
        <w:jc w:val="both"/>
      </w:pPr>
      <w:r>
        <w:t>- da je pod rb. 28. ponuditelj Feride Aliti dana 2.10.2017. u 23:48:39 predao ponudu na iznos od 811.750,00 kn te je ponuda valjana,</w:t>
      </w:r>
    </w:p>
    <w:p w:rsidRDefault="00DC7810" w:rsidP="00254C7E" w:rsidR="00DC7810">
      <w:pPr>
        <w:ind w:firstLine="708"/>
        <w:jc w:val="both"/>
      </w:pPr>
      <w:r>
        <w:t>- da je pod rb. 29. ponuditelj Muarem Aliti dana 2.10.2017. u 23:48:22 predao ponudu na iznos od 810.750,00 kn te je ponuda valjana,</w:t>
      </w:r>
    </w:p>
    <w:p w:rsidRDefault="00DC7810" w:rsidP="00254C7E" w:rsidR="00DC7810">
      <w:pPr>
        <w:ind w:firstLine="708"/>
        <w:jc w:val="both"/>
      </w:pPr>
      <w:r>
        <w:lastRenderedPageBreak/>
        <w:t>- da je pod rb. 30. ponuditelj Feride Aliti dana 2.10.2017. u 23:48:05 predao ponudu na iznos od 809.750,00 kn te je ponuda valjana,</w:t>
      </w:r>
    </w:p>
    <w:p w:rsidRDefault="00DC7810" w:rsidP="00254C7E" w:rsidR="00DC7810">
      <w:pPr>
        <w:ind w:firstLine="708"/>
        <w:jc w:val="both"/>
      </w:pPr>
      <w:r>
        <w:t>- da je pod rb. 31. ponuditelj Muarem Aliti dana 2.10.2017. u 23:47:48 predao ponudu na iznos od 808.750,00 kn te je ponuda valjana,</w:t>
      </w:r>
    </w:p>
    <w:p w:rsidRDefault="00DC7810" w:rsidP="00254C7E" w:rsidR="00DC7810">
      <w:pPr>
        <w:ind w:firstLine="708"/>
        <w:jc w:val="both"/>
      </w:pPr>
      <w:r>
        <w:t>- da je pod rb. 32. ponuditelj Feride Aliti dana 2.10.2017. u 23:47:31 predao ponudu na iznos od 807.750,00 kn te je ponuda valjana,</w:t>
      </w:r>
    </w:p>
    <w:p w:rsidRDefault="00DC7810" w:rsidP="00254C7E" w:rsidR="00DC7810">
      <w:pPr>
        <w:ind w:firstLine="708"/>
        <w:jc w:val="both"/>
      </w:pPr>
      <w:r>
        <w:t>- da je pod rb. 33. ponuditelj Muarem Aliti dana 2.10.2017. u 23:47:13 predao ponudu na iznos od 806.750,00 kn te je ponuda valjana,</w:t>
      </w:r>
    </w:p>
    <w:p w:rsidRDefault="00DC7810" w:rsidP="00433148" w:rsidR="00DC7810">
      <w:pPr>
        <w:ind w:firstLine="708"/>
        <w:jc w:val="both"/>
      </w:pPr>
      <w:r>
        <w:t>- da je pod rb. 34. ponuditelj Feride Aliti dana 2.10.2017. u 23:46:57 predao ponudu na iznos od 805.750,00 kn te je ponuda valjana,</w:t>
      </w:r>
    </w:p>
    <w:p w:rsidRDefault="00DC7810" w:rsidP="00433148" w:rsidR="00DC7810">
      <w:pPr>
        <w:ind w:firstLine="708"/>
        <w:jc w:val="both"/>
      </w:pPr>
      <w:r>
        <w:t xml:space="preserve">- da je pod rb. 35. ponuditelj Muarem Aliti dana 2.10.2017. u 23:46:39 predao ponudu na iznos od 804.750,00 kn te je ponuda valjana, </w:t>
      </w:r>
    </w:p>
    <w:p w:rsidRDefault="00DC7810" w:rsidP="00433148" w:rsidR="00DC7810">
      <w:pPr>
        <w:ind w:firstLine="708"/>
        <w:jc w:val="both"/>
      </w:pPr>
      <w:r>
        <w:t>- da je pod rb. 36. ponuditelj Feride Aliti dana 2.10.2017. u 23:46:22 predao ponudu na iznos od 803.750,00 kn te je ponuda valjana,</w:t>
      </w:r>
    </w:p>
    <w:p w:rsidRDefault="00DC7810" w:rsidP="00433148" w:rsidR="00DC7810">
      <w:pPr>
        <w:ind w:firstLine="708"/>
        <w:jc w:val="both"/>
      </w:pPr>
      <w:r>
        <w:t>- da je pod rb. 37. ponuditelj Muarem Aliti dana 2.10.2017. u 23:46:02 predao ponudu na iznos od 802.750,00 kn te je ponuda valjana,</w:t>
      </w:r>
    </w:p>
    <w:p w:rsidRDefault="00DC7810" w:rsidP="00433148" w:rsidR="00DC7810">
      <w:pPr>
        <w:ind w:firstLine="708"/>
        <w:jc w:val="both"/>
      </w:pPr>
      <w:r>
        <w:t xml:space="preserve">- da je pod rb. 38. ponuditelj Feride Aliti dana 2.10.2017. u 23:36:13 predao ponudu na iznos od 801.750,00 kn te je ponuda valjana, </w:t>
      </w:r>
    </w:p>
    <w:p w:rsidRDefault="00DC7810" w:rsidP="00433148" w:rsidR="00DC7810">
      <w:pPr>
        <w:ind w:firstLine="708"/>
        <w:jc w:val="both"/>
      </w:pPr>
      <w:r>
        <w:t>- da je pod rb. 39. ponuditelj Muarem Aliti dana 2.10.2017. u 23:35:56 predao ponudu na iznos od 800.750,00 kn te je ponuda valjana,</w:t>
      </w:r>
    </w:p>
    <w:p w:rsidRDefault="00DC7810" w:rsidP="00433148" w:rsidR="00DC7810">
      <w:pPr>
        <w:ind w:firstLine="708"/>
        <w:jc w:val="both"/>
      </w:pPr>
      <w:r>
        <w:t>- da je pod rb. 40. ponuditelj Feride Aliti dana 2.10.2017. u 23:35:39 predao ponudu na iznos od 799.750,00 kn te je ponuda valjana,</w:t>
      </w:r>
    </w:p>
    <w:p w:rsidRDefault="00DC7810" w:rsidP="00433148" w:rsidR="00DC7810">
      <w:pPr>
        <w:ind w:firstLine="708"/>
        <w:jc w:val="both"/>
      </w:pPr>
      <w:r>
        <w:t>- da je pod rb. 41. ponuditelj Muarem Aliti dana 2.10.2017. u 23:35:22 predao ponudu na iznos od 798.750,00 kn te da je ponuda valjana,</w:t>
      </w:r>
    </w:p>
    <w:p w:rsidRDefault="00DC7810" w:rsidP="00433148" w:rsidR="00DC7810">
      <w:pPr>
        <w:ind w:firstLine="708"/>
        <w:jc w:val="both"/>
      </w:pPr>
      <w:r>
        <w:t xml:space="preserve">- da je pod rb. 42. ponuditelj Feride Aliti dana 2.10.2017. u 23:35:05 predao ponudu na iznos od 797.750,00 te da je ponuda valjana, </w:t>
      </w:r>
    </w:p>
    <w:p w:rsidRDefault="00DC7810" w:rsidP="00433148" w:rsidR="00DC7810">
      <w:pPr>
        <w:ind w:firstLine="708"/>
        <w:jc w:val="both"/>
      </w:pPr>
      <w:r>
        <w:t>- da je pod rb. 43. ponuditelj Muarem Aliti dana 2.10.2017. u 23:34:48 predao ponudu na iznos od 796.750,00 kn te da je ponuda valjana,</w:t>
      </w:r>
    </w:p>
    <w:p w:rsidRDefault="00DC7810" w:rsidP="00433148" w:rsidR="00DC7810">
      <w:pPr>
        <w:ind w:firstLine="708"/>
        <w:jc w:val="both"/>
      </w:pPr>
      <w:r>
        <w:t xml:space="preserve">- da je pod rb. 44. ponuditelj Feride Aliti dana 2.10.2017. u 23:34:01 predao ponudu na iznos od 795.750,00 kn te da je ponuda valjana, </w:t>
      </w:r>
    </w:p>
    <w:p w:rsidRDefault="00DC7810" w:rsidP="00433148" w:rsidR="00DC7810">
      <w:pPr>
        <w:ind w:firstLine="708"/>
        <w:jc w:val="both"/>
      </w:pPr>
      <w:r>
        <w:t>- da je pod rb. 45. ponuditelj Muarem Aliti dana 2.10.2017. u 23:22:53 predao ponudu na iznos od 794.750,00 kn te da je ponuda valjana,</w:t>
      </w:r>
    </w:p>
    <w:p w:rsidRDefault="00DC7810" w:rsidP="00433148" w:rsidR="00DC7810">
      <w:pPr>
        <w:ind w:firstLine="708"/>
        <w:jc w:val="both"/>
      </w:pPr>
      <w:r>
        <w:t>- da je pod rb. 46. ponuditelj Feride Aliti dana 2.10.2017. u 23:20:17 predao ponudu na iznos od 793.750,00 kn te da je ponuda valjana,</w:t>
      </w:r>
    </w:p>
    <w:p w:rsidRDefault="00DC7810" w:rsidP="00433148" w:rsidR="00DC7810">
      <w:pPr>
        <w:ind w:firstLine="708"/>
        <w:jc w:val="both"/>
      </w:pPr>
      <w:r>
        <w:t xml:space="preserve">- da je pod rb. 47. ponuditelj Muarem Aliti dana 2.10.2017. u 23:19:56 predao ponudu na iznos od 792.750,00 kn te da je ponuda valjana, </w:t>
      </w:r>
    </w:p>
    <w:p w:rsidRDefault="00DC7810" w:rsidP="00433148" w:rsidR="00DC7810">
      <w:pPr>
        <w:ind w:firstLine="708"/>
        <w:jc w:val="both"/>
      </w:pPr>
      <w:r>
        <w:t xml:space="preserve">- da je pod rb. 48. ponuditelj Feride Aliti dana 2.10.2017. u 23:19:17 predao ponudu na iznos od 791.750,00 kn te da je ponuda valjana, </w:t>
      </w:r>
    </w:p>
    <w:p w:rsidRDefault="00DC7810" w:rsidP="00433148" w:rsidR="00DC7810">
      <w:pPr>
        <w:ind w:firstLine="708"/>
        <w:jc w:val="both"/>
      </w:pPr>
      <w:r>
        <w:t>- da je pod rb. 49. ponuditelj Muarem Aliti dana 2.10.2017. u 23:09:26 predao ponudu na iznos od 790.750,00 kn te da je ponuda valjana,</w:t>
      </w:r>
    </w:p>
    <w:p w:rsidRDefault="00DC7810" w:rsidP="00433148" w:rsidR="00DC7810">
      <w:pPr>
        <w:ind w:firstLine="708"/>
        <w:jc w:val="both"/>
      </w:pPr>
      <w:r>
        <w:t>- da je pod rb. 50. ponuditelj Feride Aliti dana 2.10.2017. u 17:15:02 predao ponudu na iznos od 789.750,00 kn te da je ponuda valjana,</w:t>
      </w:r>
    </w:p>
    <w:p w:rsidRDefault="00DC7810" w:rsidP="00433148" w:rsidR="00DC7810">
      <w:pPr>
        <w:ind w:firstLine="708"/>
        <w:jc w:val="both"/>
      </w:pPr>
      <w:r>
        <w:t>- da je pod rb. 51. ponuditelj Muarem Aliti dana 2.10.2017. u 17:14:28 predao ponudu na iznos od 786.750,00 te da je ponuda valjana,</w:t>
      </w:r>
    </w:p>
    <w:p w:rsidRDefault="00DC7810" w:rsidP="00433148" w:rsidR="00DC7810">
      <w:pPr>
        <w:ind w:firstLine="708"/>
        <w:jc w:val="both"/>
      </w:pPr>
      <w:r>
        <w:t>- da je pod rb. 52. ponuditelj Feride Aliti dana 2.10.2017. u 17:13:49 predao ponudu na iznos od 783.750,00 kn te da je ponuda valjana,</w:t>
      </w:r>
    </w:p>
    <w:p w:rsidRDefault="00DC7810" w:rsidP="00433148" w:rsidR="00DC7810">
      <w:pPr>
        <w:ind w:firstLine="708"/>
        <w:jc w:val="both"/>
      </w:pPr>
      <w:r>
        <w:t>- da je pod rb. 53. ponuditelj Muarem Aliti dana 2.10.2017. u 17:13:16 predao ponudu na iznos od 780.750,00 kn te da je ponuda valjana,</w:t>
      </w:r>
    </w:p>
    <w:p w:rsidRDefault="00DC7810" w:rsidP="00433148" w:rsidR="00DC7810">
      <w:pPr>
        <w:ind w:firstLine="708"/>
        <w:jc w:val="both"/>
      </w:pPr>
      <w:r>
        <w:t>- da je pod rb. 54. ponuditelj Feride Aliti dana 2.10.2017. u 17:12:40 predao ponudu na iznos od 777.750,00 kn te da je ponuda valjana,</w:t>
      </w:r>
    </w:p>
    <w:p w:rsidRDefault="00DC7810" w:rsidP="00433148" w:rsidR="00DC7810">
      <w:pPr>
        <w:ind w:firstLine="708"/>
        <w:jc w:val="both"/>
      </w:pPr>
      <w:r>
        <w:lastRenderedPageBreak/>
        <w:t>- da je pod rb. 55. ponuditelj Muarem Aliti dana 2.10.2017. u 17:12:10 predao ponudu na iznos od 774.750,00 kn te da je ponuda valjana,</w:t>
      </w:r>
    </w:p>
    <w:p w:rsidRDefault="00DC7810" w:rsidP="00433148" w:rsidR="00DC7810">
      <w:pPr>
        <w:ind w:firstLine="708"/>
        <w:jc w:val="both"/>
      </w:pPr>
      <w:r>
        <w:t>- da je pod rb. 56. ponuditelj Feride Aliti dana 2.10.2017. u 17:11:44 predao ponudu na iznos od 771.750,00 kn te da je ponuda valjana,</w:t>
      </w:r>
    </w:p>
    <w:p w:rsidRDefault="00DC7810" w:rsidP="00433148" w:rsidR="00DC7810">
      <w:pPr>
        <w:ind w:firstLine="708"/>
        <w:jc w:val="both"/>
      </w:pPr>
      <w:r>
        <w:t xml:space="preserve">- da je pod rb. 57. ponuditelj Muarem Aliti dana 2.10.2017. u 17:11:16 predao ponudu na iznos od 768.750,00 kn te da je ponuda valjana, </w:t>
      </w:r>
    </w:p>
    <w:p w:rsidRDefault="00DC7810" w:rsidP="00433148" w:rsidR="00DC7810">
      <w:pPr>
        <w:ind w:firstLine="708"/>
        <w:jc w:val="both"/>
      </w:pPr>
      <w:r>
        <w:t>- da je pod rb. 58. ponuditelj Feride Aliti dana 2.10.2017. u 17:10:47 predao ponudu na iznos od 765.750,00 kn te da je ponuda valjana,</w:t>
      </w:r>
    </w:p>
    <w:p w:rsidRDefault="00DC7810" w:rsidP="00433148" w:rsidR="00DC7810">
      <w:pPr>
        <w:ind w:firstLine="708"/>
        <w:jc w:val="both"/>
      </w:pPr>
      <w:r>
        <w:t>- da je pod rb. 59. ponuditelj Muarem Aliti dana 2.10.2017. u 17:10:20 predao ponudu na iznos od 762.750,00 kn te da je ponuda valjana,</w:t>
      </w:r>
    </w:p>
    <w:p w:rsidRDefault="00DC7810" w:rsidP="00433148" w:rsidR="00DC7810">
      <w:pPr>
        <w:ind w:firstLine="708"/>
        <w:jc w:val="both"/>
      </w:pPr>
      <w:r>
        <w:t>- da je pod rb. 60. ponuditelj Feride Aliti dana 2.10.2017. u 17:09:49 predao ponudu na iznos od 759.750,00 kn te da je ponuda valjana,</w:t>
      </w:r>
    </w:p>
    <w:p w:rsidRDefault="00DC7810" w:rsidP="00433148" w:rsidR="00DC7810">
      <w:pPr>
        <w:ind w:firstLine="708"/>
        <w:jc w:val="both"/>
      </w:pPr>
      <w:r>
        <w:t>- da je pod rb. 61. ponuditelj Muarem Aliti dana 2.10.2017. u 17:08:26 predao ponudu</w:t>
      </w:r>
    </w:p>
    <w:p w:rsidRDefault="00DC7810" w:rsidP="00BA40A2" w:rsidR="00DC7810">
      <w:pPr>
        <w:jc w:val="both"/>
      </w:pPr>
      <w:r>
        <w:t>na iznos od 756.750,00 kn te da je ponuda valjana,</w:t>
      </w:r>
    </w:p>
    <w:p w:rsidRDefault="00DC7810" w:rsidP="00BA40A2" w:rsidR="00DC7810">
      <w:pPr>
        <w:ind w:firstLine="708"/>
        <w:jc w:val="both"/>
      </w:pPr>
      <w:r>
        <w:t>-da je pod rb. 62. ponuditelj Feride Aliti dana 2.10.2017. u 17:07:57 predao ponudu na iznos od 753.750,00 kn te da je ponuda valjana,</w:t>
      </w:r>
    </w:p>
    <w:p w:rsidRDefault="00DC7810" w:rsidP="00BA40A2" w:rsidR="00DC7810">
      <w:pPr>
        <w:ind w:firstLine="708"/>
        <w:jc w:val="both"/>
      </w:pPr>
      <w:r>
        <w:t>- da je pod rb. 63. ponuditelj Muarem Aliti dana 2.10.2017. u 17:06:48 predao ponudu na iznos od 750.750,00 kn te da je ponuda valjana,</w:t>
      </w:r>
    </w:p>
    <w:p w:rsidRDefault="00DC7810" w:rsidP="00BA40A2" w:rsidR="00DC7810">
      <w:pPr>
        <w:ind w:firstLine="708"/>
        <w:jc w:val="both"/>
      </w:pPr>
      <w:r>
        <w:t>- da je pod rb. 64. ponuditelj Feride Aliti dana 2.10.2017. u 17:06:02 predao ponudu na iznos od 747.750,00 kn te da je ponuda valjana,</w:t>
      </w:r>
    </w:p>
    <w:p w:rsidRDefault="00DC7810" w:rsidP="00BA40A2" w:rsidR="00DC7810">
      <w:pPr>
        <w:ind w:firstLine="708"/>
        <w:jc w:val="both"/>
      </w:pPr>
      <w:r>
        <w:t>- da je pod rb. 65. ponuditelj Muarem Aliti dana 2.10.2017. u 17:05:25 predao ponudu na iznos od 744.750,00 kn te da je ponuda valjana,</w:t>
      </w:r>
    </w:p>
    <w:p w:rsidRDefault="00DC7810" w:rsidP="00BA40A2" w:rsidR="00DC7810">
      <w:pPr>
        <w:ind w:firstLine="708"/>
        <w:jc w:val="both"/>
      </w:pPr>
      <w:r>
        <w:t xml:space="preserve">- da je pod rb. 66. ponuditelj Feride Aliti dana 2.10.2017. u 17:04:53 predao ponudu na iznos od 741.750,00 kn te da je ponuda valjana, </w:t>
      </w:r>
    </w:p>
    <w:p w:rsidRDefault="00DC7810" w:rsidP="00BA40A2" w:rsidR="00DC7810">
      <w:pPr>
        <w:ind w:firstLine="708"/>
        <w:jc w:val="both"/>
      </w:pPr>
      <w:r>
        <w:t>- da je pod rb. 67. ponuditelj Muarem Aliti dana 2.10.2017. u 17:04:21 predao ponudu na iznos od 738.750,00 kn te da je ponuda valjana,</w:t>
      </w:r>
    </w:p>
    <w:p w:rsidRDefault="00DC7810" w:rsidP="00BA40A2" w:rsidR="00DC7810">
      <w:pPr>
        <w:ind w:firstLine="708"/>
        <w:jc w:val="both"/>
      </w:pPr>
      <w:r>
        <w:t>- da je pod rb. 68. ponuditelj Feride Aliti dana 2.10.2017. u 17:03:54 predao ponudu na iznos od 735.750,00 kn te da je ponuda valjana,</w:t>
      </w:r>
    </w:p>
    <w:p w:rsidRDefault="00DC7810" w:rsidP="00BA40A2" w:rsidR="00DC7810">
      <w:pPr>
        <w:ind w:firstLine="708"/>
        <w:jc w:val="both"/>
      </w:pPr>
      <w:r>
        <w:t>- da je pod rb. 69. ponuditelj Muarem Aliti dana 2.10.2017. u 17:03:04 predao ponudu na iznos od 732.750,00 kn te da je ponuda valjana,</w:t>
      </w:r>
    </w:p>
    <w:p w:rsidRDefault="00DC7810" w:rsidP="00BA40A2" w:rsidR="00DC7810">
      <w:pPr>
        <w:ind w:firstLine="708"/>
        <w:jc w:val="both"/>
      </w:pPr>
      <w:r>
        <w:t>- da je pod rb. 70. ponuditelj Feride Aliti dana 2.10.2017. u 17:02:39 predao ponudu na iznos od 729.750,00 kn te da je ponuda valjana,</w:t>
      </w:r>
    </w:p>
    <w:p w:rsidRDefault="00DC7810" w:rsidP="00BA40A2" w:rsidR="00DC7810">
      <w:pPr>
        <w:ind w:firstLine="708"/>
        <w:jc w:val="both"/>
      </w:pPr>
      <w:r>
        <w:t>- da je pod rb. 71. ponuditelj Muarem Aliti dana 2.10.2017. u 17:02:08 predao ponudu na iznos od 726.750,00 kn te da je ponuda valjana,</w:t>
      </w:r>
    </w:p>
    <w:p w:rsidRDefault="00DC7810" w:rsidP="00BA40A2" w:rsidR="00DC7810">
      <w:pPr>
        <w:ind w:firstLine="708"/>
        <w:jc w:val="both"/>
      </w:pPr>
      <w:r>
        <w:t>- da je pod rb. 72. ponuditelj Feride Aliti dana 2.10.2017. u 17:01:43 predao ponudu na iznos od 723.750,00 kn te da je ponuda valjana,</w:t>
      </w:r>
    </w:p>
    <w:p w:rsidRDefault="00DC7810" w:rsidP="00BA40A2" w:rsidR="00DC7810">
      <w:pPr>
        <w:ind w:firstLine="708"/>
        <w:jc w:val="both"/>
      </w:pPr>
      <w:r>
        <w:t>- da je pod rb. 73. ponuditelj Muarem Aliti dana 2.10.2017. u 17:01:13 predao ponudu na iznos od 720.750,00 kn te da je ponuda valjana,</w:t>
      </w:r>
    </w:p>
    <w:p w:rsidRDefault="00DC7810" w:rsidP="00BA40A2" w:rsidR="00DC7810">
      <w:pPr>
        <w:ind w:firstLine="708"/>
        <w:jc w:val="both"/>
      </w:pPr>
      <w:r>
        <w:t xml:space="preserve">- da je pod rb. 74. ponuditelj Feride Aliti dana 2.10.2017. u 17:00:47 predao ponudu na iznos od 717.750,00 kn te da je ponuda valjana, </w:t>
      </w:r>
    </w:p>
    <w:p w:rsidRDefault="00DC7810" w:rsidP="00BA40A2" w:rsidR="00DC7810">
      <w:pPr>
        <w:ind w:firstLine="708"/>
        <w:jc w:val="both"/>
      </w:pPr>
      <w:r>
        <w:t>- da je pod rb. 75. ponuditelj Muarem Aliti dana 2.10.2017. u 17:00:2 predao ponudu na iznos od 714.750,00 kn te da je ponuda valjana,</w:t>
      </w:r>
    </w:p>
    <w:p w:rsidRDefault="00DC7810" w:rsidP="00BA40A2" w:rsidR="00DC7810">
      <w:pPr>
        <w:ind w:firstLine="708"/>
        <w:jc w:val="both"/>
      </w:pPr>
      <w:r>
        <w:t xml:space="preserve">- da je pod rb. 76. ponuditelj Feride Aliti dana 2.10.2017. u 16:59:42 predao ponudu na iznos od 711.750,00 kn te da je ponuda valjana, </w:t>
      </w:r>
    </w:p>
    <w:p w:rsidRDefault="00DC7810" w:rsidP="00340530" w:rsidR="00DC7810">
      <w:pPr>
        <w:ind w:firstLine="708"/>
        <w:jc w:val="both"/>
      </w:pPr>
      <w:r>
        <w:t>- da je pod rb. 77. ponuditelj Muarem Aliti dana 2.10.2017. u 16:59:01 predao ponudu na iznos od 708.750,00 kn te da je ponuda valjana,</w:t>
      </w:r>
    </w:p>
    <w:p w:rsidRDefault="00DC7810" w:rsidP="00340530" w:rsidR="00DC7810">
      <w:pPr>
        <w:ind w:firstLine="708"/>
        <w:jc w:val="both"/>
      </w:pPr>
      <w:r>
        <w:t xml:space="preserve">- da je pod rb. 78. ponuditelj Feride Aliti dana 2.10.2017. u 16:58:27 predao ponudu na iznos od 705.750,00 kn te da je ponuda valjana, </w:t>
      </w:r>
    </w:p>
    <w:p w:rsidRDefault="00DC7810" w:rsidP="00340530" w:rsidR="00DC7810">
      <w:pPr>
        <w:ind w:firstLine="708"/>
        <w:jc w:val="both"/>
      </w:pPr>
      <w:r>
        <w:t>- da je pod rb. 79. ponuditelj Muarem Aliti dana 2.10.2017. u 16:57:53 predao ponudu na iznos od 702.750,00 kn te da je ponuda valjana,</w:t>
      </w:r>
    </w:p>
    <w:p w:rsidRDefault="00DC7810" w:rsidP="00340530" w:rsidR="00DC7810">
      <w:pPr>
        <w:ind w:firstLine="708"/>
        <w:jc w:val="both"/>
      </w:pPr>
      <w:r>
        <w:lastRenderedPageBreak/>
        <w:t>- da je pod rb. 80. ponuditelj Muarem Aliti dana 2.10.2017. u 16:56:34 predao ponudu na iznos od 698.750,00 kn te da ponuda valjana, ali je valjana ponuda višeg iznosa već evidentirana u sustavu,</w:t>
      </w:r>
    </w:p>
    <w:p w:rsidRDefault="00DC7810" w:rsidP="00653F98" w:rsidR="00DC7810">
      <w:pPr>
        <w:ind w:firstLine="708"/>
        <w:jc w:val="both"/>
      </w:pPr>
      <w:r>
        <w:t xml:space="preserve">- da je pod rb. 81. ponuditelj Feride Aliti dana 2.10.2017. u 16:56:33 predao ponudu na iznos od 699.750,00 kn te da je ponuda valjana, </w:t>
      </w:r>
    </w:p>
    <w:p w:rsidRDefault="00DC7810" w:rsidP="00653F98" w:rsidR="00DC7810">
      <w:pPr>
        <w:ind w:firstLine="708"/>
        <w:jc w:val="both"/>
      </w:pPr>
      <w:r>
        <w:t xml:space="preserve">- da je pod rb. 82. ponuditelj Anto Mijačević dana 2.10.2017. u 16:56:01 predao ponudu na iznos od 696.750,00 kn te da je ponuda valjana, </w:t>
      </w:r>
    </w:p>
    <w:p w:rsidRDefault="00DC7810" w:rsidP="00270729" w:rsidR="00DC7810">
      <w:pPr>
        <w:ind w:firstLine="708"/>
        <w:jc w:val="both"/>
      </w:pPr>
      <w:r>
        <w:t xml:space="preserve">- da je pod rb. 83. ponuditelj Feride Aliti dana 2.10.2017. u 16:55:32 predao ponudu na iznos od 695.750,00 kn te da je ponuda valjana, </w:t>
      </w:r>
    </w:p>
    <w:p w:rsidRDefault="00DC7810" w:rsidP="00270729" w:rsidR="00DC7810">
      <w:pPr>
        <w:ind w:firstLine="708"/>
        <w:jc w:val="both"/>
      </w:pPr>
      <w:r>
        <w:t>- da je pod rb. 84. ponuditelj Anto Mijačević dana 2.10.2017. u 16:55:21 predao ponudu na iznos od 692.750,00 kn te da je ponuda nevaljana budući je valjana ponuda istog iznosa već evidentirana u sustavu,</w:t>
      </w:r>
    </w:p>
    <w:p w:rsidRDefault="00DC7810" w:rsidP="00270729" w:rsidR="00DC7810">
      <w:pPr>
        <w:ind w:firstLine="708"/>
        <w:jc w:val="both"/>
      </w:pPr>
      <w:r>
        <w:t xml:space="preserve">- da je pod rb. 85. ponuditelj Muarem Aliti dana 2.10.2017. u 16:54:58 predao ponudu na iznos od 692.750,00 kn te da je ponuda valjana, </w:t>
      </w:r>
    </w:p>
    <w:p w:rsidRDefault="00DC7810" w:rsidP="00270729" w:rsidR="00DC7810">
      <w:pPr>
        <w:ind w:firstLine="708"/>
        <w:jc w:val="both"/>
      </w:pPr>
      <w:r>
        <w:t xml:space="preserve">- da je pod rb. 86. ponuditelj Feride Aliti dana 2.10.2017. u 16:54:13 predao ponudu na iznos od 689.750,00 kn te da je ponuda valjana, </w:t>
      </w:r>
    </w:p>
    <w:p w:rsidRDefault="00DC7810" w:rsidP="00270729" w:rsidR="00DC7810">
      <w:pPr>
        <w:ind w:firstLine="708"/>
        <w:jc w:val="both"/>
      </w:pPr>
      <w:r>
        <w:t xml:space="preserve">- da je pod rb. 87. ponuditelj Muarem Aliti dana 2.10.2017. u 16:53:40 predao ponudu na iznos od 686.750,00 kn te da je ponuda valjana, </w:t>
      </w:r>
    </w:p>
    <w:p w:rsidRDefault="00DC7810" w:rsidP="00270729" w:rsidR="00DC7810">
      <w:pPr>
        <w:ind w:firstLine="708"/>
        <w:jc w:val="both"/>
      </w:pPr>
      <w:r>
        <w:t xml:space="preserve">- da je pod rb. 88. ponuditelj Feride Aliti dana 2.10.2017. u 16:46:13 predao ponudu na iznos od 683.750,00 kn te da je ponuda valjana, </w:t>
      </w:r>
    </w:p>
    <w:p w:rsidRDefault="00DC7810" w:rsidP="00301009" w:rsidR="00DC7810">
      <w:pPr>
        <w:ind w:firstLine="708"/>
        <w:jc w:val="both"/>
      </w:pPr>
      <w:r>
        <w:t xml:space="preserve">- da je pod rb. 89. ponuditelj Muarem Aliti dana 2.10.2017. u 16:45:31 predao ponudu na iznos od 680.750,00 kn te da je ponuda valjana, </w:t>
      </w:r>
    </w:p>
    <w:p w:rsidRDefault="00DC7810" w:rsidP="00301009" w:rsidR="00DC7810">
      <w:pPr>
        <w:ind w:firstLine="708"/>
        <w:jc w:val="both"/>
      </w:pPr>
      <w:r>
        <w:t xml:space="preserve">- da je pod rb. 90. ponuditelj Feride Aliti dana 2.10.2017. u 16:44:51 predao ponudu na iznos od 677.750,00 kn te da je ponuda valjana, </w:t>
      </w:r>
    </w:p>
    <w:p w:rsidRDefault="00DC7810" w:rsidP="00F54D8E" w:rsidR="00DC7810">
      <w:pPr>
        <w:ind w:firstLine="708"/>
        <w:jc w:val="both"/>
      </w:pPr>
      <w:r>
        <w:t xml:space="preserve">- da je pod rb. 91. ponuditelj Muarem dana 2.10.2017. u 16:44:20 predao ponudu na iznos od 674.750,00 kn te da je ponuda valjana, </w:t>
      </w:r>
    </w:p>
    <w:p w:rsidRDefault="00DC7810" w:rsidP="00F54D8E" w:rsidR="00DC7810">
      <w:pPr>
        <w:ind w:firstLine="708"/>
        <w:jc w:val="both"/>
      </w:pPr>
      <w:r>
        <w:t xml:space="preserve">- da je pod rb. 92. ponuditelj Muarem Aliti dana 2.10.2017. u 16:43:41 predao ponudu na iznos od 671.750,00 kn te da je ponuda valjana, </w:t>
      </w:r>
    </w:p>
    <w:p w:rsidRDefault="00DC7810" w:rsidP="00F54D8E" w:rsidR="00DC7810">
      <w:pPr>
        <w:ind w:firstLine="708"/>
        <w:jc w:val="both"/>
      </w:pPr>
      <w:r>
        <w:t xml:space="preserve">- da je pod rb. 93. ponuditelj Muarem Aliti dana 2.10.2017. u 16:43:03 predao ponudu na iznos od 668.750,00 kn te da je ponuda valjana, </w:t>
      </w:r>
    </w:p>
    <w:p w:rsidRDefault="00DC7810" w:rsidP="00F54D8E" w:rsidR="00DC7810">
      <w:pPr>
        <w:ind w:firstLine="708"/>
        <w:jc w:val="both"/>
      </w:pPr>
      <w:r>
        <w:t xml:space="preserve">- da je pod rb. 94. ponuditelj Feride Aliti dana 2.10.2017. u 16:42:24 predao ponudu na iznos od 665.750,00 kn te da je ponuda valjana, </w:t>
      </w:r>
    </w:p>
    <w:p w:rsidRDefault="00DC7810" w:rsidP="00F54D8E" w:rsidR="00DC7810">
      <w:pPr>
        <w:ind w:firstLine="708"/>
        <w:jc w:val="both"/>
      </w:pPr>
      <w:r>
        <w:t xml:space="preserve">- da je pod rb. 95. ponuditelj Muarem Aliti dana 2.10.2017. u 16:41:52 predao ponudu na iznos od 662.750,00 kn te da je ponuda valjana, </w:t>
      </w:r>
    </w:p>
    <w:p w:rsidRDefault="00DC7810" w:rsidP="004B2550" w:rsidR="00DC7810">
      <w:pPr>
        <w:ind w:firstLine="708"/>
        <w:jc w:val="both"/>
      </w:pPr>
      <w:r>
        <w:t xml:space="preserve">- da je pod rb. 96. ponuditelj Feride Aliti dana 2.10.2017. u 16:41:20 predao ponudu na iznos od 659.750,00 kn te da je ponuda valjana, </w:t>
      </w:r>
    </w:p>
    <w:p w:rsidRDefault="00DC7810" w:rsidP="00286189" w:rsidR="00DC7810">
      <w:pPr>
        <w:ind w:firstLine="708"/>
        <w:jc w:val="both"/>
      </w:pPr>
      <w:r>
        <w:t xml:space="preserve">- da je pod rb. 97. ponuditelj Muarem Aliti dana 2.10.2017. u 16:40:45 predao ponudu na iznos od 656.750,00 kn te da je ponuda valjana, </w:t>
      </w:r>
    </w:p>
    <w:p w:rsidRDefault="00DC7810" w:rsidP="009E0C81" w:rsidR="00DC7810">
      <w:pPr>
        <w:ind w:firstLine="708"/>
        <w:jc w:val="both"/>
      </w:pPr>
      <w:r>
        <w:t xml:space="preserve">- da je pod rb. 98. ponuditelj Feride Aliti dana 2.10.2017. u 16:40:05 predao ponudu na iznos od 653.750,00 kn te da je ponuda valjana, </w:t>
      </w:r>
    </w:p>
    <w:p w:rsidRDefault="00DC7810" w:rsidP="009E0C81" w:rsidR="00DC7810">
      <w:pPr>
        <w:ind w:firstLine="708"/>
        <w:jc w:val="both"/>
      </w:pPr>
      <w:r>
        <w:t xml:space="preserve">- da je pod rb. 99. ponuditelj Muarem Aliti dana 2.10.2017. u 16:39:30 predao ponudu na iznos od 650.750,00 kn te da je ponuda valjana, </w:t>
      </w:r>
    </w:p>
    <w:p w:rsidRDefault="00DC7810" w:rsidP="00F20C1B" w:rsidR="00DC7810">
      <w:pPr>
        <w:ind w:firstLine="708"/>
        <w:jc w:val="both"/>
      </w:pPr>
      <w:r>
        <w:t xml:space="preserve">- da je pod rb. 100. ponuditelj Feride Aliti dana 2.10.2017. u 16:39:02 predao ponudu na iznos od 647.750,00 kn te da je ponuda valjana, </w:t>
      </w:r>
    </w:p>
    <w:p w:rsidRDefault="00DC7810" w:rsidP="00F20C1B" w:rsidR="00DC7810">
      <w:pPr>
        <w:ind w:firstLine="708"/>
        <w:jc w:val="both"/>
      </w:pPr>
      <w:r>
        <w:t xml:space="preserve">- da je pod rb. 101. ponuditelj Muarem Aliti dana 2.10.2017. u 16:38:29 predao ponudu na iznos od 644.750,00 kn te da je ponuda valjana, </w:t>
      </w:r>
    </w:p>
    <w:p w:rsidRDefault="00DC7810" w:rsidP="00F20C1B" w:rsidR="00DC7810">
      <w:pPr>
        <w:ind w:firstLine="708"/>
        <w:jc w:val="both"/>
      </w:pPr>
      <w:r>
        <w:t xml:space="preserve">- da je pod rb. 102. ponuditelj Feride Aliti dana 2.10.2017. u 16:37:59 predao ponudu na iznos od 641.750,00 kn te da je ponuda valjana, </w:t>
      </w:r>
    </w:p>
    <w:p w:rsidRDefault="00DC7810" w:rsidP="00F20C1B" w:rsidR="00DC7810">
      <w:pPr>
        <w:ind w:firstLine="708"/>
        <w:jc w:val="both"/>
      </w:pPr>
      <w:r>
        <w:t>- da je pod rb. 103. ponuditelj Muarem Aliti dana 2.10.2017. u 16:37:23 predao ponudu na iznos od 638.750,00 kn te da je ponuda valjana,</w:t>
      </w:r>
    </w:p>
    <w:p w:rsidRDefault="00DC7810" w:rsidP="00F20C1B" w:rsidR="00DC7810">
      <w:pPr>
        <w:ind w:firstLine="708"/>
        <w:jc w:val="both"/>
      </w:pPr>
      <w:r>
        <w:lastRenderedPageBreak/>
        <w:t xml:space="preserve"> - da je pod rb. 104. ponuditelj Feride Aliti dana 2.10.2017. u 16:36:45 predao ponudu na iznos od 635.750,00 kn te da je ponuda valjana, </w:t>
      </w:r>
    </w:p>
    <w:p w:rsidRDefault="00DC7810" w:rsidP="00B71BF9" w:rsidR="00DC7810">
      <w:pPr>
        <w:ind w:firstLine="708"/>
        <w:jc w:val="both"/>
      </w:pPr>
      <w:r>
        <w:t xml:space="preserve">- da je pod rb. 105. ponuditelj Muarem Aliti dana 2.10.2017. u 16:36:08 predao ponudu na iznos od 632.750,00 kn te da je ponuda valjana, </w:t>
      </w:r>
    </w:p>
    <w:p w:rsidRDefault="00DC7810" w:rsidP="00C94868" w:rsidR="00DC7810">
      <w:pPr>
        <w:ind w:firstLine="708"/>
        <w:jc w:val="both"/>
      </w:pPr>
      <w:r>
        <w:t xml:space="preserve">- da je pod rb. 106. ponuditelj Feride Aliti dana 2.10.2017. u 16:35:40 predao ponudu na iznos od 629.750,00 kn te da je ponuda valjana, </w:t>
      </w:r>
    </w:p>
    <w:p w:rsidRDefault="00DC7810" w:rsidP="00C94868" w:rsidR="00DC7810">
      <w:pPr>
        <w:ind w:firstLine="708"/>
        <w:jc w:val="both"/>
      </w:pPr>
      <w:r>
        <w:t xml:space="preserve">- da je pod rb. 107. ponuditelj Muarem Aliti dana 2.10.2017. u 16:35:07 predao ponudu na iznos od 626.750,00 kn te da je ponuda valjana, </w:t>
      </w:r>
    </w:p>
    <w:p w:rsidRDefault="00DC7810" w:rsidP="00C94868" w:rsidR="00DC7810">
      <w:pPr>
        <w:ind w:firstLine="708"/>
        <w:jc w:val="both"/>
      </w:pPr>
      <w:r>
        <w:t xml:space="preserve">- da je pod rb. 108. ponuditelj Feride Aliti dana 2.10.2017. u 16:34:05 predao ponudu na iznos od 623.750,00 kn te da je ponuda valjana, </w:t>
      </w:r>
    </w:p>
    <w:p w:rsidRDefault="00DC7810" w:rsidP="00C94868" w:rsidR="00DC7810">
      <w:pPr>
        <w:ind w:firstLine="708"/>
        <w:jc w:val="both"/>
      </w:pPr>
      <w:r>
        <w:t xml:space="preserve">- da je pod rb. 109. ponuditelj Muarem Aliti dana 2.10.2017. u 16:33:36 predao ponudu na iznos od 620.750,00 kn te da je ponuda valjana, </w:t>
      </w:r>
    </w:p>
    <w:p w:rsidRDefault="00DC7810" w:rsidP="00C94868" w:rsidR="00DC7810">
      <w:pPr>
        <w:ind w:firstLine="708"/>
        <w:jc w:val="both"/>
      </w:pPr>
      <w:r>
        <w:t xml:space="preserve">- da je pod rb. 110. ponuditelj Feride Aliti dana 2.10.2017. u 16:33:07 predao ponudu na iznos od 617.750,00 kn te da je ponuda valjana, </w:t>
      </w:r>
    </w:p>
    <w:p w:rsidRDefault="00DC7810" w:rsidP="00C94868" w:rsidR="00DC7810">
      <w:pPr>
        <w:ind w:firstLine="708"/>
        <w:jc w:val="both"/>
      </w:pPr>
      <w:r>
        <w:t xml:space="preserve">- da je pod rb. 111. ponuditelj Muarem Aliti dana 2.10.2017. u 16:32:36 predao ponudu na iznos od 614.750,00 kn te da je ponuda valjana, </w:t>
      </w:r>
    </w:p>
    <w:p w:rsidRDefault="00DC7810" w:rsidP="00C94868" w:rsidR="00DC7810">
      <w:pPr>
        <w:ind w:firstLine="708"/>
        <w:jc w:val="both"/>
      </w:pPr>
      <w:r>
        <w:t xml:space="preserve">- da je pod rb. 112. ponuditelj Feride Aliti dana 2.10.2017. u 16:32:08 predao ponudu na iznos od 611.750,00 kn te da je ponuda valjana, </w:t>
      </w:r>
    </w:p>
    <w:p w:rsidRDefault="00DC7810" w:rsidP="00C94868" w:rsidR="00DC7810">
      <w:pPr>
        <w:ind w:firstLine="708"/>
        <w:jc w:val="both"/>
      </w:pPr>
      <w:r>
        <w:t xml:space="preserve">- da je pod rb. 113. ponuditelj Muarem Aliti dana 2.10.2017. u 16:31:39 predao ponudu na iznos od 608.750,00 kn te da je ponuda valjana, </w:t>
      </w:r>
    </w:p>
    <w:p w:rsidRDefault="00DC7810" w:rsidP="00C94868" w:rsidR="00DC7810">
      <w:pPr>
        <w:ind w:firstLine="708"/>
        <w:jc w:val="both"/>
      </w:pPr>
      <w:r>
        <w:t xml:space="preserve">- da je pod rb. 114. ponuditelj Feride Aliti dana 2.10.2017. u 16:31:12 predao ponudu na iznos od 605.750,00 kn te da je ponuda valjana, </w:t>
      </w:r>
    </w:p>
    <w:p w:rsidRDefault="00DC7810" w:rsidP="005D3EDA" w:rsidR="00DC7810">
      <w:pPr>
        <w:ind w:firstLine="708"/>
        <w:jc w:val="both"/>
      </w:pPr>
      <w:r>
        <w:t xml:space="preserve">- da je pod rb. 115. ponuditelj Muarem Aliti dana 2.10.2017. u 16:30:44 predao ponudu na iznos od 602.750,00 kn te da je ponuda valjana, </w:t>
      </w:r>
    </w:p>
    <w:p w:rsidRDefault="00DC7810" w:rsidP="005D3EDA" w:rsidR="00DC7810">
      <w:pPr>
        <w:ind w:firstLine="708"/>
        <w:jc w:val="both"/>
      </w:pPr>
      <w:r>
        <w:t xml:space="preserve">- da je pod rb. 116. ponuditelj Feride Aliti dana 2.10.2017. u 16:29:58 predao ponudu na iznos od 599.750,00 kn te da je ponuda valjana, </w:t>
      </w:r>
    </w:p>
    <w:p w:rsidRDefault="00DC7810" w:rsidP="005D3EDA" w:rsidR="00DC7810">
      <w:pPr>
        <w:ind w:firstLine="708"/>
        <w:jc w:val="both"/>
      </w:pPr>
      <w:r>
        <w:t xml:space="preserve">- da je pod rb. 117. ponuditelj Muarem Aliti dana 2.10.2017. u 16:29:27 predao ponudu na iznos od 596.750,00 kn te da je ponuda valjana, </w:t>
      </w:r>
    </w:p>
    <w:p w:rsidRDefault="00DC7810" w:rsidP="005D3EDA" w:rsidR="00DC7810">
      <w:pPr>
        <w:ind w:firstLine="708"/>
        <w:jc w:val="both"/>
      </w:pPr>
      <w:r>
        <w:t xml:space="preserve">- da je pod rb. 118. ponuditelj Feride Aliti dana 2.10.2017. u 16:28:22 predao ponudu na iznos od 595.750,00 kn te da je ponuda valjana, </w:t>
      </w:r>
    </w:p>
    <w:p w:rsidRDefault="00DC7810" w:rsidP="005D3EDA" w:rsidR="00DC7810">
      <w:pPr>
        <w:ind w:firstLine="708"/>
        <w:jc w:val="both"/>
      </w:pPr>
      <w:r>
        <w:t xml:space="preserve">- da je pod rb. 119. ponuditelj Muarem Aliti dana 2.10.2017. u 16:28:22 predao ponudu na iznos od 592.750,00 kn te da je ponuda valjana, </w:t>
      </w:r>
    </w:p>
    <w:p w:rsidRDefault="00DC7810" w:rsidP="005D3EDA" w:rsidR="00DC7810">
      <w:pPr>
        <w:ind w:firstLine="708"/>
        <w:jc w:val="both"/>
      </w:pPr>
      <w:r>
        <w:t xml:space="preserve">- da je pod rb. 120. ponuditelj Feride Aliti dana 2.10.2017. u 16:27:55 predao ponudu na iznos od 589.750,00 kn te da je ponuda valjana, </w:t>
      </w:r>
    </w:p>
    <w:p w:rsidRDefault="00DC7810" w:rsidP="005D3EDA" w:rsidR="00DC7810">
      <w:pPr>
        <w:ind w:firstLine="708"/>
        <w:jc w:val="both"/>
      </w:pPr>
      <w:r>
        <w:t xml:space="preserve">- da je pod rb. 121. ponuditelj Muarem Aliti dana 2.10.2017. u 16:27:22 predao ponudu na iznos od 586.750,00 kn te da je ponuda valjana, </w:t>
      </w:r>
    </w:p>
    <w:p w:rsidRDefault="00DC7810" w:rsidP="005D3EDA" w:rsidR="00DC7810">
      <w:pPr>
        <w:ind w:firstLine="708"/>
        <w:jc w:val="both"/>
      </w:pPr>
      <w:r>
        <w:t xml:space="preserve">- da je pod rb. 122. ponuditelj Feride Aliti dana 2.10.2017. u 16:26:50 predao ponudu na iznos od 586.750,00 kn te da je ponuda valjana, </w:t>
      </w:r>
    </w:p>
    <w:p w:rsidRDefault="00DC7810" w:rsidP="005D3EDA" w:rsidR="00DC7810">
      <w:pPr>
        <w:ind w:firstLine="708"/>
        <w:jc w:val="both"/>
      </w:pPr>
      <w:r>
        <w:t>- da je pod rb. 123. ponuditelj Muarem Aliti dana 2.10.2017. u 16:26:15 predao ponudu na iznos od 580.750,00 kn te da je ponuda valjana,</w:t>
      </w:r>
    </w:p>
    <w:p w:rsidRDefault="00DC7810" w:rsidP="008C667A" w:rsidR="00DC7810">
      <w:pPr>
        <w:ind w:firstLine="708"/>
        <w:jc w:val="both"/>
      </w:pPr>
      <w:r>
        <w:t xml:space="preserve">- da je pod rb. 124. ponuditelj Feride Aliti dana 2.10.2017. u 16:25:43 predao ponudu na iznos od 577.750,00 kn te da je ponuda valjana, </w:t>
      </w:r>
    </w:p>
    <w:p w:rsidRDefault="00DC7810" w:rsidP="008C667A" w:rsidR="00DC7810">
      <w:pPr>
        <w:ind w:firstLine="708"/>
        <w:jc w:val="both"/>
      </w:pPr>
      <w:r>
        <w:t xml:space="preserve">- da je pod rb. 125. ponuditelj Muarem Aliti dana 2.10.2017. u 16:25:08 predao ponudu na iznos od 574.750,00 kn te da je ponuda valjana, </w:t>
      </w:r>
    </w:p>
    <w:p w:rsidRDefault="00DC7810" w:rsidP="008C667A" w:rsidR="00DC7810">
      <w:pPr>
        <w:ind w:firstLine="708"/>
        <w:jc w:val="both"/>
      </w:pPr>
      <w:r>
        <w:t>- da je pod rb. 126. ponuditelj Feride Aliti dana 2.10.2017. u 16:24:42 predao ponudu na iznos od 571.750,00 kn te da je ponuda valjana,</w:t>
      </w:r>
    </w:p>
    <w:p w:rsidRDefault="00DC7810" w:rsidP="008C667A" w:rsidR="00DC7810">
      <w:pPr>
        <w:ind w:firstLine="708"/>
        <w:jc w:val="both"/>
      </w:pPr>
      <w:r>
        <w:t xml:space="preserve">- da je pod rb. 127. ponuditelj Muarem Aliti dana 2.10.2017. u 16:24:05 predao ponudu na iznos od 568.750,00 kn te da je ponuda valjana, </w:t>
      </w:r>
    </w:p>
    <w:p w:rsidRDefault="00DC7810" w:rsidP="008C667A" w:rsidR="00DC7810">
      <w:pPr>
        <w:ind w:firstLine="708"/>
        <w:jc w:val="both"/>
      </w:pPr>
      <w:r>
        <w:t>- da je pod rb. 128. ponuditelj Feride Aliti dana 2.10.2017. u 16:23:37 predao ponudu na iznos od 565.750,00 kn te da je ponuda valjana,</w:t>
      </w:r>
    </w:p>
    <w:p w:rsidRDefault="00DC7810" w:rsidP="00A57676" w:rsidR="00DC7810">
      <w:pPr>
        <w:ind w:firstLine="708"/>
        <w:jc w:val="both"/>
      </w:pPr>
      <w:r>
        <w:lastRenderedPageBreak/>
        <w:t>- da je pod rb. 129. ponuditelj Muarem Aliti dana 2.10.2017. u 16:22:54 predao ponudu na iznos od 562.750,00 kn te da je ponuda valjana,</w:t>
      </w:r>
    </w:p>
    <w:p w:rsidRDefault="00DC7810" w:rsidP="00A57676" w:rsidR="00DC7810">
      <w:pPr>
        <w:ind w:firstLine="708"/>
        <w:jc w:val="both"/>
      </w:pPr>
      <w:r>
        <w:t>- da je pod rb. 130. ponuditelj Feride Aliti dana 2.10.2017. u 16:22:8 predao ponudu na iznos od 559.750,00 kn te da je ponuda valjana,</w:t>
      </w:r>
    </w:p>
    <w:p w:rsidRDefault="00DC7810" w:rsidP="00A57676" w:rsidR="00DC7810">
      <w:pPr>
        <w:ind w:firstLine="708"/>
        <w:jc w:val="both"/>
      </w:pPr>
      <w:r>
        <w:t>- da je pod rb. 131. ponuditelj Muarem Aliti dana 2.10.2017. u 16:21:53 predao ponudu na iznos od 556.750,00 kn te da je ponuda valjana,</w:t>
      </w:r>
    </w:p>
    <w:p w:rsidRDefault="00DC7810" w:rsidP="00A57676" w:rsidR="00DC7810">
      <w:pPr>
        <w:ind w:firstLine="708"/>
        <w:jc w:val="both"/>
      </w:pPr>
      <w:r>
        <w:t>- da je pod rb. 132. ponuditelj Feride Aliti dana 2.10.2017. u 16:21:25 predao ponudu na iznos od 553.750,00 kn te da je ponuda valjana,</w:t>
      </w:r>
    </w:p>
    <w:p w:rsidRDefault="00DC7810" w:rsidP="00A57676" w:rsidR="00DC7810">
      <w:pPr>
        <w:ind w:firstLine="708"/>
        <w:jc w:val="both"/>
      </w:pPr>
      <w:r>
        <w:t>- da je pod rb. 133. ponuditelj Muarem Aliti dana 2.10.2017. u 16:20:47 predao ponudu na iznos od 550.750,00 kn te da je ponuda valjana,</w:t>
      </w:r>
    </w:p>
    <w:p w:rsidRDefault="00DC7810" w:rsidP="00A57676" w:rsidR="00DC7810">
      <w:pPr>
        <w:ind w:firstLine="708"/>
        <w:jc w:val="both"/>
      </w:pPr>
      <w:r>
        <w:t>- da je pod rb. 134. ponuditelj Feride Aliti dana 2.10.2017. u 16:20:19 predao ponudu na iznos od 547.750,00 kn te da je ponuda valjana,</w:t>
      </w:r>
    </w:p>
    <w:p w:rsidRDefault="00DC7810" w:rsidP="00A57676" w:rsidR="00DC7810">
      <w:pPr>
        <w:ind w:firstLine="708"/>
        <w:jc w:val="both"/>
      </w:pPr>
      <w:r>
        <w:t>- da je pod rb. 135. ponuditelj Muarem Aliti dana 2.10.2017. u 16:19:48 predao ponudu na iznos od 544.750,00 kn te da je ponuda valjana,</w:t>
      </w:r>
    </w:p>
    <w:p w:rsidRDefault="00DC7810" w:rsidP="00A57676" w:rsidR="00DC7810">
      <w:pPr>
        <w:ind w:firstLine="708"/>
        <w:jc w:val="both"/>
      </w:pPr>
      <w:r>
        <w:t>- da je pod rb. 136. ponuditelj Feride Aliti dana 2.10.2017. u 16:19:23 predao ponudu na iznos od 541.750,00 kn te da je ponuda valjana,</w:t>
      </w:r>
    </w:p>
    <w:p w:rsidRDefault="00DC7810" w:rsidP="00A57676" w:rsidR="00DC7810">
      <w:pPr>
        <w:ind w:firstLine="708"/>
        <w:jc w:val="both"/>
      </w:pPr>
      <w:r>
        <w:t>- da je pod rb. 137. ponuditelj Muarem Aliti dana 2.10.2017. u 16:18:54 predao ponudu na iznos od 538.750,00 kn te da je ponuda valjana,</w:t>
      </w:r>
    </w:p>
    <w:p w:rsidRDefault="00DC7810" w:rsidP="00A57676" w:rsidR="00DC7810">
      <w:pPr>
        <w:ind w:firstLine="708"/>
        <w:jc w:val="both"/>
      </w:pPr>
      <w:r>
        <w:t>- da je pod rb. 138. ponuditelj Feride Aliti dana 2.10.2017. u 16:18:23 predao ponudu na iznos od 535.750,00 kn te da je ponuda valjana,</w:t>
      </w:r>
    </w:p>
    <w:p w:rsidRDefault="00DC7810" w:rsidP="007310AD" w:rsidR="00DC7810">
      <w:pPr>
        <w:ind w:firstLine="708"/>
        <w:jc w:val="both"/>
      </w:pPr>
      <w:r>
        <w:t>- da je pod rb. 139. ponuditelj Muarem Aliti dana 2.10.2017. u 16:17:50 predao ponudu na iznos od 532.750,00 kn te da je ponuda valjana,</w:t>
      </w:r>
    </w:p>
    <w:p w:rsidRDefault="00DC7810" w:rsidP="007310AD" w:rsidR="00DC7810">
      <w:pPr>
        <w:ind w:firstLine="708"/>
        <w:jc w:val="both"/>
      </w:pPr>
      <w:r w:rsidRPr="007310AD">
        <w:t xml:space="preserve"> </w:t>
      </w:r>
      <w:r>
        <w:t>- da je pod rb. 140. ponuditelj Feride Aliti dana 2.10.2017. u 16:17:19 predao ponudu na iznos od 529.750,00 kn te da je ponuda valjana,</w:t>
      </w:r>
    </w:p>
    <w:p w:rsidRDefault="009108CF" w:rsidP="00A57676" w:rsidR="00DC7810">
      <w:pPr>
        <w:ind w:firstLine="708"/>
        <w:jc w:val="both"/>
      </w:pPr>
      <w:r>
        <w:t>- da je pod rb. 141. ponuditelj Muarem Aliti dana 2.10.2017. u 16:16:47 predao ponudu na iznos od 526.750,00 kn te da je ponuda valjana,</w:t>
      </w:r>
    </w:p>
    <w:p w:rsidRDefault="009108CF" w:rsidP="00A57676" w:rsidR="009108CF">
      <w:pPr>
        <w:ind w:firstLine="708"/>
        <w:jc w:val="both"/>
      </w:pPr>
      <w:r>
        <w:t>- da je pod rb. 142. ponuditelj Feride Aliti dana 2.10.2017. u 16:16:03 predao ponudu na iznos od 523.750,00 kn te da je ponuda valjana,</w:t>
      </w:r>
    </w:p>
    <w:p w:rsidRDefault="009108CF" w:rsidP="00A57676" w:rsidR="009108CF">
      <w:pPr>
        <w:ind w:firstLine="708"/>
        <w:jc w:val="both"/>
      </w:pPr>
      <w:r>
        <w:t>- da je pod rb. 143. ponuditelj Muarem Aliti dana 2.10.2017. u 16:15:28 predao ponudu na iznos od 520.750,00 kn te da je ponuda valjana,</w:t>
      </w:r>
    </w:p>
    <w:p w:rsidRDefault="009108CF" w:rsidP="00A57676" w:rsidR="00DC7810">
      <w:pPr>
        <w:ind w:firstLine="708"/>
        <w:jc w:val="both"/>
      </w:pPr>
      <w:r>
        <w:t>- da je pod rb. 144. ponuditelj Feride Aliti dana 2.10.2017. u 16:14:31 predao ponudu na iznos od 517.750,00 kn te da je ponuda valjana,</w:t>
      </w:r>
    </w:p>
    <w:p w:rsidRDefault="009108CF" w:rsidP="00A57676" w:rsidR="00DC7810">
      <w:pPr>
        <w:ind w:firstLine="708"/>
        <w:jc w:val="both"/>
      </w:pPr>
      <w:r>
        <w:t>- da je pod rb. 145. ponuditelj Muarem Aliti dana 2.10.2017. u 16:13:51 predao ponudu na iznos od 514.750,00 kn te da je ponuda valjana,</w:t>
      </w:r>
    </w:p>
    <w:p w:rsidRDefault="009108CF" w:rsidP="00A57676" w:rsidR="00DC7810">
      <w:pPr>
        <w:ind w:firstLine="708"/>
        <w:jc w:val="both"/>
      </w:pPr>
      <w:r>
        <w:t>- da je pod rb. 146. ponuditelj Feride Aliti dana 2.10.2017. u 16:13:11 predao ponudu na iznos od 511.750,00 kn te da je ponuda valjana,</w:t>
      </w:r>
    </w:p>
    <w:p w:rsidRDefault="009108CF" w:rsidP="00A57676" w:rsidR="00DC7810">
      <w:pPr>
        <w:ind w:firstLine="708"/>
        <w:jc w:val="both"/>
      </w:pPr>
      <w:r>
        <w:t>- da je pod rb. 147. ponuditelj Muarem Aliti dana 2.10.2017. u 16:12:30 predao ponudu na iznos od 508.750,00 kn te da je ponuda valjana,</w:t>
      </w:r>
    </w:p>
    <w:p w:rsidRDefault="009108CF" w:rsidP="00A57676" w:rsidR="00DC7810">
      <w:pPr>
        <w:ind w:firstLine="708"/>
        <w:jc w:val="both"/>
      </w:pPr>
      <w:r>
        <w:t>- da je pod rb. 148. ponuditelj Feride Aliti dana 2.10.2017. u 16:05:40 predao ponudu na iznos od 505.750,00 kn te da je ponuda valjana,</w:t>
      </w:r>
    </w:p>
    <w:p w:rsidRDefault="009108CF" w:rsidP="00A57676" w:rsidR="00DC7810">
      <w:pPr>
        <w:ind w:firstLine="708"/>
        <w:jc w:val="both"/>
      </w:pPr>
      <w:r>
        <w:t>- da je pod rb. 149. ponuditelj Muarem Aliti dana 2.10.2017. u 14:51:17 predao ponudu na iznos od 502.750,00 kn te da je ponuda valjana,</w:t>
      </w:r>
    </w:p>
    <w:p w:rsidRDefault="00A642BD" w:rsidP="00A642BD" w:rsidR="00A642BD">
      <w:pPr>
        <w:ind w:firstLine="708"/>
        <w:jc w:val="both"/>
      </w:pPr>
      <w:r>
        <w:t>- da je pod rb. 150. ponuditelj Feride Aliti dana 2.10.2017. u 14:50:51 predao ponudu na iznos od 499.750,00 kn te da je ponuda valjana,</w:t>
      </w:r>
    </w:p>
    <w:p w:rsidRDefault="00A642BD" w:rsidP="00A642BD" w:rsidR="00A642BD">
      <w:pPr>
        <w:ind w:firstLine="708"/>
        <w:jc w:val="both"/>
      </w:pPr>
      <w:r>
        <w:t>- da je pod rb. 151. ponuditelj Muarem Aliti dana 2.10.2017. u 14:50:14 predao ponudu na iznos od 496.750,00 kn te da je ponuda valjana,</w:t>
      </w:r>
    </w:p>
    <w:p w:rsidRDefault="00A642BD" w:rsidP="00A642BD" w:rsidR="00A642BD">
      <w:pPr>
        <w:ind w:firstLine="708"/>
        <w:jc w:val="both"/>
      </w:pPr>
      <w:r>
        <w:t>- da je pod rb. 152. ponuditelj Feride Aliti dana 2.10.2017. u 14:49:33 predao ponudu na iznos od 495.750,00 kn te da je ponuda valjana,</w:t>
      </w:r>
    </w:p>
    <w:p w:rsidRDefault="00A642BD" w:rsidP="00A642BD" w:rsidR="00A642BD">
      <w:pPr>
        <w:ind w:firstLine="708"/>
        <w:jc w:val="both"/>
      </w:pPr>
      <w:r>
        <w:t>- da je pod rb. 153. ponuditelj Muarem Aliti dana 2.10.2017. u 14:48:50 predao ponudu na iznos od 492.750,00 kn te da je ponuda valjana,</w:t>
      </w:r>
    </w:p>
    <w:p w:rsidRDefault="00A642BD" w:rsidP="00A642BD" w:rsidR="00A642BD">
      <w:pPr>
        <w:ind w:firstLine="708"/>
        <w:jc w:val="both"/>
      </w:pPr>
      <w:r>
        <w:lastRenderedPageBreak/>
        <w:t>- da je pod rb. 154. ponuditelj Feride Aliti dana 2.10.2017. u 14:45:00 predao ponudu na iznos od 491.750,00 kn te da je ponuda valjana,</w:t>
      </w:r>
    </w:p>
    <w:p w:rsidRDefault="00C7604E" w:rsidP="00C7604E" w:rsidR="00C7604E">
      <w:pPr>
        <w:ind w:firstLine="708"/>
        <w:jc w:val="both"/>
      </w:pPr>
      <w:r>
        <w:t>- da je pod rb. 155. ponuditelj Muarem Aliti dana 2.10.2017. u 14:42:11 predao ponudu na iznos od 488.750,00 kn te da je ponuda valjana,</w:t>
      </w:r>
    </w:p>
    <w:p w:rsidRDefault="006E5542" w:rsidP="006E5542" w:rsidR="006E5542">
      <w:pPr>
        <w:ind w:firstLine="708"/>
        <w:jc w:val="both"/>
      </w:pPr>
      <w:r>
        <w:t>- da je pod rb. 156. ponuditelj Feride Aliti dana 2.10.2017. u 14:39:47 predao ponudu na iznos od 485.750,00 kn te da je ponuda nevaljana budući je valjana ponuda istoga iznosa već evidentirana u sustavu,</w:t>
      </w:r>
    </w:p>
    <w:p w:rsidRDefault="006E5542" w:rsidP="006E5542" w:rsidR="006E5542">
      <w:pPr>
        <w:ind w:firstLine="708"/>
        <w:jc w:val="both"/>
      </w:pPr>
      <w:r>
        <w:t>- da je pod rb. 157. ponuditelj Feride Aliti dana 2.10.2017. u 14:39:20 predao ponudu na iznos od 485.750,00 kn te da je ponuda valjana,</w:t>
      </w:r>
    </w:p>
    <w:p w:rsidRDefault="006E5542" w:rsidP="006E5542" w:rsidR="006E5542">
      <w:pPr>
        <w:ind w:firstLine="708"/>
        <w:jc w:val="both"/>
      </w:pPr>
      <w:r>
        <w:t>- da je pod rb. 158. ponuditelj Feride Aliti dana 2.10.2017. u 11:43:53 predao ponudu na iznos od 482.750,00 kn te da je ponuda valjana,</w:t>
      </w:r>
    </w:p>
    <w:p w:rsidRDefault="006E5542" w:rsidP="006E5542" w:rsidR="006E5542" w:rsidRPr="00BF69DB">
      <w:pPr>
        <w:ind w:firstLine="708"/>
        <w:jc w:val="both"/>
      </w:pPr>
      <w:r w:rsidRPr="00BF69DB">
        <w:t>- da je pod rb. 15</w:t>
      </w:r>
      <w:r w:rsidR="005D7E67" w:rsidRPr="00BF69DB">
        <w:t>9</w:t>
      </w:r>
      <w:r w:rsidRPr="00BF69DB">
        <w:t xml:space="preserve">. ponuditelj </w:t>
      </w:r>
      <w:r w:rsidR="005D7E67" w:rsidRPr="00BF69DB">
        <w:t>CONSTRUCTO d.o.o.</w:t>
      </w:r>
      <w:r w:rsidR="009B40FA" w:rsidRPr="00BF69DB">
        <w:t>, Marin Rebac,</w:t>
      </w:r>
      <w:r w:rsidRPr="00BF69DB">
        <w:t xml:space="preserve"> dana 2.10.2017. u 1</w:t>
      </w:r>
      <w:r w:rsidR="005D7E67" w:rsidRPr="00BF69DB">
        <w:t>0</w:t>
      </w:r>
      <w:r w:rsidRPr="00BF69DB">
        <w:t>:</w:t>
      </w:r>
      <w:r w:rsidR="005D7E67" w:rsidRPr="00BF69DB">
        <w:t>57</w:t>
      </w:r>
      <w:r w:rsidRPr="00BF69DB">
        <w:t>:</w:t>
      </w:r>
      <w:r w:rsidR="005D7E67" w:rsidRPr="00BF69DB">
        <w:t>41</w:t>
      </w:r>
      <w:r w:rsidRPr="00BF69DB">
        <w:t xml:space="preserve"> predao ponudu na iznos od 4</w:t>
      </w:r>
      <w:r w:rsidR="005D7E67" w:rsidRPr="00BF69DB">
        <w:t>79</w:t>
      </w:r>
      <w:r w:rsidRPr="00BF69DB">
        <w:t>.750,00 kn te da je ponuda valjana,</w:t>
      </w:r>
    </w:p>
    <w:p w:rsidRDefault="005D7E67" w:rsidP="005D7E67" w:rsidR="005D7E67" w:rsidRPr="00BF69DB">
      <w:pPr>
        <w:ind w:firstLine="708"/>
        <w:jc w:val="both"/>
      </w:pPr>
      <w:r w:rsidRPr="00BF69DB">
        <w:t>- da je pod rb. 160. ponuditelj Anto Mijačević</w:t>
      </w:r>
      <w:r w:rsidR="009B40FA" w:rsidRPr="00BF69DB">
        <w:t xml:space="preserve"> dana 1</w:t>
      </w:r>
      <w:r w:rsidRPr="00BF69DB">
        <w:t>.10.2017. u 17:27:27 predao ponudu na iznos od 478.750,00 kn te da je ponuda valjana,</w:t>
      </w:r>
    </w:p>
    <w:p w:rsidRDefault="00E62DF6" w:rsidP="00E62DF6" w:rsidR="00E62DF6" w:rsidRPr="00BF69DB">
      <w:pPr>
        <w:ind w:firstLine="708"/>
        <w:jc w:val="both"/>
      </w:pPr>
      <w:r w:rsidRPr="00BF69DB">
        <w:t>- da je pod rb. 161. ponuditelj A</w:t>
      </w:r>
      <w:r w:rsidR="009B40FA" w:rsidRPr="00BF69DB">
        <w:t>ntun Bogović dana 1</w:t>
      </w:r>
      <w:r w:rsidRPr="00BF69DB">
        <w:t>.10.2017. u 15:05:51 predao ponudu na iznos od 475.750,00 kn te da je ponuda valjana,</w:t>
      </w:r>
    </w:p>
    <w:p w:rsidRDefault="009B40FA" w:rsidP="009B40FA" w:rsidR="009B40FA" w:rsidRPr="00BF69DB">
      <w:pPr>
        <w:ind w:firstLine="708"/>
        <w:jc w:val="both"/>
      </w:pPr>
      <w:r w:rsidRPr="00BF69DB">
        <w:t>- da je pod rb. 162. ponuditelj Anto Mijačević dana 1.10.2017. u 12:09:30 predao ponudu na iznos od 4</w:t>
      </w:r>
      <w:r w:rsidR="00BF69DB" w:rsidRPr="00BF69DB">
        <w:t>74</w:t>
      </w:r>
      <w:r w:rsidRPr="00BF69DB">
        <w:t>.750,00 kn te da je ponuda valjana,</w:t>
      </w:r>
    </w:p>
    <w:p w:rsidRDefault="00BF69DB" w:rsidP="00BF69DB" w:rsidR="00BF69DB" w:rsidRPr="00BF69DB">
      <w:pPr>
        <w:ind w:firstLine="708"/>
        <w:jc w:val="both"/>
      </w:pPr>
      <w:r w:rsidRPr="00BF69DB">
        <w:t>- da je pod rb. 1</w:t>
      </w:r>
      <w:r>
        <w:t>63</w:t>
      </w:r>
      <w:r w:rsidRPr="00BF69DB">
        <w:t xml:space="preserve">. ponuditelj </w:t>
      </w:r>
      <w:r>
        <w:t>Feride Aliti</w:t>
      </w:r>
      <w:r w:rsidRPr="00BF69DB">
        <w:t xml:space="preserve"> dana </w:t>
      </w:r>
      <w:r>
        <w:t>30</w:t>
      </w:r>
      <w:r w:rsidRPr="00BF69DB">
        <w:t>.</w:t>
      </w:r>
      <w:r>
        <w:t>09</w:t>
      </w:r>
      <w:r w:rsidRPr="00BF69DB">
        <w:t>.2017. u 1</w:t>
      </w:r>
      <w:r>
        <w:t>4</w:t>
      </w:r>
      <w:r w:rsidRPr="00BF69DB">
        <w:t>:</w:t>
      </w:r>
      <w:r>
        <w:t>06</w:t>
      </w:r>
      <w:r w:rsidRPr="00BF69DB">
        <w:t>:</w:t>
      </w:r>
      <w:r>
        <w:t>54</w:t>
      </w:r>
      <w:r w:rsidRPr="00BF69DB">
        <w:t xml:space="preserve"> predao ponudu na iznos od 4</w:t>
      </w:r>
      <w:r>
        <w:t>71</w:t>
      </w:r>
      <w:r w:rsidRPr="00BF69DB">
        <w:t>.750,00 kn te da je ponuda valjana,</w:t>
      </w:r>
    </w:p>
    <w:p w:rsidRDefault="00BF69DB" w:rsidP="00BF69DB" w:rsidR="00BF69DB" w:rsidRPr="00BF69DB">
      <w:pPr>
        <w:ind w:firstLine="708"/>
        <w:jc w:val="both"/>
      </w:pPr>
      <w:r w:rsidRPr="00BF69DB">
        <w:t>- da je pod rb. 1</w:t>
      </w:r>
      <w:r>
        <w:t>64</w:t>
      </w:r>
      <w:r w:rsidRPr="00BF69DB">
        <w:t xml:space="preserve">. ponuditelj </w:t>
      </w:r>
      <w:r>
        <w:t xml:space="preserve">Anto Mijačević </w:t>
      </w:r>
      <w:r w:rsidRPr="00BF69DB">
        <w:t xml:space="preserve">dana </w:t>
      </w:r>
      <w:r>
        <w:t>26</w:t>
      </w:r>
      <w:r w:rsidRPr="00BF69DB">
        <w:t>.</w:t>
      </w:r>
      <w:r>
        <w:t>09</w:t>
      </w:r>
      <w:r w:rsidRPr="00BF69DB">
        <w:t>.2017. u 1</w:t>
      </w:r>
      <w:r>
        <w:t>4</w:t>
      </w:r>
      <w:r w:rsidRPr="00BF69DB">
        <w:t>:</w:t>
      </w:r>
      <w:r>
        <w:t>24</w:t>
      </w:r>
      <w:r w:rsidRPr="00BF69DB">
        <w:t>:</w:t>
      </w:r>
      <w:r>
        <w:t>25</w:t>
      </w:r>
      <w:r w:rsidRPr="00BF69DB">
        <w:t xml:space="preserve"> predao ponudu na iznos od 4</w:t>
      </w:r>
      <w:r>
        <w:t>70</w:t>
      </w:r>
      <w:r w:rsidRPr="00BF69DB">
        <w:t>.750,00 kn te da je ponuda valjana,</w:t>
      </w:r>
    </w:p>
    <w:p w:rsidRDefault="00BF69DB" w:rsidP="00BF69DB" w:rsidR="00BF69DB" w:rsidRPr="00BF69DB">
      <w:pPr>
        <w:ind w:firstLine="708"/>
        <w:jc w:val="both"/>
      </w:pPr>
      <w:r w:rsidRPr="00BF69DB">
        <w:t>- da je pod rb. 1</w:t>
      </w:r>
      <w:r>
        <w:t>65</w:t>
      </w:r>
      <w:r w:rsidRPr="00BF69DB">
        <w:t xml:space="preserve">. ponuditelj </w:t>
      </w:r>
      <w:r>
        <w:t>Feride Aliti</w:t>
      </w:r>
      <w:r w:rsidRPr="00BF69DB">
        <w:t xml:space="preserve"> dana </w:t>
      </w:r>
      <w:r>
        <w:t>20</w:t>
      </w:r>
      <w:r w:rsidRPr="00BF69DB">
        <w:t>.</w:t>
      </w:r>
      <w:r>
        <w:t>09</w:t>
      </w:r>
      <w:r w:rsidRPr="00BF69DB">
        <w:t>.2017. u 1</w:t>
      </w:r>
      <w:r>
        <w:t>3</w:t>
      </w:r>
      <w:r w:rsidRPr="00BF69DB">
        <w:t>:</w:t>
      </w:r>
      <w:r>
        <w:t>27</w:t>
      </w:r>
      <w:r w:rsidRPr="00BF69DB">
        <w:t>:</w:t>
      </w:r>
      <w:r>
        <w:t>004</w:t>
      </w:r>
      <w:r w:rsidRPr="00BF69DB">
        <w:t xml:space="preserve"> predao ponudu na iznos od 4</w:t>
      </w:r>
      <w:r>
        <w:t>69</w:t>
      </w:r>
      <w:r w:rsidRPr="00BF69DB">
        <w:t>.750,00 kn te da je ponuda valjana,</w:t>
      </w:r>
    </w:p>
    <w:p w:rsidRDefault="00575FC7" w:rsidP="00575FC7" w:rsidR="00575FC7" w:rsidRPr="00BF69DB">
      <w:pPr>
        <w:ind w:firstLine="708"/>
        <w:jc w:val="both"/>
      </w:pPr>
      <w:r w:rsidRPr="00BF69DB">
        <w:t>- da je pod rb. 1</w:t>
      </w:r>
      <w:r>
        <w:t>66</w:t>
      </w:r>
      <w:r w:rsidRPr="00BF69DB">
        <w:t xml:space="preserve">. ponuditelj </w:t>
      </w:r>
      <w:r>
        <w:t>Anto Mijačević</w:t>
      </w:r>
      <w:r w:rsidRPr="00BF69DB">
        <w:t xml:space="preserve"> dana </w:t>
      </w:r>
      <w:r>
        <w:t>20</w:t>
      </w:r>
      <w:r w:rsidRPr="00BF69DB">
        <w:t>.</w:t>
      </w:r>
      <w:r>
        <w:t>09</w:t>
      </w:r>
      <w:r w:rsidRPr="00BF69DB">
        <w:t>.2017. u 1</w:t>
      </w:r>
      <w:r>
        <w:t>2</w:t>
      </w:r>
      <w:r w:rsidRPr="00BF69DB">
        <w:t>:</w:t>
      </w:r>
      <w:r>
        <w:t>57</w:t>
      </w:r>
      <w:r w:rsidRPr="00BF69DB">
        <w:t>:</w:t>
      </w:r>
      <w:r>
        <w:t>15</w:t>
      </w:r>
      <w:r w:rsidRPr="00BF69DB">
        <w:t xml:space="preserve"> predao ponudu na iznos od 4</w:t>
      </w:r>
      <w:r>
        <w:t>66.</w:t>
      </w:r>
      <w:r w:rsidRPr="00BF69DB">
        <w:t>750,00 kn te da je ponuda valjana,</w:t>
      </w:r>
    </w:p>
    <w:p w:rsidRDefault="00575FC7" w:rsidP="00575FC7" w:rsidR="00575FC7" w:rsidRPr="00BF69DB">
      <w:pPr>
        <w:ind w:firstLine="708"/>
        <w:jc w:val="both"/>
      </w:pPr>
      <w:r w:rsidRPr="00BF69DB">
        <w:t>- da je pod rb. 1</w:t>
      </w:r>
      <w:r>
        <w:t>67</w:t>
      </w:r>
      <w:r w:rsidRPr="00BF69DB">
        <w:t xml:space="preserve">. ponuditelj </w:t>
      </w:r>
      <w:r>
        <w:t>CONSTRUCO d.o.o., Marin Rebac,</w:t>
      </w:r>
      <w:r w:rsidRPr="00BF69DB">
        <w:t xml:space="preserve"> dana </w:t>
      </w:r>
      <w:r>
        <w:t>20</w:t>
      </w:r>
      <w:r w:rsidRPr="00BF69DB">
        <w:t>.</w:t>
      </w:r>
      <w:r>
        <w:t>09</w:t>
      </w:r>
      <w:r w:rsidRPr="00BF69DB">
        <w:t>.2017. u 1</w:t>
      </w:r>
      <w:r>
        <w:t>0</w:t>
      </w:r>
      <w:r w:rsidRPr="00BF69DB">
        <w:t>:</w:t>
      </w:r>
      <w:r>
        <w:t>53</w:t>
      </w:r>
      <w:r w:rsidRPr="00BF69DB">
        <w:t>:</w:t>
      </w:r>
      <w:r>
        <w:t>31</w:t>
      </w:r>
      <w:r w:rsidRPr="00BF69DB">
        <w:t xml:space="preserve"> predao ponudu na iznos od 4</w:t>
      </w:r>
      <w:r>
        <w:t>63</w:t>
      </w:r>
      <w:r w:rsidRPr="00BF69DB">
        <w:t>.750,00 kn te da je ponuda valjana,</w:t>
      </w:r>
    </w:p>
    <w:p w:rsidRDefault="005A438F" w:rsidP="005A438F" w:rsidR="005A438F" w:rsidRPr="00BF69DB">
      <w:pPr>
        <w:ind w:firstLine="708"/>
        <w:jc w:val="both"/>
      </w:pPr>
      <w:r w:rsidRPr="00BF69DB">
        <w:t>- da je pod rb. 1</w:t>
      </w:r>
      <w:r>
        <w:t>68</w:t>
      </w:r>
      <w:r w:rsidRPr="00BF69DB">
        <w:t xml:space="preserve">. ponuditelj </w:t>
      </w:r>
      <w:r>
        <w:t>Anto Mijačević</w:t>
      </w:r>
      <w:r w:rsidRPr="00BF69DB">
        <w:t xml:space="preserve"> dana </w:t>
      </w:r>
      <w:r>
        <w:t>20</w:t>
      </w:r>
      <w:r w:rsidRPr="00BF69DB">
        <w:t>.</w:t>
      </w:r>
      <w:r>
        <w:t>09.2017. u 09</w:t>
      </w:r>
      <w:r w:rsidRPr="00BF69DB">
        <w:t>:</w:t>
      </w:r>
      <w:r>
        <w:t>05</w:t>
      </w:r>
      <w:r w:rsidRPr="00BF69DB">
        <w:t>:</w:t>
      </w:r>
      <w:r>
        <w:t>47</w:t>
      </w:r>
      <w:r w:rsidRPr="00BF69DB">
        <w:t xml:space="preserve"> predao ponudu na iznos od 4</w:t>
      </w:r>
      <w:r>
        <w:t>60</w:t>
      </w:r>
      <w:r w:rsidRPr="00BF69DB">
        <w:t>.750,00 kn te da je ponuda valjana,</w:t>
      </w:r>
    </w:p>
    <w:p w:rsidRDefault="005A438F" w:rsidP="005A438F" w:rsidR="005A438F" w:rsidRPr="00BF69DB">
      <w:pPr>
        <w:ind w:firstLine="708"/>
        <w:jc w:val="both"/>
      </w:pPr>
      <w:r w:rsidRPr="00BF69DB">
        <w:t>- da je pod rb. 1</w:t>
      </w:r>
      <w:r>
        <w:t>69</w:t>
      </w:r>
      <w:r w:rsidRPr="00BF69DB">
        <w:t xml:space="preserve">. ponuditelj </w:t>
      </w:r>
      <w:r>
        <w:t>Feride Aliti</w:t>
      </w:r>
      <w:r w:rsidRPr="00BF69DB">
        <w:t xml:space="preserve"> dana </w:t>
      </w:r>
      <w:r>
        <w:t>19</w:t>
      </w:r>
      <w:r w:rsidRPr="00BF69DB">
        <w:t>.</w:t>
      </w:r>
      <w:r>
        <w:t>09.2017. u 22</w:t>
      </w:r>
      <w:r w:rsidRPr="00BF69DB">
        <w:t>:</w:t>
      </w:r>
      <w:r>
        <w:t>08</w:t>
      </w:r>
      <w:r w:rsidRPr="00BF69DB">
        <w:t>:</w:t>
      </w:r>
      <w:r>
        <w:t>47</w:t>
      </w:r>
      <w:r w:rsidRPr="00BF69DB">
        <w:t xml:space="preserve"> predao ponudu na iznos od 4</w:t>
      </w:r>
      <w:r>
        <w:t>57</w:t>
      </w:r>
      <w:r w:rsidRPr="00BF69DB">
        <w:t>.750,00 kn te da je ponuda valjana,</w:t>
      </w:r>
    </w:p>
    <w:p w:rsidRDefault="005A438F" w:rsidP="005A438F" w:rsidR="005A438F" w:rsidRPr="00BF69DB">
      <w:pPr>
        <w:ind w:firstLine="708"/>
        <w:jc w:val="both"/>
      </w:pPr>
      <w:r w:rsidRPr="00BF69DB">
        <w:t>- da je pod rb. 1</w:t>
      </w:r>
      <w:r>
        <w:t>70</w:t>
      </w:r>
      <w:r w:rsidRPr="00BF69DB">
        <w:t xml:space="preserve">. ponuditelj </w:t>
      </w:r>
      <w:r>
        <w:t xml:space="preserve">Anto Mijačević </w:t>
      </w:r>
      <w:r w:rsidRPr="00BF69DB">
        <w:t xml:space="preserve">dana </w:t>
      </w:r>
      <w:r>
        <w:t>19</w:t>
      </w:r>
      <w:r w:rsidRPr="00BF69DB">
        <w:t>.</w:t>
      </w:r>
      <w:r>
        <w:t>09</w:t>
      </w:r>
      <w:r w:rsidRPr="00BF69DB">
        <w:t>.2017. u 1</w:t>
      </w:r>
      <w:r>
        <w:t>5</w:t>
      </w:r>
      <w:r w:rsidRPr="00BF69DB">
        <w:t>:</w:t>
      </w:r>
      <w:r>
        <w:t>02</w:t>
      </w:r>
      <w:r w:rsidRPr="00BF69DB">
        <w:t>:</w:t>
      </w:r>
      <w:r>
        <w:t>06</w:t>
      </w:r>
      <w:r w:rsidRPr="00BF69DB">
        <w:t xml:space="preserve"> predao ponudu na iznos od 4</w:t>
      </w:r>
      <w:r>
        <w:t>54</w:t>
      </w:r>
      <w:r w:rsidRPr="00BF69DB">
        <w:t>.750,00 kn te da je ponuda valjana,</w:t>
      </w:r>
    </w:p>
    <w:p w:rsidRDefault="004C28E9" w:rsidP="004C28E9" w:rsidR="004C28E9" w:rsidRPr="00BF69DB">
      <w:pPr>
        <w:ind w:firstLine="708"/>
        <w:jc w:val="both"/>
      </w:pPr>
      <w:r w:rsidRPr="00BF69DB">
        <w:t>- da je pod rb. 1</w:t>
      </w:r>
      <w:r>
        <w:t>71</w:t>
      </w:r>
      <w:r w:rsidRPr="00BF69DB">
        <w:t xml:space="preserve">. ponuditelj </w:t>
      </w:r>
      <w:r>
        <w:t>Muarem Aliti</w:t>
      </w:r>
      <w:r w:rsidRPr="00BF69DB">
        <w:t xml:space="preserve"> dana </w:t>
      </w:r>
      <w:r>
        <w:t>19</w:t>
      </w:r>
      <w:r w:rsidRPr="00BF69DB">
        <w:t>.</w:t>
      </w:r>
      <w:r>
        <w:t>09</w:t>
      </w:r>
      <w:r w:rsidRPr="00BF69DB">
        <w:t>.2017. u 1</w:t>
      </w:r>
      <w:r>
        <w:t>1</w:t>
      </w:r>
      <w:r w:rsidRPr="00BF69DB">
        <w:t>:</w:t>
      </w:r>
      <w:r>
        <w:t>07</w:t>
      </w:r>
      <w:r w:rsidRPr="00BF69DB">
        <w:t>:</w:t>
      </w:r>
      <w:r>
        <w:t>23</w:t>
      </w:r>
      <w:r w:rsidRPr="00BF69DB">
        <w:t xml:space="preserve"> predao ponudu na iznos od 4</w:t>
      </w:r>
      <w:r>
        <w:t>53</w:t>
      </w:r>
      <w:r w:rsidRPr="00BF69DB">
        <w:t>.750,00 kn te da je ponuda valjana,</w:t>
      </w:r>
    </w:p>
    <w:p w:rsidRDefault="001D2133" w:rsidP="001D2133" w:rsidR="001D2133" w:rsidRPr="00BF69DB">
      <w:pPr>
        <w:ind w:firstLine="708"/>
        <w:jc w:val="both"/>
      </w:pPr>
      <w:r w:rsidRPr="00BF69DB">
        <w:t>- da je pod rb. 1</w:t>
      </w:r>
      <w:r>
        <w:t>72</w:t>
      </w:r>
      <w:r w:rsidRPr="00BF69DB">
        <w:t xml:space="preserve">. ponuditelj </w:t>
      </w:r>
      <w:r>
        <w:t>Feride Aliti</w:t>
      </w:r>
      <w:r w:rsidRPr="00BF69DB">
        <w:t xml:space="preserve"> dana </w:t>
      </w:r>
      <w:r>
        <w:t>19</w:t>
      </w:r>
      <w:r w:rsidRPr="00BF69DB">
        <w:t>.</w:t>
      </w:r>
      <w:r>
        <w:t>09</w:t>
      </w:r>
      <w:r w:rsidRPr="00BF69DB">
        <w:t>.2017. u 1</w:t>
      </w:r>
      <w:r>
        <w:t>1</w:t>
      </w:r>
      <w:r w:rsidRPr="00BF69DB">
        <w:t>:</w:t>
      </w:r>
      <w:r>
        <w:t>06</w:t>
      </w:r>
      <w:r w:rsidRPr="00BF69DB">
        <w:t>:</w:t>
      </w:r>
      <w:r>
        <w:t>11</w:t>
      </w:r>
      <w:r w:rsidRPr="00BF69DB">
        <w:t xml:space="preserve"> predao ponudu na iznos od 4</w:t>
      </w:r>
      <w:r>
        <w:t>52</w:t>
      </w:r>
      <w:r w:rsidRPr="00BF69DB">
        <w:t>.750,00 kn te da je ponuda valjana,</w:t>
      </w:r>
    </w:p>
    <w:p w:rsidRDefault="001D2133" w:rsidP="001D2133" w:rsidR="001D2133" w:rsidRPr="00BF69DB">
      <w:pPr>
        <w:ind w:firstLine="708"/>
        <w:jc w:val="both"/>
      </w:pPr>
      <w:r w:rsidRPr="00BF69DB">
        <w:t>- da je pod rb. 1</w:t>
      </w:r>
      <w:r>
        <w:t>73</w:t>
      </w:r>
      <w:r w:rsidRPr="00BF69DB">
        <w:t xml:space="preserve">. ponuditelj </w:t>
      </w:r>
      <w:r>
        <w:t>Muarem Aliti</w:t>
      </w:r>
      <w:r w:rsidRPr="00BF69DB">
        <w:t xml:space="preserve"> dana </w:t>
      </w:r>
      <w:r>
        <w:t>19</w:t>
      </w:r>
      <w:r w:rsidRPr="00BF69DB">
        <w:t>.</w:t>
      </w:r>
      <w:r>
        <w:t>09</w:t>
      </w:r>
      <w:r w:rsidRPr="00BF69DB">
        <w:t>.2017. u 1</w:t>
      </w:r>
      <w:r>
        <w:t>1</w:t>
      </w:r>
      <w:r w:rsidRPr="00BF69DB">
        <w:t>:</w:t>
      </w:r>
      <w:r>
        <w:t>00</w:t>
      </w:r>
      <w:r w:rsidRPr="00BF69DB">
        <w:t>:</w:t>
      </w:r>
      <w:r>
        <w:t>47</w:t>
      </w:r>
      <w:r w:rsidRPr="00BF69DB">
        <w:t xml:space="preserve"> predao ponudu na iznos od 4</w:t>
      </w:r>
      <w:r>
        <w:t>51</w:t>
      </w:r>
      <w:r w:rsidRPr="00BF69DB">
        <w:t>.750,00 kn te da je ponuda valjana,</w:t>
      </w:r>
    </w:p>
    <w:p w:rsidRDefault="00446263" w:rsidP="00446263" w:rsidR="00446263" w:rsidRPr="00BF69DB">
      <w:pPr>
        <w:ind w:firstLine="708"/>
        <w:jc w:val="both"/>
      </w:pPr>
      <w:r w:rsidRPr="00BF69DB">
        <w:t>- da je pod rb. 1</w:t>
      </w:r>
      <w:r>
        <w:t>74</w:t>
      </w:r>
      <w:r w:rsidRPr="00BF69DB">
        <w:t xml:space="preserve">. ponuditelj </w:t>
      </w:r>
      <w:r>
        <w:t>Feride Aliti</w:t>
      </w:r>
      <w:r w:rsidRPr="00BF69DB">
        <w:t xml:space="preserve"> dana </w:t>
      </w:r>
      <w:r>
        <w:t>19</w:t>
      </w:r>
      <w:r w:rsidRPr="00BF69DB">
        <w:t>.</w:t>
      </w:r>
      <w:r>
        <w:t>09</w:t>
      </w:r>
      <w:r w:rsidRPr="00BF69DB">
        <w:t>.2017. u 1</w:t>
      </w:r>
      <w:r>
        <w:t>0</w:t>
      </w:r>
      <w:r w:rsidRPr="00BF69DB">
        <w:t>:</w:t>
      </w:r>
      <w:r>
        <w:t>59</w:t>
      </w:r>
      <w:r w:rsidRPr="00BF69DB">
        <w:t>:</w:t>
      </w:r>
      <w:r>
        <w:t>48</w:t>
      </w:r>
      <w:r w:rsidRPr="00BF69DB">
        <w:t xml:space="preserve"> predao ponudu na iznos od 4</w:t>
      </w:r>
      <w:r>
        <w:t>50</w:t>
      </w:r>
      <w:r w:rsidRPr="00BF69DB">
        <w:t>.750,00 kn te da je ponuda valjana,</w:t>
      </w:r>
    </w:p>
    <w:p w:rsidRDefault="00A8515F" w:rsidP="00A8515F" w:rsidR="00A8515F">
      <w:pPr>
        <w:ind w:firstLine="708"/>
        <w:jc w:val="both"/>
      </w:pPr>
      <w:r w:rsidRPr="00BF69DB">
        <w:t>- da je pod rb. 1</w:t>
      </w:r>
      <w:r>
        <w:t>75</w:t>
      </w:r>
      <w:r w:rsidRPr="00BF69DB">
        <w:t xml:space="preserve">. ponuditelj </w:t>
      </w:r>
      <w:r>
        <w:t>Muarem Aliti</w:t>
      </w:r>
      <w:r w:rsidRPr="00BF69DB">
        <w:t xml:space="preserve"> dana </w:t>
      </w:r>
      <w:r>
        <w:t>19</w:t>
      </w:r>
      <w:r w:rsidRPr="00BF69DB">
        <w:t>.</w:t>
      </w:r>
      <w:r>
        <w:t>09</w:t>
      </w:r>
      <w:r w:rsidRPr="00BF69DB">
        <w:t>.2017. u 1</w:t>
      </w:r>
      <w:r>
        <w:t>0</w:t>
      </w:r>
      <w:r w:rsidRPr="00BF69DB">
        <w:t>:</w:t>
      </w:r>
      <w:r>
        <w:t>58</w:t>
      </w:r>
      <w:r w:rsidRPr="00BF69DB">
        <w:t>:</w:t>
      </w:r>
      <w:r>
        <w:t>52</w:t>
      </w:r>
      <w:r w:rsidRPr="00BF69DB">
        <w:t xml:space="preserve"> predao ponudu na iznos od 4</w:t>
      </w:r>
      <w:r>
        <w:t>47</w:t>
      </w:r>
      <w:r w:rsidRPr="00BF69DB">
        <w:t>.750,00 kn te da je ponuda valjana,</w:t>
      </w:r>
    </w:p>
    <w:p w:rsidRDefault="00603B50" w:rsidP="00603B50" w:rsidR="00603B50">
      <w:pPr>
        <w:ind w:firstLine="708"/>
        <w:jc w:val="both"/>
      </w:pPr>
      <w:r w:rsidRPr="00BF69DB">
        <w:t>- da je pod rb. 1</w:t>
      </w:r>
      <w:r>
        <w:t>76</w:t>
      </w:r>
      <w:r w:rsidRPr="00BF69DB">
        <w:t xml:space="preserve">. ponuditelj </w:t>
      </w:r>
      <w:r>
        <w:t>Feride Aliti</w:t>
      </w:r>
      <w:r w:rsidRPr="00BF69DB">
        <w:t xml:space="preserve"> dana </w:t>
      </w:r>
      <w:r>
        <w:t>19</w:t>
      </w:r>
      <w:r w:rsidRPr="00BF69DB">
        <w:t>.</w:t>
      </w:r>
      <w:r>
        <w:t>09</w:t>
      </w:r>
      <w:r w:rsidRPr="00BF69DB">
        <w:t>.2017. u 1</w:t>
      </w:r>
      <w:r>
        <w:t>0</w:t>
      </w:r>
      <w:r w:rsidRPr="00BF69DB">
        <w:t>:</w:t>
      </w:r>
      <w:r>
        <w:t>58</w:t>
      </w:r>
      <w:r w:rsidRPr="00BF69DB">
        <w:t>:</w:t>
      </w:r>
      <w:r>
        <w:t>01</w:t>
      </w:r>
      <w:r w:rsidRPr="00BF69DB">
        <w:t xml:space="preserve"> predao ponudu na iznos od 4</w:t>
      </w:r>
      <w:r>
        <w:t>44</w:t>
      </w:r>
      <w:r w:rsidRPr="00BF69DB">
        <w:t>.750,00 kn te da je ponuda valjana,</w:t>
      </w:r>
    </w:p>
    <w:p w:rsidRDefault="00603B50" w:rsidP="00603B50" w:rsidR="00603B50" w:rsidRPr="00BF69DB">
      <w:pPr>
        <w:ind w:firstLine="708"/>
        <w:jc w:val="both"/>
      </w:pPr>
      <w:r w:rsidRPr="00BF69DB">
        <w:t>- da je pod rb. 1</w:t>
      </w:r>
      <w:r>
        <w:t>77</w:t>
      </w:r>
      <w:r w:rsidRPr="00BF69DB">
        <w:t xml:space="preserve">. ponuditelj </w:t>
      </w:r>
      <w:r>
        <w:t>Muarem Aliti</w:t>
      </w:r>
      <w:r w:rsidRPr="00BF69DB">
        <w:t xml:space="preserve"> dana </w:t>
      </w:r>
      <w:r>
        <w:t>19</w:t>
      </w:r>
      <w:r w:rsidRPr="00BF69DB">
        <w:t>.</w:t>
      </w:r>
      <w:r>
        <w:t>09</w:t>
      </w:r>
      <w:r w:rsidRPr="00BF69DB">
        <w:t>.2017. u 1</w:t>
      </w:r>
      <w:r>
        <w:t>0</w:t>
      </w:r>
      <w:r w:rsidRPr="00BF69DB">
        <w:t>:</w:t>
      </w:r>
      <w:r>
        <w:t>57</w:t>
      </w:r>
      <w:r w:rsidRPr="00BF69DB">
        <w:t>:</w:t>
      </w:r>
      <w:r>
        <w:t>02</w:t>
      </w:r>
      <w:r w:rsidRPr="00BF69DB">
        <w:t xml:space="preserve"> predao ponudu na iznos od 4</w:t>
      </w:r>
      <w:r>
        <w:t>43</w:t>
      </w:r>
      <w:r w:rsidRPr="00BF69DB">
        <w:t>.750,00 kn te da je ponuda valjana,</w:t>
      </w:r>
    </w:p>
    <w:p w:rsidRDefault="00351612" w:rsidP="00351612" w:rsidR="00351612">
      <w:pPr>
        <w:ind w:firstLine="708"/>
        <w:jc w:val="both"/>
      </w:pPr>
      <w:r w:rsidRPr="00BF69DB">
        <w:lastRenderedPageBreak/>
        <w:t>- da je pod rb. 1</w:t>
      </w:r>
      <w:r>
        <w:t>78</w:t>
      </w:r>
      <w:r w:rsidRPr="00BF69DB">
        <w:t xml:space="preserve">. ponuditelj </w:t>
      </w:r>
      <w:r>
        <w:t>Feride Aliti</w:t>
      </w:r>
      <w:r w:rsidRPr="00BF69DB">
        <w:t xml:space="preserve"> dana </w:t>
      </w:r>
      <w:r>
        <w:t>19</w:t>
      </w:r>
      <w:r w:rsidRPr="00BF69DB">
        <w:t>.</w:t>
      </w:r>
      <w:r>
        <w:t>09</w:t>
      </w:r>
      <w:r w:rsidRPr="00BF69DB">
        <w:t>.2017. u 1</w:t>
      </w:r>
      <w:r>
        <w:t>0</w:t>
      </w:r>
      <w:r w:rsidRPr="00BF69DB">
        <w:t>:</w:t>
      </w:r>
      <w:r>
        <w:t>56</w:t>
      </w:r>
      <w:r w:rsidRPr="00BF69DB">
        <w:t>:</w:t>
      </w:r>
      <w:r>
        <w:t>16</w:t>
      </w:r>
      <w:r w:rsidRPr="00BF69DB">
        <w:t xml:space="preserve"> predao ponudu na iznos od 4</w:t>
      </w:r>
      <w:r>
        <w:t>42</w:t>
      </w:r>
      <w:r w:rsidRPr="00BF69DB">
        <w:t>.750,00 kn te da je ponuda valjana,</w:t>
      </w:r>
    </w:p>
    <w:p w:rsidRDefault="00351612" w:rsidP="00351612" w:rsidR="00351612" w:rsidRPr="00BF69DB">
      <w:pPr>
        <w:ind w:firstLine="708"/>
        <w:jc w:val="both"/>
      </w:pPr>
      <w:r w:rsidRPr="00BF69DB">
        <w:t>- da je pod rb. 1</w:t>
      </w:r>
      <w:r>
        <w:t>79</w:t>
      </w:r>
      <w:r w:rsidRPr="00BF69DB">
        <w:t xml:space="preserve">. ponuditelj </w:t>
      </w:r>
      <w:r>
        <w:t xml:space="preserve">Anto Mijačević </w:t>
      </w:r>
      <w:r w:rsidRPr="00BF69DB">
        <w:t xml:space="preserve">dana </w:t>
      </w:r>
      <w:r>
        <w:t>18</w:t>
      </w:r>
      <w:r w:rsidRPr="00BF69DB">
        <w:t>.</w:t>
      </w:r>
      <w:r>
        <w:t>09</w:t>
      </w:r>
      <w:r w:rsidRPr="00BF69DB">
        <w:t>.2017. u 1</w:t>
      </w:r>
      <w:r>
        <w:t>5</w:t>
      </w:r>
      <w:r w:rsidRPr="00BF69DB">
        <w:t>:</w:t>
      </w:r>
      <w:r>
        <w:t>09</w:t>
      </w:r>
      <w:r w:rsidRPr="00BF69DB">
        <w:t>:</w:t>
      </w:r>
      <w:r>
        <w:t>15</w:t>
      </w:r>
      <w:r w:rsidRPr="00BF69DB">
        <w:t xml:space="preserve"> predao ponudu na iznos od 4</w:t>
      </w:r>
      <w:r>
        <w:t>41</w:t>
      </w:r>
      <w:r w:rsidRPr="00BF69DB">
        <w:t>.750,00 kn te da je ponuda valjana,</w:t>
      </w:r>
    </w:p>
    <w:p w:rsidRDefault="007E394B" w:rsidP="007E394B" w:rsidR="007E394B" w:rsidRPr="00BF69DB">
      <w:pPr>
        <w:ind w:firstLine="708"/>
        <w:jc w:val="both"/>
      </w:pPr>
      <w:r w:rsidRPr="00BF69DB">
        <w:t>- da je pod rb. 1</w:t>
      </w:r>
      <w:r>
        <w:t>80</w:t>
      </w:r>
      <w:r w:rsidRPr="00BF69DB">
        <w:t xml:space="preserve">. ponuditelj </w:t>
      </w:r>
      <w:r>
        <w:t>CONSTRUCTO d.o.o., Marin Rebac,</w:t>
      </w:r>
      <w:r w:rsidRPr="00BF69DB">
        <w:t xml:space="preserve"> dana </w:t>
      </w:r>
      <w:r>
        <w:t>18</w:t>
      </w:r>
      <w:r w:rsidRPr="00BF69DB">
        <w:t>.</w:t>
      </w:r>
      <w:r>
        <w:t>09</w:t>
      </w:r>
      <w:r w:rsidRPr="00BF69DB">
        <w:t>.2017. u 1</w:t>
      </w:r>
      <w:r>
        <w:t>1</w:t>
      </w:r>
      <w:r w:rsidRPr="00BF69DB">
        <w:t>:</w:t>
      </w:r>
      <w:r>
        <w:t>45</w:t>
      </w:r>
      <w:r w:rsidRPr="00BF69DB">
        <w:t>:</w:t>
      </w:r>
      <w:r>
        <w:t>51</w:t>
      </w:r>
      <w:r w:rsidRPr="00BF69DB">
        <w:t xml:space="preserve"> predao ponudu na iznos od 4</w:t>
      </w:r>
      <w:r>
        <w:t>40</w:t>
      </w:r>
      <w:r w:rsidRPr="00BF69DB">
        <w:t>.750,00 kn te da je ponuda valjana,</w:t>
      </w:r>
    </w:p>
    <w:p w:rsidRDefault="007E394B" w:rsidP="00D06438" w:rsidR="00DC7810">
      <w:pPr>
        <w:ind w:firstLine="708"/>
        <w:jc w:val="both"/>
      </w:pPr>
      <w:r w:rsidRPr="00BF69DB">
        <w:t>- da je pod rb. 1</w:t>
      </w:r>
      <w:r>
        <w:t>81</w:t>
      </w:r>
      <w:r w:rsidRPr="00BF69DB">
        <w:t xml:space="preserve">. ponuditelj </w:t>
      </w:r>
      <w:r>
        <w:t>Anto Mijačević</w:t>
      </w:r>
      <w:r w:rsidRPr="00BF69DB">
        <w:t xml:space="preserve"> dana </w:t>
      </w:r>
      <w:r>
        <w:t>15</w:t>
      </w:r>
      <w:r w:rsidRPr="00BF69DB">
        <w:t>.</w:t>
      </w:r>
      <w:r>
        <w:t>09</w:t>
      </w:r>
      <w:r w:rsidRPr="00BF69DB">
        <w:t>.2017. u 1</w:t>
      </w:r>
      <w:r>
        <w:t>4</w:t>
      </w:r>
      <w:r w:rsidRPr="00BF69DB">
        <w:t>:</w:t>
      </w:r>
      <w:r>
        <w:t>27</w:t>
      </w:r>
      <w:r w:rsidRPr="00BF69DB">
        <w:t>:</w:t>
      </w:r>
      <w:r>
        <w:t>45</w:t>
      </w:r>
      <w:r w:rsidRPr="00BF69DB">
        <w:t xml:space="preserve"> predao ponudu na iznos od </w:t>
      </w:r>
      <w:r>
        <w:t>439</w:t>
      </w:r>
      <w:r w:rsidRPr="00BF69DB">
        <w:t xml:space="preserve">.750,00 kn te </w:t>
      </w:r>
      <w:r w:rsidR="009C4F8D">
        <w:t>da je ponuda valjana.</w:t>
      </w:r>
    </w:p>
    <w:p w:rsidRDefault="00DC7810" w:rsidP="009863A8" w:rsidR="00DC7810">
      <w:pPr>
        <w:ind w:firstLine="708"/>
        <w:jc w:val="both"/>
      </w:pPr>
    </w:p>
    <w:p w:rsidRDefault="00DC7810" w:rsidP="00DE174A" w:rsidR="00DC7810">
      <w:pPr>
        <w:jc w:val="both"/>
      </w:pPr>
      <w:r>
        <w:tab/>
        <w:t>Ponuditelj Anto Mijačević je uložio prigovor na postupak provedbe elektroničke javne dražbe navodeći da je dao ponudu u iznosu od 833.750,00 kn koja je u sustavu fine evidentirana kao valjana dana 02. 10. 2017 u 23:59:42, te da isti nije uočio drugu ponudu na ekranu do isteka vremena nadmetanja.</w:t>
      </w:r>
    </w:p>
    <w:p w:rsidRDefault="00DC7810" w:rsidP="00DE174A" w:rsidR="00DC7810">
      <w:pPr>
        <w:jc w:val="both"/>
      </w:pPr>
    </w:p>
    <w:p w:rsidRDefault="00DC7810" w:rsidP="00FB2785" w:rsidR="00DC7810">
      <w:pPr>
        <w:ind w:firstLine="708"/>
        <w:jc w:val="both"/>
      </w:pPr>
      <w:r>
        <w:t>Navodi da je u trenutku isteka vremena nadmetanja u 00:00 bila evidentirana jedino njegova ponuda kao pravovaljana i najviša ponuda, a da se tek nakon nekog vremena na ekranu dana 3.10.2017. oko 00:00:10 sati ili 15 sati pojavila druga ponuda veća u iznosu od 834.750,00 kn. Stoga isti smatra da je potrebno provesti analizu dostavljenih prihvaćenih i valjanih ponuda s vremenom njihova evidentiranja u sustavu elektroničke javne dražbe, a podredno predlaže i provođenje vještačenja po vještaku informatičke struke.</w:t>
      </w:r>
    </w:p>
    <w:p w:rsidRDefault="00DC7810" w:rsidP="00DE174A" w:rsidR="00DC7810">
      <w:pPr>
        <w:jc w:val="both"/>
      </w:pPr>
      <w:r>
        <w:t xml:space="preserve"> </w:t>
      </w:r>
    </w:p>
    <w:p w:rsidRDefault="00DC7810" w:rsidP="00FB2785" w:rsidR="00DC7810">
      <w:pPr>
        <w:ind w:firstLine="708"/>
        <w:jc w:val="both"/>
      </w:pPr>
      <w:r>
        <w:t>Ponuditelj Marin Rebac zastupan po Constructo d.o.o., Slavonski Brod uložio je prigovor smatrajući da je prihvaćena na službenim stranicama ponuda od 834.700,00 kn i da iz toga razloga treba smatrati da je ta ponuda dana prije završetka roka za nadmetanje jer su ponudu digli za tri dražbovna koraka, a da sustav javne dražbe daje mogućnost davanja ponuda do zadnje sekunde trajanja jer je ista evidentirana u sustavu, digitalno potpisana i zaprimljena u sustavu prije isteka roka jer smatra da je vrijeme potpisivanja bitno za davanje ponude, a isto je nepredvidivo prema roku trajanja.</w:t>
      </w:r>
      <w:r w:rsidR="009C4F8D">
        <w:t xml:space="preserve"> </w:t>
      </w:r>
    </w:p>
    <w:p w:rsidRDefault="009C4F8D" w:rsidP="00FB2785" w:rsidR="009C4F8D">
      <w:pPr>
        <w:ind w:firstLine="708"/>
        <w:jc w:val="both"/>
      </w:pPr>
    </w:p>
    <w:p w:rsidRDefault="009C4F8D" w:rsidP="00FB2785" w:rsidR="009C4F8D">
      <w:pPr>
        <w:ind w:firstLine="708"/>
        <w:jc w:val="both"/>
      </w:pPr>
      <w:r>
        <w:t>Rješenjem ovog Suda od 25.10.2017. uskraćeno je zastupanje Marina Rebac po Constructo d.o.o., Slavonski Brod povodom prigovora na postupak provedbe elektroničke javne dražbe jer Contructo d.o.o., Slavonski Brod nije društvo koje se bavi odvjetničkom djelatnošću nego je evidentiran kao korisnik certifikata koji se prijavio u ime ponuditelja Marina Rebac u postupak prodaje pred Finom i u ime istog podnosio ponude u postupku elektroničke javne dražbe. Na isto rješenje Marin Rebac je dana 31.10.2017. uložio žalbu</w:t>
      </w:r>
      <w:r w:rsidR="00807BFE">
        <w:t>, a u istoj žalbi se izjasnio da ostaje kod navoda prigovora na postupak elektroničke javne dražbe pred Finom koji prigovor je u njegovo ime podnio Constructo d.o.o., Slavonski Brod, te je nakon toga sud i taj prigovor zajedno s očitovanjem Marina Rebac da odobrava tu radnju podnesenu od strane Constructo d.o.o. u njegovo ime, dostavio Fini na očitovanje.</w:t>
      </w:r>
    </w:p>
    <w:p w:rsidRDefault="00DC7810" w:rsidP="00FB2785" w:rsidR="00DC7810">
      <w:pPr>
        <w:ind w:firstLine="708"/>
        <w:jc w:val="both"/>
      </w:pPr>
    </w:p>
    <w:p w:rsidRDefault="00DC7810" w:rsidP="00FB2785" w:rsidR="00DC7810">
      <w:pPr>
        <w:ind w:firstLine="708"/>
        <w:jc w:val="both"/>
      </w:pPr>
      <w:r>
        <w:t xml:space="preserve">Fina se očitovala na prigovore. U očitovanju na prigovor Ante Mijačevića Fina ističe da je u svojem izvještaju navela da je ponudu za koju je utvrđeno da je najpovoljnija, a predana u roku evidentirala kao predanu u 23:59:59 zadnjeg dana nadmetanja, dok je Ante Mijačević – podnositelj prigovora dao ponudu u 23:59:42, a nakon toga vremena do završetka nadmetanja i ostali ponuditelji su predavali ponude. Zadnja predana ponuda podnositelja prigovora evidentirana je u 23:59:42 na iznos od 833.750,00 kn, a u vremenu između 23:59:42 i 23:59:59 predane su druge ponude, što upućuje na to da je sustav e dražbe bio u funkcionalnom stanju i da su se korisnici mogli nadmetati neometano. U sustavu su evidentirane i dvije ponude izvan roka za nadmetanje. Fina navodi da je u predmetnom nadmetanju nije utvrđena tehnička nepravilnost u radu sustava e dražbe te da je ponuditeljima </w:t>
      </w:r>
      <w:r>
        <w:lastRenderedPageBreak/>
        <w:t>bilo omogućeno nesmetano predavanje ponuda, a nakon svake predane ponude prikaz cijene, da su se dražbeni koraci prikazivali i uvećavali na pravilan način. Budući da je nadmetanje aktivan proces u kojem je tijekom cijelog trajanja postupka omogućeno i drugim sudionicima predavanje ponuda moguće je da se u kratkom roku preda  i po nekoliko ponuda. Fina ističe da su podatci iz izvještaja Fine generirani izravno iz sustava e</w:t>
      </w:r>
      <w:r w:rsidR="009C4F8D">
        <w:t>-</w:t>
      </w:r>
      <w:r>
        <w:t xml:space="preserve">dražba. </w:t>
      </w:r>
    </w:p>
    <w:p w:rsidRDefault="009C4F8D" w:rsidP="00FB2785" w:rsidR="009C4F8D">
      <w:pPr>
        <w:ind w:firstLine="708"/>
        <w:jc w:val="both"/>
      </w:pPr>
    </w:p>
    <w:p w:rsidRDefault="009C4F8D" w:rsidP="00FB2785" w:rsidR="009C4F8D">
      <w:pPr>
        <w:ind w:firstLine="708"/>
        <w:jc w:val="both"/>
      </w:pPr>
      <w:r>
        <w:t>Naknadno je Anto Mijačević podneskom od 7.11.2017. povukao prigovor na postupak javne dražbe pred Finom.</w:t>
      </w:r>
    </w:p>
    <w:p w:rsidRDefault="00FF609C" w:rsidP="00FB2785" w:rsidR="00FF609C">
      <w:pPr>
        <w:ind w:firstLine="708"/>
        <w:jc w:val="both"/>
      </w:pPr>
    </w:p>
    <w:p w:rsidRDefault="00FF609C" w:rsidP="00FB2785" w:rsidR="00FF609C">
      <w:pPr>
        <w:ind w:firstLine="708"/>
        <w:jc w:val="both"/>
      </w:pPr>
      <w:r>
        <w:t>Fina se očitovala sudu očitovanjem od 8.11.2017. da je direktno zaprimila prigovor Constructo d.o.o. te da je istom dana 18.10.2017. uputila očitovanje, koji je isti zaprimio dana 23.10.2017.</w:t>
      </w:r>
    </w:p>
    <w:p w:rsidRDefault="00FF609C" w:rsidP="00FB2785" w:rsidR="00FF609C">
      <w:pPr>
        <w:ind w:firstLine="708"/>
        <w:jc w:val="both"/>
      </w:pPr>
    </w:p>
    <w:p w:rsidRDefault="00DC7810" w:rsidP="00FF609C" w:rsidR="00DC7810">
      <w:pPr>
        <w:jc w:val="both"/>
      </w:pPr>
      <w:r>
        <w:t xml:space="preserve">Način prikupljanja i davanja ponuda u elektroničkoj javnoj dražbi propisan je Pravilnikom o načinu i postupku provedbe ovrhe na nekretninama i pokretninama u ovršnom postupku (,.Narodne novine“ broj 156/14; dalje: Pravilnik), u glavi 1.1X. (čl. 17. 24.). </w:t>
      </w:r>
      <w:r>
        <w:br/>
      </w:r>
      <w:r>
        <w:br/>
        <w:t xml:space="preserve">Na prodaju nekretnina i pokretnina elektroničkom javnom dražbom u stečajnom postupku. na odgovarajući način primjenjuju se odredbe glave I., 2. i 4. tog Pravilnika (čl. 40. Pravilnika). </w:t>
      </w:r>
      <w:r>
        <w:br/>
      </w:r>
      <w:r>
        <w:br/>
        <w:t xml:space="preserve">Prikupljanje ponuda traje 10 radnih dana, elektroničkim putem, radnim i neradnim danima u vremenu od 0-24 h, s time što se datum i vrijeme početka prikupljanja ponuda kao i datum i vrijeme završetka ponuda određuje u pozivu na sudjelovanje u elektroničkoj javnoj dražbi. Ponuda se smatra prihvaćenom kada je sustav elektroničke javne dražbe, obavijestio ponuditelja da je njegova ponuda evidentirana kao valjana. U sustavu elektroničke javne dražbe evidentiraju se valjane i nevaljane ponude (čl. 22. Pravilnika). </w:t>
      </w:r>
      <w:r>
        <w:br/>
      </w:r>
      <w:r>
        <w:br/>
      </w:r>
      <w:r>
        <w:tab/>
        <w:t xml:space="preserve">Elektronička javna dražba dovršava se u trenutku koji je unaprijed određen u pozivu za sudjelovanje. Nakon završetka elektroničke javne dražbe Fina je dužna bez odgode obavijestiti sud o provedenoj elektroničkoj javnoj dražbi, prikupljenim ponudama i drugim potrebnim podacima. Nakon primitka obavijesti Fine o provedenoj elektroničkoj javnoj dražbi, sudac utvrđuje koji je kupac ponudio najveću cijenu i da su ispunjene pretpostavke da mu se dosudi nekretnina, o čemu donosi posebno rješenje (čl. 103. st. 1. 4. OZ-a). </w:t>
      </w:r>
      <w:r>
        <w:br/>
      </w:r>
      <w:r>
        <w:br/>
        <w:t xml:space="preserve">Taj se proces, promatrano s tehničke strane, sastoji od potpisivanja ponude, validacije elektroničkog potpisa i obrade ponude. Tijekom tog procesa, korisnikovo računalo i aplikacija e-Dražba komuniciraju sa servisima za potpisivanje i validaciju elektroničkog potpisa, a taj proces traje određeno vrijeme. Ponude su u Izvještaju poredane po vremenu završetka obrade, što predstavlja kraj procesa. </w:t>
      </w:r>
    </w:p>
    <w:p w:rsidRDefault="00DC7810" w:rsidP="005244D3" w:rsidR="00DC7810">
      <w:pPr>
        <w:jc w:val="both"/>
      </w:pPr>
    </w:p>
    <w:p w:rsidRDefault="00DC7810" w:rsidP="005244D3" w:rsidR="00DC7810">
      <w:pPr>
        <w:ind w:firstLine="708"/>
        <w:jc w:val="both"/>
      </w:pPr>
      <w:r>
        <w:t>Sustav e dražbe je automatizirani proces bez mogućnosti ručne intervencije. Svaka ponuda se potpisuje naprednim elektroničkim potpisom, a sam postupak predaje ponude traje određeno vrijeme. Za vrijeme obrade ponude jednog ponuditelja ponude ostalih ponuditelja uredno se zaprimaju i obrađuju u sustavu. Fina za svaku ponudu u sustavu bilježi vrijeme potpisivanja i završetka obrade. Stoga je logično da ponuditeljima nije za vrijeme trajanja obrade njihove ponude na ekranu vidljivo evidentiranje drugih ponuda, nego to postane tek kad se evidentira i ponuda koja slijedi ponudu konkretnog ponuditelja.</w:t>
      </w:r>
    </w:p>
    <w:p w:rsidRDefault="00DC7810" w:rsidP="009863A8" w:rsidR="00DC7810">
      <w:pPr>
        <w:ind w:firstLine="708"/>
        <w:jc w:val="both"/>
      </w:pPr>
    </w:p>
    <w:p w:rsidRDefault="00FF609C" w:rsidP="009863A8" w:rsidR="00FF609C">
      <w:pPr>
        <w:ind w:firstLine="708"/>
        <w:jc w:val="both"/>
      </w:pPr>
    </w:p>
    <w:p w:rsidRDefault="00FF609C" w:rsidP="00B922AA" w:rsidR="00FF609C">
      <w:pPr>
        <w:ind w:firstLine="708"/>
        <w:jc w:val="both"/>
      </w:pPr>
      <w:r>
        <w:lastRenderedPageBreak/>
        <w:t xml:space="preserve">Po čl. 230.st. 1. </w:t>
      </w:r>
      <w:r w:rsidR="00B922AA">
        <w:t xml:space="preserve">Zakona o parničnom postupku (NN br. 53/91, 91/92, 112/99, 88/01, 117/03, 88/05, 2/07, 84/08, 96/08, 123/08, 57/11, 25/13 i 89/14; dalje: ZPP) </w:t>
      </w:r>
      <w:r>
        <w:t>isprava koja je u propisanom obliku izdalo državno tijelo u granicama svoje nadležnosti te isprava koju je u takvom obliku izdala pravna ili fizička osoba u obavljanju javnog ovlaštenja koje joj je povjereno zakonom ili propisom utemeljenim na zakonu (javna isprava) dokazuje istinitost onoga što se u njoj potvrđuje ili određuje. Dopušteno je dokazivati da su u javnoj ispravi neistinito utvrđene činjenice ili da je isprava nepravilno sastavljena (čl. 230. st. 1.,2. i 3. ZPP-a).</w:t>
      </w:r>
    </w:p>
    <w:p w:rsidRDefault="00FF609C" w:rsidP="00FF609C" w:rsidR="00FF609C">
      <w:pPr>
        <w:ind w:firstLine="708"/>
        <w:jc w:val="both"/>
      </w:pPr>
    </w:p>
    <w:p w:rsidRDefault="00BB3E9F" w:rsidP="009863A8" w:rsidR="00FF609C">
      <w:pPr>
        <w:ind w:firstLine="708"/>
        <w:jc w:val="both"/>
      </w:pPr>
      <w:r>
        <w:t xml:space="preserve">Izvještaj o provedenoj javnoj dražbi Fine od 3.10.2017. je javna isprava, a </w:t>
      </w:r>
      <w:r w:rsidR="00B922AA">
        <w:t>Marin Rebac podnositelj prigovora nije predložio nikakve dokaze da su u istoj javnoj ispravi neistinito utvrđene činjenice ili da je isprava nepravilno sastavljena.</w:t>
      </w:r>
    </w:p>
    <w:p w:rsidRDefault="00B922AA" w:rsidP="009863A8" w:rsidR="00B922AA">
      <w:pPr>
        <w:ind w:firstLine="708"/>
        <w:jc w:val="both"/>
      </w:pPr>
    </w:p>
    <w:p w:rsidRDefault="00B922AA" w:rsidP="00526ECA" w:rsidR="00526ECA">
      <w:pPr>
        <w:ind w:firstLine="708"/>
        <w:jc w:val="both"/>
      </w:pPr>
      <w:r>
        <w:t>Stoga je prigovor Marina Rebac odbijen.</w:t>
      </w:r>
    </w:p>
    <w:p w:rsidRDefault="00526ECA" w:rsidP="00526ECA" w:rsidR="00526ECA">
      <w:pPr>
        <w:ind w:firstLine="708"/>
        <w:jc w:val="both"/>
      </w:pPr>
    </w:p>
    <w:p w:rsidRDefault="00526ECA" w:rsidP="00526ECA" w:rsidR="00526ECA">
      <w:pPr>
        <w:ind w:firstLine="708"/>
        <w:jc w:val="both"/>
      </w:pPr>
      <w:r>
        <w:t>Slijedom navedenog ovaj sud ne nalazi nepravilnosti u postupanju Fine te su odbijeni prigovori.</w:t>
      </w:r>
    </w:p>
    <w:p w:rsidRDefault="00526ECA" w:rsidP="009863A8" w:rsidR="00526ECA">
      <w:pPr>
        <w:ind w:firstLine="708"/>
        <w:jc w:val="both"/>
      </w:pPr>
      <w:r>
        <w:t>O prigovoru Marina Rebac nije odlučivano posebnim rješenjem jer Stečajni zakon ne predviđa poseban pravni lijek – prigovor na postupak elektronske javne dražbe. Iz toga razloga je o navodima toga prigovora koji su od značenja za donošenje rješenja o ovrsi odlučeno vezano za odluku o prethodnom pitanju od značenja za donošenje rješenja o dosudi.</w:t>
      </w:r>
    </w:p>
    <w:p w:rsidRDefault="00526ECA" w:rsidP="009863A8" w:rsidR="00526ECA">
      <w:pPr>
        <w:ind w:firstLine="708"/>
        <w:jc w:val="both"/>
      </w:pPr>
    </w:p>
    <w:p w:rsidRDefault="00526ECA" w:rsidP="009863A8" w:rsidR="00526ECA">
      <w:pPr>
        <w:ind w:firstLine="708"/>
        <w:jc w:val="both"/>
      </w:pPr>
      <w:r>
        <w:t>Zakonom je predviđen pravni lijek žalba protiv rješenja o dosudi, koju žalbu može uložiti i svaki od ponuditelja.</w:t>
      </w:r>
      <w:r w:rsidR="00A442D1">
        <w:t xml:space="preserve"> Žalba ponuditelja Marina Rebac na rješenje kojim se uskraćuje zastupanje istoga po Constructo d.o.o., Slavonski Brod u ovom sudskom postupku, nije od značenja za donošenje rješenja o dosudi jer je sud prigovor Marina Rebac nakon što je isti potvrdio da je suglasan s navodima prigovora koji je u njegovo ime podnio Constructo d.o.o., dostavio Fini na očitovanje i zaprimio očitovanje Fine vezano za taj prigovor.</w:t>
      </w:r>
    </w:p>
    <w:p w:rsidRDefault="00DC7810" w:rsidP="009863A8" w:rsidR="00DC7810">
      <w:pPr>
        <w:ind w:firstLine="708"/>
        <w:jc w:val="both"/>
      </w:pPr>
      <w:r>
        <w:t>Po čl. 247.st.7. Stečajnog zakona NN 71/15 prvi razlučni vjerovnik je stavio zahtjev prije početka dražbe pred Finom kojim traži da mu se nekretnina dosudi po cijeni koja je jednaka utvrđenoj vrijednosti nekretnine od 585.000,00 kn.</w:t>
      </w:r>
    </w:p>
    <w:p w:rsidRDefault="00DC7810" w:rsidP="009863A8" w:rsidR="00DC7810">
      <w:pPr>
        <w:ind w:firstLine="708"/>
        <w:jc w:val="both"/>
      </w:pPr>
      <w:r>
        <w:t>Kako je najveća valjana ponuda ponuditelja Muarema Aliti iz Požege veća od utvrđene vrijednosti nekretnine po kojoj cijeni se nekretnina dosuđuje prvom razlučnom vjerovniku, odlučeno je kao u izreci te je odbijen zahtjev prvog razlučnog vjerovnika.</w:t>
      </w:r>
      <w:r w:rsidR="00C75E3C">
        <w:t xml:space="preserve"> Sud je po službenoj dužnosti utvrđivao činjenicu državljanstva RH ponuditelja Muarema Aliti, koji je na poziv suda dostavio domovnicu.</w:t>
      </w:r>
    </w:p>
    <w:p w:rsidRDefault="00DC7810" w:rsidP="00793EB8" w:rsidR="00DC7810">
      <w:pPr>
        <w:ind w:firstLine="708"/>
        <w:jc w:val="both"/>
      </w:pPr>
      <w:r>
        <w:t>Iz tih razloga odlučeno kao u izreci rješenja temeljem čl. 247 uz primjenu čl. 101. Ovršn</w:t>
      </w:r>
      <w:r w:rsidR="00B922AA">
        <w:t>og zakona NN br. 112/2012, 93/14, 55/16, 73/17  i čl. 441</w:t>
      </w:r>
      <w:r>
        <w:t xml:space="preserve"> istog Stečajnog zakona</w:t>
      </w:r>
      <w:r w:rsidR="00B922AA">
        <w:t>.</w:t>
      </w:r>
    </w:p>
    <w:p w:rsidRDefault="00DC7810" w:rsidP="00E834D2" w:rsidR="00DC7810">
      <w:pPr>
        <w:ind w:firstLine="708"/>
        <w:jc w:val="both"/>
      </w:pPr>
      <w:r>
        <w:t xml:space="preserve"> Ovo rješenje  se objavljuje  na eOglasnoj ploči suda radi dostave, a kupcu i ostalim zainteresiranim se može na posebni zahtjev dostaviti pisani otpravak rješenja.</w:t>
      </w:r>
    </w:p>
    <w:p w:rsidRDefault="00DC7810" w:rsidP="005C3089" w:rsidR="00DC7810">
      <w:pPr>
        <w:jc w:val="both"/>
      </w:pPr>
      <w:r>
        <w:tab/>
      </w:r>
    </w:p>
    <w:p w:rsidRDefault="00DC7810" w:rsidP="00E834D2" w:rsidR="00DC7810">
      <w:pPr>
        <w:ind w:firstLine="708"/>
      </w:pPr>
      <w:r>
        <w:t xml:space="preserve">U Slavonskom Brodu </w:t>
      </w:r>
      <w:r w:rsidR="00B922AA">
        <w:t>10. studeni</w:t>
      </w:r>
      <w:r>
        <w:t xml:space="preserve"> 2017.  </w:t>
      </w:r>
    </w:p>
    <w:p w:rsidRDefault="00DC7810" w:rsidP="00E834D2" w:rsidR="00DC7810">
      <w:r>
        <w:t>                                                                                                                                                           </w:t>
      </w:r>
      <w:r>
        <w:tab/>
      </w:r>
      <w:r>
        <w:tab/>
        <w:t>   </w:t>
      </w:r>
      <w:r>
        <w:tab/>
      </w:r>
      <w:r>
        <w:tab/>
      </w:r>
      <w:r>
        <w:tab/>
      </w:r>
      <w:r>
        <w:tab/>
      </w:r>
      <w:r>
        <w:tab/>
      </w:r>
      <w:r>
        <w:tab/>
        <w:t xml:space="preserve">  </w:t>
      </w:r>
      <w:r w:rsidR="00B922AA">
        <w:tab/>
      </w:r>
      <w:r w:rsidR="00B922AA">
        <w:tab/>
      </w:r>
      <w:r w:rsidR="00B922AA">
        <w:tab/>
      </w:r>
      <w:r w:rsidR="00B922AA">
        <w:tab/>
      </w:r>
      <w:r w:rsidR="00B922AA">
        <w:tab/>
      </w:r>
      <w:r w:rsidR="00B922AA">
        <w:tab/>
      </w:r>
      <w:r w:rsidR="00B922AA">
        <w:tab/>
      </w:r>
      <w:r w:rsidR="00B922AA">
        <w:tab/>
      </w:r>
      <w:r w:rsidR="00A6447E">
        <w:tab/>
      </w:r>
      <w:r w:rsidR="00A6447E">
        <w:tab/>
      </w:r>
      <w:r w:rsidR="00A6447E">
        <w:tab/>
      </w:r>
      <w:r w:rsidR="00A6447E">
        <w:tab/>
      </w:r>
      <w:r w:rsidR="00A6447E">
        <w:tab/>
      </w:r>
      <w:r>
        <w:t> Stečajna sutkinja:</w:t>
      </w:r>
    </w:p>
    <w:p w:rsidRDefault="00DC7810" w:rsidP="00D23354" w:rsidR="00DC7810">
      <w:r>
        <w:tab/>
      </w:r>
      <w:r>
        <w:tab/>
      </w:r>
      <w:r>
        <w:tab/>
      </w:r>
      <w:r>
        <w:tab/>
      </w:r>
      <w:r>
        <w:tab/>
      </w:r>
      <w:r>
        <w:tab/>
      </w:r>
      <w:r>
        <w:tab/>
      </w:r>
      <w:r>
        <w:tab/>
      </w:r>
      <w:r w:rsidR="00B922AA">
        <w:tab/>
      </w:r>
      <w:r>
        <w:t>Daniela Martini Maoduš</w:t>
      </w:r>
    </w:p>
    <w:p w:rsidRDefault="00DC7810" w:rsidP="00E834D2" w:rsidR="00DC7810">
      <w:r>
        <w:t>            </w:t>
      </w:r>
    </w:p>
    <w:p w:rsidRDefault="00DC7810" w:rsidP="00E834D2" w:rsidR="00DC7810">
      <w:r>
        <w:t> </w:t>
      </w:r>
    </w:p>
    <w:p w:rsidRDefault="00DC7810" w:rsidP="00E834D2" w:rsidR="00DC7810" w:rsidRPr="00D23354">
      <w:pPr>
        <w:rPr>
          <w:sz w:val="18"/>
          <w:szCs w:val="18"/>
        </w:rPr>
      </w:pPr>
      <w:r w:rsidRPr="00D23354">
        <w:rPr>
          <w:sz w:val="18"/>
          <w:szCs w:val="18"/>
        </w:rPr>
        <w:t>NAPUTAK O PRAVNOM LIJEKU : protiv ovog rješenja pravo na žalbu imaju stečajni upravitelj, svi ponuditelji i razlučni vjerovnici. Žalba se podnosi ovom Sudu u tri primjerka, a o žalbi odlučuje VTS RH u Zagrebu. Rok za žalbu počinje teći osmog dana od dana objave rješenja na E oglasnoj ploči .Žalba se podnosi u roku od 8 dana</w:t>
      </w:r>
    </w:p>
    <w:p w:rsidRDefault="00DC7810" w:rsidP="00E834D2" w:rsidR="00DC7810" w:rsidRPr="00D23354">
      <w:pPr>
        <w:rPr>
          <w:sz w:val="18"/>
          <w:szCs w:val="18"/>
        </w:rPr>
      </w:pPr>
    </w:p>
    <w:p w:rsidRDefault="00DC7810" w:rsidP="00E834D2" w:rsidR="00DC7810"/>
    <w:p w:rsidRDefault="00DC7810" w:rsidP="00E834D2" w:rsidR="00DC7810">
      <w:r>
        <w:t>Dostaviti:</w:t>
      </w:r>
    </w:p>
    <w:p w:rsidRDefault="00DC7810" w:rsidP="00E834D2" w:rsidR="00DC7810">
      <w:r>
        <w:t xml:space="preserve">- kupcu, stečajni </w:t>
      </w:r>
      <w:r w:rsidR="00526ECA">
        <w:t xml:space="preserve">upravitelj, razlučni vjerovnici, svi ponuditelji </w:t>
      </w:r>
      <w:r>
        <w:t>-</w:t>
      </w:r>
      <w:r w:rsidR="00526ECA">
        <w:t xml:space="preserve"> </w:t>
      </w:r>
      <w:r>
        <w:t>putem eOglasne ploča</w:t>
      </w:r>
    </w:p>
    <w:p w:rsidRDefault="00DC7810" w:rsidP="00E834D2" w:rsidR="00DC7810">
      <w:r>
        <w:t>- kupcu, neposredno, poštom radi obavijesti, na adresu pun. kupca</w:t>
      </w:r>
    </w:p>
    <w:p w:rsidRDefault="00526ECA" w:rsidP="00E834D2" w:rsidR="00526ECA">
      <w:r>
        <w:t>- Fini, poštom</w:t>
      </w:r>
    </w:p>
    <w:p w:rsidRDefault="00DC7810" w:rsidP="00E834D2" w:rsidR="00DC7810"/>
    <w:p w:rsidRDefault="00DC7810" w:rsidP="00E834D2" w:rsidR="00DC7810" w:rsidRPr="007E5C2A">
      <w:pPr>
        <w:jc w:val="both"/>
      </w:pPr>
    </w:p>
    <w:sectPr w:rsidSect="00ED6357" w:rsidR="00DC7810" w:rsidRPr="007E5C2A">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2F7C" w:rsidP="00722797" w:rsidR="00E72F7C">
      <w:r>
        <w:separator/>
      </w:r>
    </w:p>
  </w:endnote>
  <w:endnote w:id="0" w:type="continuationSeparator">
    <w:p w:rsidRDefault="00E72F7C" w:rsidP="00722797" w:rsidR="00E72F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10441488"/>
      <w:docPartObj>
        <w:docPartGallery w:val="Page Numbers (Bottom of Page)"/>
        <w:docPartUnique/>
      </w:docPartObj>
    </w:sdtPr>
    <w:sdtEndPr/>
    <w:sdtContent>
      <w:p w:rsidRDefault="00722797" w:rsidR="00722797">
        <w:pPr>
          <w:pStyle w:val="Podnoje"/>
          <w:jc w:val="center"/>
        </w:pPr>
        <w:r>
          <w:fldChar w:fldCharType="begin"/>
        </w:r>
        <w:r>
          <w:instrText>PAGE   \* MERGEFORMAT</w:instrText>
        </w:r>
        <w:r>
          <w:fldChar w:fldCharType="separate"/>
        </w:r>
        <w:r w:rsidR="00A6447E">
          <w:rPr>
            <w:noProof/>
          </w:rPr>
          <w:t>1</w:t>
        </w:r>
        <w:r>
          <w:fldChar w:fldCharType="end"/>
        </w:r>
      </w:p>
    </w:sdtContent>
  </w:sdt>
  <w:p w:rsidRDefault="00722797" w:rsidR="0072279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2F7C" w:rsidP="00722797" w:rsidR="00E72F7C">
      <w:r>
        <w:separator/>
      </w:r>
    </w:p>
  </w:footnote>
  <w:footnote w:id="0" w:type="continuationSeparator">
    <w:p w:rsidRDefault="00E72F7C" w:rsidP="00722797" w:rsidR="00E72F7C">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149A8"/>
    <w:multiLevelType w:val="hybridMultilevel"/>
    <w:tmpl w:val="FF4CB704"/>
    <w:lvl w:tplc="0FF0DDE4" w:ilvl="0">
      <w:start w:val="3"/>
      <w:numFmt w:val="bullet"/>
      <w:lvlText w:val="-"/>
      <w:lvlJc w:val="left"/>
      <w:pPr>
        <w:ind w:hanging="360" w:left="720"/>
      </w:pPr>
      <w:rPr>
        <w:rFonts w:eastAsia="Times New Roman" w:hAnsi="Times New Roman" w:ascii="Times New Roman" w:hint="default"/>
      </w:rPr>
    </w:lvl>
    <w:lvl w:tplc="041A0003" w:ilvl="1">
      <w:start w:val="1"/>
      <w:numFmt w:val="bullet"/>
      <w:lvlText w:val="o"/>
      <w:lvlJc w:val="left"/>
      <w:pPr>
        <w:ind w:hanging="360" w:left="1440"/>
      </w:pPr>
      <w:rPr>
        <w:rFonts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1">
    <w:nsid w:val="209D4FAB"/>
    <w:multiLevelType w:val="hybridMultilevel"/>
    <w:tmpl w:val="25186592"/>
    <w:lvl w:tplc="EEAE4E1E" w:ilvl="0">
      <w:start w:val="1"/>
      <w:numFmt w:val="upperRoman"/>
      <w:lvlText w:val="%1."/>
      <w:lvlJc w:val="left"/>
      <w:pPr>
        <w:ind w:hanging="720" w:left="1080"/>
      </w:pPr>
      <w:rPr>
        <w:rFonts w:hint="default"/>
        <w:b w:val="false"/>
        <w:bCs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5C23D16"/>
    <w:multiLevelType w:val="hybridMultilevel"/>
    <w:tmpl w:val="DC123328"/>
    <w:lvl w:tplc="657009EC" w:ilvl="0">
      <w:start w:val="7"/>
      <w:numFmt w:val="upperRoman"/>
      <w:lvlText w:val="%1."/>
      <w:lvlJc w:val="left"/>
      <w:pPr>
        <w:ind w:hanging="720" w:left="108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5EB2D21"/>
    <w:multiLevelType w:val="hybridMultilevel"/>
    <w:tmpl w:val="9A8EC08C"/>
    <w:lvl w:tplc="61A45796" w:ilvl="0">
      <w:start w:val="57"/>
      <w:numFmt w:val="bullet"/>
      <w:lvlText w:val="-"/>
      <w:lvlJc w:val="left"/>
      <w:pPr>
        <w:ind w:hanging="360" w:left="1068"/>
      </w:pPr>
      <w:rPr>
        <w:rFonts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cs="Wingdings" w:hAnsi="Wingdings" w:ascii="Wingdings" w:hint="default"/>
      </w:rPr>
    </w:lvl>
    <w:lvl w:tplc="041A0001" w:ilvl="3">
      <w:start w:val="1"/>
      <w:numFmt w:val="bullet"/>
      <w:lvlText w:val=""/>
      <w:lvlJc w:val="left"/>
      <w:pPr>
        <w:ind w:hanging="360" w:left="3228"/>
      </w:pPr>
      <w:rPr>
        <w:rFonts w:cs="Symbol"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cs="Wingdings" w:hAnsi="Wingdings" w:ascii="Wingdings" w:hint="default"/>
      </w:rPr>
    </w:lvl>
    <w:lvl w:tplc="041A0001" w:ilvl="6">
      <w:start w:val="1"/>
      <w:numFmt w:val="bullet"/>
      <w:lvlText w:val=""/>
      <w:lvlJc w:val="left"/>
      <w:pPr>
        <w:ind w:hanging="360" w:left="5388"/>
      </w:pPr>
      <w:rPr>
        <w:rFonts w:cs="Symbol"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cs="Wingdings" w:hAnsi="Wingdings" w:ascii="Wingdings" w:hint="default"/>
      </w:rPr>
    </w:lvl>
  </w:abstractNum>
  <w:abstractNum w:abstractNumId="4">
    <w:nsid w:val="6AB31CED"/>
    <w:multiLevelType w:val="hybridMultilevel"/>
    <w:tmpl w:val="74CAE918"/>
    <w:lvl w:tplc="551681A8" w:ilvl="0">
      <w:start w:val="4"/>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5">
    <w:nsid w:val="6E3B100D"/>
    <w:multiLevelType w:val="hybridMultilevel"/>
    <w:tmpl w:val="565EC7F8"/>
    <w:lvl w:tplc="8186686C" w:ilvl="0">
      <w:numFmt w:val="bullet"/>
      <w:lvlText w:val="-"/>
      <w:lvlJc w:val="left"/>
      <w:pPr>
        <w:ind w:hanging="360" w:left="720"/>
      </w:pPr>
      <w:rPr>
        <w:rFonts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6">
    <w:nsid w:val="76D1110D"/>
    <w:multiLevelType w:val="hybridMultilevel"/>
    <w:tmpl w:val="20B62606"/>
    <w:lvl w:tplc="416E94E8" w:ilvl="0">
      <w:start w:val="5"/>
      <w:numFmt w:val="bullet"/>
      <w:lvlText w:val="-"/>
      <w:lvlJc w:val="left"/>
      <w:pPr>
        <w:ind w:hanging="360" w:left="720"/>
      </w:pPr>
      <w:rPr>
        <w:rFonts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7">
    <w:nsid w:val="78995A87"/>
    <w:multiLevelType w:val="hybridMultilevel"/>
    <w:tmpl w:val="52AE594C"/>
    <w:lvl w:tplc="77603BAA" w:ilvl="0">
      <w:start w:val="57"/>
      <w:numFmt w:val="bullet"/>
      <w:lvlText w:val="-"/>
      <w:lvlJc w:val="left"/>
      <w:pPr>
        <w:ind w:hanging="360" w:left="1068"/>
      </w:pPr>
      <w:rPr>
        <w:rFonts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cs="Wingdings" w:hAnsi="Wingdings" w:ascii="Wingdings" w:hint="default"/>
      </w:rPr>
    </w:lvl>
    <w:lvl w:tplc="041A0001" w:ilvl="3">
      <w:start w:val="1"/>
      <w:numFmt w:val="bullet"/>
      <w:lvlText w:val=""/>
      <w:lvlJc w:val="left"/>
      <w:pPr>
        <w:ind w:hanging="360" w:left="3228"/>
      </w:pPr>
      <w:rPr>
        <w:rFonts w:cs="Symbol"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cs="Wingdings" w:hAnsi="Wingdings" w:ascii="Wingdings" w:hint="default"/>
      </w:rPr>
    </w:lvl>
    <w:lvl w:tplc="041A0001" w:ilvl="6">
      <w:start w:val="1"/>
      <w:numFmt w:val="bullet"/>
      <w:lvlText w:val=""/>
      <w:lvlJc w:val="left"/>
      <w:pPr>
        <w:ind w:hanging="360" w:left="5388"/>
      </w:pPr>
      <w:rPr>
        <w:rFonts w:cs="Symbol"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cs="Wingdings" w:hAnsi="Wingdings" w:ascii="Wingdings" w:hint="default"/>
      </w:rPr>
    </w:lvl>
  </w:abstractNum>
  <w:num w:numId="1">
    <w:abstractNumId w:val="4"/>
  </w:num>
  <w:num w:numId="2">
    <w:abstractNumId w:val="1"/>
  </w:num>
  <w:num w:numId="3">
    <w:abstractNumId w:val="6"/>
  </w:num>
  <w:num w:numId="4">
    <w:abstractNumId w:val="0"/>
  </w:num>
  <w:num w:numId="5">
    <w:abstractNumId w:val="5"/>
  </w:num>
  <w:num w:numId="6">
    <w:abstractNumId w:val="2"/>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3158"/>
    <w:rsid w:val="00001A77"/>
    <w:rsid w:val="000134B3"/>
    <w:rsid w:val="00026218"/>
    <w:rsid w:val="0004153A"/>
    <w:rsid w:val="000E2860"/>
    <w:rsid w:val="000E725C"/>
    <w:rsid w:val="00110CD6"/>
    <w:rsid w:val="00137D6C"/>
    <w:rsid w:val="001459A3"/>
    <w:rsid w:val="00156B68"/>
    <w:rsid w:val="001B15CF"/>
    <w:rsid w:val="001C0D3A"/>
    <w:rsid w:val="001C1CAA"/>
    <w:rsid w:val="001C76DE"/>
    <w:rsid w:val="001D2133"/>
    <w:rsid w:val="001E40E0"/>
    <w:rsid w:val="00204320"/>
    <w:rsid w:val="00251068"/>
    <w:rsid w:val="00254C7E"/>
    <w:rsid w:val="0026033D"/>
    <w:rsid w:val="00270729"/>
    <w:rsid w:val="00286189"/>
    <w:rsid w:val="002A579D"/>
    <w:rsid w:val="002C0C1A"/>
    <w:rsid w:val="002D1118"/>
    <w:rsid w:val="002E0BBF"/>
    <w:rsid w:val="002F1ACB"/>
    <w:rsid w:val="00301009"/>
    <w:rsid w:val="0030221E"/>
    <w:rsid w:val="00315882"/>
    <w:rsid w:val="0031669A"/>
    <w:rsid w:val="00323158"/>
    <w:rsid w:val="0032350A"/>
    <w:rsid w:val="00340530"/>
    <w:rsid w:val="00351612"/>
    <w:rsid w:val="003560A3"/>
    <w:rsid w:val="00377FAA"/>
    <w:rsid w:val="003B4798"/>
    <w:rsid w:val="003B7DF1"/>
    <w:rsid w:val="003C5148"/>
    <w:rsid w:val="003F7097"/>
    <w:rsid w:val="00433148"/>
    <w:rsid w:val="00446263"/>
    <w:rsid w:val="0046747C"/>
    <w:rsid w:val="004B2550"/>
    <w:rsid w:val="004C28E9"/>
    <w:rsid w:val="005244D3"/>
    <w:rsid w:val="00526ECA"/>
    <w:rsid w:val="005452F5"/>
    <w:rsid w:val="005647DA"/>
    <w:rsid w:val="005666D1"/>
    <w:rsid w:val="005677DF"/>
    <w:rsid w:val="005718D0"/>
    <w:rsid w:val="00575FC7"/>
    <w:rsid w:val="0059180E"/>
    <w:rsid w:val="005A438F"/>
    <w:rsid w:val="005C3089"/>
    <w:rsid w:val="005D3EDA"/>
    <w:rsid w:val="005D4928"/>
    <w:rsid w:val="005D7025"/>
    <w:rsid w:val="005D70E1"/>
    <w:rsid w:val="005D7E67"/>
    <w:rsid w:val="005E044A"/>
    <w:rsid w:val="00603B50"/>
    <w:rsid w:val="00606CAA"/>
    <w:rsid w:val="00612E3A"/>
    <w:rsid w:val="006231C6"/>
    <w:rsid w:val="00636136"/>
    <w:rsid w:val="00653F98"/>
    <w:rsid w:val="006571A1"/>
    <w:rsid w:val="006B7023"/>
    <w:rsid w:val="006E3A76"/>
    <w:rsid w:val="006E5542"/>
    <w:rsid w:val="00716345"/>
    <w:rsid w:val="00722797"/>
    <w:rsid w:val="00726131"/>
    <w:rsid w:val="007310AD"/>
    <w:rsid w:val="00740ADE"/>
    <w:rsid w:val="00745805"/>
    <w:rsid w:val="00745DB6"/>
    <w:rsid w:val="00764ACC"/>
    <w:rsid w:val="00772789"/>
    <w:rsid w:val="00774BE5"/>
    <w:rsid w:val="0078032C"/>
    <w:rsid w:val="00793843"/>
    <w:rsid w:val="00793EB8"/>
    <w:rsid w:val="007E394B"/>
    <w:rsid w:val="007E5C2A"/>
    <w:rsid w:val="00807BFE"/>
    <w:rsid w:val="008A306F"/>
    <w:rsid w:val="008C667A"/>
    <w:rsid w:val="008E0E44"/>
    <w:rsid w:val="008F3FA5"/>
    <w:rsid w:val="008F6F6C"/>
    <w:rsid w:val="009108CF"/>
    <w:rsid w:val="009130E7"/>
    <w:rsid w:val="0092159A"/>
    <w:rsid w:val="00957FA4"/>
    <w:rsid w:val="0096054F"/>
    <w:rsid w:val="009863A8"/>
    <w:rsid w:val="009A6E36"/>
    <w:rsid w:val="009B40FA"/>
    <w:rsid w:val="009C4F8D"/>
    <w:rsid w:val="009E0C81"/>
    <w:rsid w:val="009E592A"/>
    <w:rsid w:val="009F2796"/>
    <w:rsid w:val="00A20F18"/>
    <w:rsid w:val="00A2500F"/>
    <w:rsid w:val="00A442D1"/>
    <w:rsid w:val="00A5711A"/>
    <w:rsid w:val="00A57676"/>
    <w:rsid w:val="00A642BD"/>
    <w:rsid w:val="00A6447E"/>
    <w:rsid w:val="00A8515F"/>
    <w:rsid w:val="00AB1642"/>
    <w:rsid w:val="00AB336A"/>
    <w:rsid w:val="00AB37EB"/>
    <w:rsid w:val="00AB744A"/>
    <w:rsid w:val="00AE1948"/>
    <w:rsid w:val="00AE1B6D"/>
    <w:rsid w:val="00AF1515"/>
    <w:rsid w:val="00B0780D"/>
    <w:rsid w:val="00B32D5E"/>
    <w:rsid w:val="00B33604"/>
    <w:rsid w:val="00B53196"/>
    <w:rsid w:val="00B71A67"/>
    <w:rsid w:val="00B71BF9"/>
    <w:rsid w:val="00B7544B"/>
    <w:rsid w:val="00B83BBC"/>
    <w:rsid w:val="00B84DBD"/>
    <w:rsid w:val="00B913FE"/>
    <w:rsid w:val="00B922AA"/>
    <w:rsid w:val="00B95F74"/>
    <w:rsid w:val="00BA40A2"/>
    <w:rsid w:val="00BB3E9F"/>
    <w:rsid w:val="00BD3B43"/>
    <w:rsid w:val="00BD5A14"/>
    <w:rsid w:val="00BE0CF7"/>
    <w:rsid w:val="00BE4FF7"/>
    <w:rsid w:val="00BF455E"/>
    <w:rsid w:val="00BF69DB"/>
    <w:rsid w:val="00C75E3C"/>
    <w:rsid w:val="00C7604E"/>
    <w:rsid w:val="00C83600"/>
    <w:rsid w:val="00C92CCC"/>
    <w:rsid w:val="00C94868"/>
    <w:rsid w:val="00CA02E2"/>
    <w:rsid w:val="00D06438"/>
    <w:rsid w:val="00D104E9"/>
    <w:rsid w:val="00D23354"/>
    <w:rsid w:val="00D25890"/>
    <w:rsid w:val="00D40228"/>
    <w:rsid w:val="00D70988"/>
    <w:rsid w:val="00D743CB"/>
    <w:rsid w:val="00D82B15"/>
    <w:rsid w:val="00D86693"/>
    <w:rsid w:val="00DA40D4"/>
    <w:rsid w:val="00DB63BA"/>
    <w:rsid w:val="00DC03FA"/>
    <w:rsid w:val="00DC3C1A"/>
    <w:rsid w:val="00DC7810"/>
    <w:rsid w:val="00DE174A"/>
    <w:rsid w:val="00E24D74"/>
    <w:rsid w:val="00E3731A"/>
    <w:rsid w:val="00E46F73"/>
    <w:rsid w:val="00E611D3"/>
    <w:rsid w:val="00E62DF6"/>
    <w:rsid w:val="00E72F7C"/>
    <w:rsid w:val="00E834D2"/>
    <w:rsid w:val="00ED6357"/>
    <w:rsid w:val="00F04983"/>
    <w:rsid w:val="00F20C1B"/>
    <w:rsid w:val="00F25BC2"/>
    <w:rsid w:val="00F3796F"/>
    <w:rsid w:val="00F54D8E"/>
    <w:rsid w:val="00F8467B"/>
    <w:rsid w:val="00F96333"/>
    <w:rsid w:val="00FB2785"/>
    <w:rsid w:val="00FB6E33"/>
    <w:rsid w:val="00FF609C"/>
    <w:rsid w:val="00FF78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635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E3731A"/>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sz w:val="2"/>
      <w:szCs w:val="2"/>
    </w:rPr>
  </w:style>
  <w:style w:styleId="Odlomakpopisa" w:type="paragraph">
    <w:name w:val="List Paragraph"/>
    <w:basedOn w:val="Normal"/>
    <w:uiPriority w:val="99"/>
    <w:qFormat/>
    <w:rsid w:val="00E834D2"/>
    <w:pPr>
      <w:ind w:left="708"/>
    </w:pPr>
  </w:style>
  <w:style w:styleId="Zaglavlje" w:type="paragraph">
    <w:name w:val="header"/>
    <w:basedOn w:val="Normal"/>
    <w:link w:val="ZaglavljeChar"/>
    <w:uiPriority w:val="99"/>
    <w:unhideWhenUsed/>
    <w:rsid w:val="00722797"/>
    <w:pPr>
      <w:tabs>
        <w:tab w:pos="4536" w:val="center"/>
        <w:tab w:pos="9072" w:val="right"/>
      </w:tabs>
    </w:pPr>
  </w:style>
  <w:style w:customStyle="true" w:styleId="ZaglavljeChar" w:type="character">
    <w:name w:val="Zaglavlje Char"/>
    <w:basedOn w:val="Zadanifontodlomka"/>
    <w:link w:val="Zaglavlje"/>
    <w:uiPriority w:val="99"/>
    <w:rsid w:val="00722797"/>
    <w:rPr>
      <w:sz w:val="24"/>
      <w:szCs w:val="24"/>
    </w:rPr>
  </w:style>
  <w:style w:styleId="Podnoje" w:type="paragraph">
    <w:name w:val="footer"/>
    <w:basedOn w:val="Normal"/>
    <w:link w:val="PodnojeChar"/>
    <w:uiPriority w:val="99"/>
    <w:unhideWhenUsed/>
    <w:rsid w:val="00722797"/>
    <w:pPr>
      <w:tabs>
        <w:tab w:pos="4536" w:val="center"/>
        <w:tab w:pos="9072" w:val="right"/>
      </w:tabs>
    </w:pPr>
  </w:style>
  <w:style w:customStyle="true" w:styleId="PodnojeChar" w:type="character">
    <w:name w:val="Podnožje Char"/>
    <w:basedOn w:val="Zadanifontodlomka"/>
    <w:link w:val="Podnoje"/>
    <w:uiPriority w:val="99"/>
    <w:rsid w:val="00722797"/>
    <w:rPr>
      <w:sz w:val="24"/>
      <w:szCs w:val="24"/>
    </w:rPr>
  </w:style>
  <w:style w:styleId="Tekstrezerviranogmjesta" w:type="character">
    <w:name w:val="Placeholder Text"/>
    <w:basedOn w:val="Zadanifontodlomka"/>
    <w:uiPriority w:val="99"/>
    <w:semiHidden/>
    <w:rsid w:val="00A6447E"/>
    <w:rPr>
      <w:color w:val="808080"/>
      <w:bdr w:space="0" w:sz="0" w:color="auto" w:val="none"/>
      <w:shd w:fill="auto" w:color="auto" w:val="clear"/>
    </w:rPr>
  </w:style>
  <w:style w:customStyle="true" w:styleId="eSPISCCParagraphDefaultFont" w:type="character">
    <w:name w:val="eSPIS_CC_Paragraph Default Font"/>
    <w:basedOn w:val="Zadanifontodlomka"/>
    <w:rsid w:val="00A644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447E"/>
    <w:rPr>
      <w:bdr w:space="0" w:sz="0" w:color="auto" w:val="none"/>
      <w:shd w:fill="FFFFCC" w:color="auto" w:val="clear"/>
      <w:lang w:val="hr-HR"/>
    </w:rPr>
  </w:style>
  <w:style w:customStyle="true" w:styleId="PozadinaSvijetloCrvena" w:type="character">
    <w:name w:val="Pozadina_SvijetloCrvena"/>
    <w:basedOn w:val="eSPISCCParagraphDefaultFont"/>
    <w:rsid w:val="00A644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44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635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E3731A"/>
    <w:rPr>
      <w:rFonts w:ascii="Tahoma" w:cs="Tahoma" w:hAnsi="Tahoma"/>
      <w:sz w:val="16"/>
      <w:szCs w:val="16"/>
    </w:rPr>
  </w:style>
  <w:style w:customStyle="1" w:styleId="TekstbaloniaChar" w:type="character">
    <w:name w:val="Tekst balončića Char"/>
    <w:basedOn w:val="Zadanifontodlomka"/>
    <w:link w:val="Tekstbalonia"/>
    <w:uiPriority w:val="99"/>
    <w:semiHidden/>
    <w:locked/>
    <w:rPr>
      <w:sz w:val="2"/>
      <w:szCs w:val="2"/>
    </w:rPr>
  </w:style>
  <w:style w:styleId="Odlomakpopisa" w:type="paragraph">
    <w:name w:val="List Paragraph"/>
    <w:basedOn w:val="Normal"/>
    <w:uiPriority w:val="99"/>
    <w:qFormat/>
    <w:rsid w:val="00E834D2"/>
    <w:pPr>
      <w:ind w:left="708"/>
    </w:pPr>
  </w:style>
  <w:style w:styleId="Zaglavlje" w:type="paragraph">
    <w:name w:val="header"/>
    <w:basedOn w:val="Normal"/>
    <w:link w:val="ZaglavljeChar"/>
    <w:uiPriority w:val="99"/>
    <w:unhideWhenUsed/>
    <w:rsid w:val="00722797"/>
    <w:pPr>
      <w:tabs>
        <w:tab w:pos="4536" w:val="center"/>
        <w:tab w:pos="9072" w:val="right"/>
      </w:tabs>
    </w:pPr>
  </w:style>
  <w:style w:customStyle="1" w:styleId="ZaglavljeChar" w:type="character">
    <w:name w:val="Zaglavlje Char"/>
    <w:basedOn w:val="Zadanifontodlomka"/>
    <w:link w:val="Zaglavlje"/>
    <w:uiPriority w:val="99"/>
    <w:rsid w:val="00722797"/>
    <w:rPr>
      <w:sz w:val="24"/>
      <w:szCs w:val="24"/>
    </w:rPr>
  </w:style>
  <w:style w:styleId="Podnoje" w:type="paragraph">
    <w:name w:val="footer"/>
    <w:basedOn w:val="Normal"/>
    <w:link w:val="PodnojeChar"/>
    <w:uiPriority w:val="99"/>
    <w:unhideWhenUsed/>
    <w:rsid w:val="00722797"/>
    <w:pPr>
      <w:tabs>
        <w:tab w:pos="4536" w:val="center"/>
        <w:tab w:pos="9072" w:val="right"/>
      </w:tabs>
    </w:pPr>
  </w:style>
  <w:style w:customStyle="1" w:styleId="PodnojeChar" w:type="character">
    <w:name w:val="Podnožje Char"/>
    <w:basedOn w:val="Zadanifontodlomka"/>
    <w:link w:val="Podnoje"/>
    <w:uiPriority w:val="99"/>
    <w:rsid w:val="00722797"/>
    <w:rPr>
      <w:sz w:val="24"/>
      <w:szCs w:val="24"/>
    </w:rPr>
  </w:style>
  <w:style w:styleId="Tekstrezerviranogmjesta" w:type="character">
    <w:name w:val="Placeholder Text"/>
    <w:basedOn w:val="Zadanifontodlomka"/>
    <w:uiPriority w:val="99"/>
    <w:semiHidden/>
    <w:rsid w:val="00A6447E"/>
    <w:rPr>
      <w:color w:val="808080"/>
      <w:bdr w:color="auto" w:space="0" w:sz="0" w:val="none"/>
      <w:shd w:color="auto" w:fill="auto" w:val="clear"/>
    </w:rPr>
  </w:style>
  <w:style w:customStyle="1" w:styleId="eSPISCCParagraphDefaultFont" w:type="character">
    <w:name w:val="eSPIS_CC_Paragraph Default Font"/>
    <w:basedOn w:val="Zadanifontodlomka"/>
    <w:rsid w:val="00A644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447E"/>
    <w:rPr>
      <w:bdr w:color="auto" w:space="0" w:sz="0" w:val="none"/>
      <w:shd w:color="auto" w:fill="FFFFCC" w:val="clear"/>
      <w:lang w:val="hr-HR"/>
    </w:rPr>
  </w:style>
  <w:style w:customStyle="1" w:styleId="PozadinaSvijetloCrvena" w:type="character">
    <w:name w:val="Pozadina_SvijetloCrvena"/>
    <w:basedOn w:val="eSPISCCParagraphDefaultFont"/>
    <w:rsid w:val="00A644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44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9196047">
      <w:marLeft w:val="0"/>
      <w:marRight w:val="0"/>
      <w:marTop w:val="0"/>
      <w:marBottom w:val="0"/>
      <w:divBdr>
        <w:top w:space="0" w:sz="0" w:color="auto" w:val="none"/>
        <w:left w:space="0" w:sz="0" w:color="auto" w:val="none"/>
        <w:bottom w:space="0" w:sz="0" w:color="auto" w:val="none"/>
        <w:right w:space="0" w:sz="0" w:color="auto" w:val="none"/>
      </w:divBdr>
    </w:div>
    <w:div w:id="1229196048">
      <w:marLeft w:val="0"/>
      <w:marRight w:val="0"/>
      <w:marTop w:val="0"/>
      <w:marBottom w:val="0"/>
      <w:divBdr>
        <w:top w:space="0" w:sz="0" w:color="auto" w:val="none"/>
        <w:left w:space="0" w:sz="0" w:color="auto" w:val="none"/>
        <w:bottom w:space="0" w:sz="0" w:color="auto" w:val="none"/>
        <w:right w:space="0" w:sz="0" w:color="auto" w:val="none"/>
      </w:divBdr>
    </w:div>
    <w:div w:id="1229196049">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2017.</izvorni_sadrzaj>
    <derivirana_varijabla naziv="DomainObject.DatumDonosenjaOdluke_1">10.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St-17/2011</izvorni_sadrzaj>
    <derivirana_varijabla naziv="DomainObject.Predmet.OznakaBroj_1">St-17/2011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- 8  U REF.,  zadnji tom 9 , 10,11,12  original spi.   kod Dubbi      13 dio u ref</izvorni_sadrzaj>
    <derivirana_varijabla naziv="DomainObject.Predmet.PrimjedbaSuca_1">I - 8  U REF.,  zadnji tom 9 , 10,11,12  original spi.   kod Dubbi      13 dio u ref</derivirana_varijabla>
  </DomainObject.Predmet.PrimjedbaSuca>
  <DomainObject.Predmet.ProtustrankaFormated>
    <izvorni_sadrzaj>  VELEPROMET d.o.o., SLAVONSKI BROD</izvorni_sadrzaj>
    <derivirana_varijabla naziv="DomainObject.Predmet.ProtustrankaFormated_1">  VELEPROMET d.o.o., SLAVONSKI BROD</derivirana_varijabla>
  </DomainObject.Predmet.ProtustrankaFormated>
  <DomainObject.Predmet.ProtustrankaFormatedOIB>
    <izvorni_sadrzaj>  VELEPROMET d.o.o., SLAVONSKI BROD, OIB 66522491809</izvorni_sadrzaj>
    <derivirana_varijabla naziv="DomainObject.Predmet.ProtustrankaFormatedOIB_1">  VELEPROMET d.o.o., SLAVONSKI BROD, OIB 66522491809</derivirana_varijabla>
  </DomainObject.Predmet.ProtustrankaFormatedOIB>
  <DomainObject.Predmet.ProtustrankaFormatedWithAdress>
    <izvorni_sadrzaj> VELEPROMET d.o.o., SLAVONSKI BROD, I.B. MAŽURANIĆ 16, 35000 Slavonski Brod</izvorni_sadrzaj>
    <derivirana_varijabla naziv="DomainObject.Predmet.ProtustrankaFormatedWithAdress_1"> VELEPROMET d.o.o., SLAVONSKI BROD, I.B. MAŽURANIĆ 16, 35000 Slavonski Brod</derivirana_varijabla>
  </DomainObject.Predmet.ProtustrankaFormatedWithAdress>
  <DomainObject.Predmet.ProtustrankaFormatedWithAdressOIB>
    <izvorni_sadrzaj> VELEPROMET d.o.o., SLAVONSKI BROD, OIB 66522491809, I.B. MAŽURANIĆ 16, 35000 Slavonski Brod</izvorni_sadrzaj>
    <derivirana_varijabla naziv="DomainObject.Predmet.ProtustrankaFormatedWithAdressOIB_1"> VELEPROMET d.o.o., SLAVONSKI BROD, OIB 66522491809, I.B. MAŽURANIĆ 16, 35000 Slavonski Brod</derivirana_varijabla>
  </DomainObject.Predmet.ProtustrankaFormatedWithAdressOIB>
  <DomainObject.Predmet.ProtustrankaWithAdress>
    <izvorni_sadrzaj>VELEPROMET d.o.o., SLAVONSKI BROD I.B. MAŽURANIĆ 16, 35000 Slavonski Brod</izvorni_sadrzaj>
    <derivirana_varijabla naziv="DomainObject.Predmet.ProtustrankaWithAdress_1">VELEPROMET d.o.o., SLAVONSKI BROD I.B. MAŽURANIĆ 16, 35000 Slavonski Brod</derivirana_varijabla>
  </DomainObject.Predmet.ProtustrankaWithAdress>
  <DomainObject.Predmet.ProtustrankaWithAdressOIB>
    <izvorni_sadrzaj>VELEPROMET d.o.o., SLAVONSKI BROD, OIB 66522491809, I.B. MAŽURANIĆ 16, 35000 Slavonski Brod</izvorni_sadrzaj>
    <derivirana_varijabla naziv="DomainObject.Predmet.ProtustrankaWithAdressOIB_1">VELEPROMET d.o.o., SLAVONSKI BROD, OIB 66522491809, I.B. MAŽURANIĆ 16, 35000 Slavonski Brod</derivirana_varijabla>
  </DomainObject.Predmet.ProtustrankaWithAdressOIB>
  <DomainObject.Predmet.ProtustrankaNazivFormated>
    <izvorni_sadrzaj>VELEPROMET d.o.o., SLAVONSKI BROD</izvorni_sadrzaj>
    <derivirana_varijabla naziv="DomainObject.Predmet.ProtustrankaNazivFormated_1">VELEPROMET d.o.o., SLAVONSKI BROD</derivirana_varijabla>
  </DomainObject.Predmet.ProtustrankaNazivFormated>
  <DomainObject.Predmet.ProtustrankaNazivFormatedOIB>
    <izvorni_sadrzaj>VELEPROMET d.o.o., SLAVONSKI BROD, OIB 66522491809</izvorni_sadrzaj>
    <derivirana_varijabla naziv="DomainObject.Predmet.ProtustrankaNazivFormatedOIB_1">VELEPROMET d.o.o., SLAVONSKI BROD, OIB 66522491809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SLAVONSKI BROD zastupanog po punomoćniku ŽDO SLAVONSKI BROD</izvorni_sadrzaj>
    <derivirana_varijabla naziv="DomainObject.Predmet.StrankaFormated_1">  RH MF PU SLAVONSKI BROD zastupanog po punomoćniku ŽDO SLAVONSKI BROD</derivirana_varijabla>
  </DomainObject.Predmet.StrankaFormated>
  <DomainObject.Predmet.StrankaFormatedOIB>
    <izvorni_sadrzaj>  RH MF PU SLAVONSKI BROD zastupanog po punomoćniku ŽDO SLAVONSKI BROD</izvorni_sadrzaj>
    <derivirana_varijabla naziv="DomainObject.Predmet.StrankaFormatedOIB_1">  RH MF PU SLAVONSKI BROD zastupanog po punomoćniku ŽDO SLAVONSKI BROD</derivirana_varijabla>
  </DomainObject.Predmet.StrankaFormatedOIB>
  <DomainObject.Predmet.StrankaFormatedWithAdress>
    <izvorni_sadrzaj> RH MF PU SLAVONSKI BROD, Starčevićeva, 35000 Slavonski Brod zastupanog po punomoćniku ŽDO SLAVONSKI BROD</izvorni_sadrzaj>
    <derivirana_varijabla naziv="DomainObject.Predmet.StrankaFormatedWithAdress_1"> RH MF PU SLAVONSKI BROD, Starčevićeva, 35000 Slavonski Brod zastupanog po punomoćniku ŽDO SLAVONSKI BROD</derivirana_varijabla>
  </DomainObject.Predmet.StrankaFormatedWithAdress>
  <DomainObject.Predmet.StrankaFormatedWithAdressOIB>
    <izvorni_sadrzaj> RH MF PU SLAVONSKI BROD, Starčevićeva, 35000 Slavonski Brod zastupanog po punomoćniku ŽDO SLAVONSKI BROD</izvorni_sadrzaj>
    <derivirana_varijabla naziv="DomainObject.Predmet.StrankaFormatedWithAdressOIB_1"> RH MF PU SLAVONSKI BROD, Starčevićeva, 35000 Slavonski Brod zastupanog po punomoćniku ŽDO SLAVONSKI BROD</derivirana_varijabla>
  </DomainObject.Predmet.StrankaFormatedWithAdressOIB>
  <DomainObject.Predmet.StrankaWithAdress>
    <izvorni_sadrzaj>RH MF PU SLAVONSKI BROD Starčevićeva,35000 Slavonski Brod</izvorni_sadrzaj>
    <derivirana_varijabla naziv="DomainObject.Predmet.StrankaWithAdress_1">RH MF PU SLAVONSKI BROD Starčevićeva,35000 Slavonski Brod</derivirana_varijabla>
  </DomainObject.Predmet.StrankaWithAdress>
  <DomainObject.Predmet.StrankaWithAdressOIB>
    <izvorni_sadrzaj>RH MF PU SLAVONSKI BROD, Starčevićeva,35000 Slavonski Brod</izvorni_sadrzaj>
    <derivirana_varijabla naziv="DomainObject.Predmet.StrankaWithAdressOIB_1">RH MF PU SLAVONSKI BROD, Starčevićeva,35000 Slavonski Brod</derivirana_varijabla>
  </DomainObject.Predmet.StrankaWithAdressOIB>
  <DomainObject.Predmet.StrankaNazivFormated>
    <izvorni_sadrzaj>RH MF PU SLAVONSKI BROD</izvorni_sadrzaj>
    <derivirana_varijabla naziv="DomainObject.Predmet.StrankaNazivFormated_1">RH MF PU SLAVONSKI BROD</derivirana_varijabla>
  </DomainObject.Predmet.StrankaNazivFormated>
  <DomainObject.Predmet.StrankaNazivFormatedOIB>
    <izvorni_sadrzaj>RH MF PU SLAVONSKI BROD</izvorni_sadrzaj>
    <derivirana_varijabla naziv="DomainObject.Predmet.StrankaNazivFormatedOIB_1">RH MF PU SLAVONSKI BROD</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RH MF PU SLAVONSKI BROD zastupanog po punomoćniku ŽDO SLAVONSKI BROD</item>
    </izvorni_sadrzaj>
    <derivirana_varijabla naziv="DomainObject.Predmet.StrankaListFormated_1">
      <item>RH MF PU SLAVONSKI BROD zastupanog po punomoćniku ŽDO SLAVONSKI BROD</item>
    </derivirana_varijabla>
  </DomainObject.Predmet.StrankaListFormated>
  <DomainObject.Predmet.StrankaListFormatedOIB>
    <izvorni_sadrzaj>
      <item>RH MF PU SLAVONSKI BROD zastupanog po punomoćniku ŽDO SLAVONSKI BROD</item>
    </izvorni_sadrzaj>
    <derivirana_varijabla naziv="DomainObject.Predmet.StrankaListFormatedOIB_1">
      <item>RH MF PU SLAVONSKI BROD zastupanog po punomoćniku ŽDO SLAVONSKI BROD</item>
    </derivirana_varijabla>
  </DomainObject.Predmet.StrankaListFormatedOIB>
  <DomainObject.Predmet.StrankaListFormatedWithAdress>
    <izvorni_sadrzaj>
      <item>RH MF PU SLAVONSKI BROD, Starčevićeva, 35000 Slavonski Brod zastupanog po punomoćniku ŽDO SLAVONSKI BROD</item>
    </izvorni_sadrzaj>
    <derivirana_varijabla naziv="DomainObject.Predmet.StrankaListFormatedWithAdress_1">
      <item>RH MF PU SLAVONSKI BROD, Starčevićeva, 35000 Slavonski Brod zastupanog po punomoćniku ŽDO SLAVONSKI BROD</item>
    </derivirana_varijabla>
  </DomainObject.Predmet.StrankaListFormatedWithAdress>
  <DomainObject.Predmet.StrankaListFormatedWithAdressOIB>
    <izvorni_sadrzaj>
      <item>RH MF PU SLAVONSKI BROD, Starčevićeva, 35000 Slavonski Brod zastupanog po punomoćniku ŽDO SLAVONSKI BROD</item>
    </izvorni_sadrzaj>
    <derivirana_varijabla naziv="DomainObject.Predmet.StrankaListFormatedWithAdressOIB_1">
      <item>RH MF PU SLAVONSKI BROD, Starčevićeva, 35000 Slavonski Brod zastupanog po punomoćniku ŽDO SLAVONSKI BROD</item>
    </derivirana_varijabla>
  </DomainObject.Predmet.StrankaListFormatedWithAdressOIB>
  <DomainObject.Predmet.StrankaListNazivFormated>
    <izvorni_sadrzaj>
      <item>RH MF PU SLAVONSKI BROD</item>
    </izvorni_sadrzaj>
    <derivirana_varijabla naziv="DomainObject.Predmet.StrankaListNazivFormated_1">
      <item>RH MF PU SLAVONSKI BROD</item>
    </derivirana_varijabla>
  </DomainObject.Predmet.StrankaListNazivFormated>
  <DomainObject.Predmet.StrankaListNazivFormatedOIB>
    <izvorni_sadrzaj>
      <item>RH MF PU SLAVONSKI BROD</item>
    </izvorni_sadrzaj>
    <derivirana_varijabla naziv="DomainObject.Predmet.StrankaListNazivFormatedOIB_1">
      <item>RH MF PU SLAVONSKI BROD</item>
    </derivirana_varijabla>
  </DomainObject.Predmet.StrankaListNazivFormatedOIB>
  <DomainObject.Predmet.ProtuStrankaListFormated>
    <izvorni_sadrzaj>
      <item>VELEPROMET d.o.o., SLAVONSKI BROD</item>
    </izvorni_sadrzaj>
    <derivirana_varijabla naziv="DomainObject.Predmet.ProtuStrankaListFormated_1">
      <item>VELEPROMET d.o.o., SLAVONSKI BROD</item>
    </derivirana_varijabla>
  </DomainObject.Predmet.ProtuStrankaListFormated>
  <DomainObject.Predmet.ProtuStrankaListFormatedOIB>
    <izvorni_sadrzaj>
      <item>VELEPROMET d.o.o., SLAVONSKI BROD, OIB 66522491809</item>
    </izvorni_sadrzaj>
    <derivirana_varijabla naziv="DomainObject.Predmet.ProtuStrankaListFormatedOIB_1">
      <item>VELEPROMET d.o.o., SLAVONSKI BROD, OIB 66522491809</item>
    </derivirana_varijabla>
  </DomainObject.Predmet.ProtuStrankaListFormatedOIB>
  <DomainObject.Predmet.ProtuStrankaListFormatedWithAdress>
    <izvorni_sadrzaj>
      <item>VELEPROMET d.o.o., SLAVONSKI BROD, I.B. MAŽURANIĆ 16, 35000 Slavonski Brod</item>
    </izvorni_sadrzaj>
    <derivirana_varijabla naziv="DomainObject.Predmet.ProtuStrankaListFormatedWithAdress_1">
      <item>VELEPROMET d.o.o., SLAVONSKI BROD, I.B. MAŽURANIĆ 16, 35000 Slavonski Brod</item>
    </derivirana_varijabla>
  </DomainObject.Predmet.ProtuStrankaListFormatedWithAdress>
  <DomainObject.Predmet.ProtuStrankaListFormatedWithAdressOIB>
    <izvorni_sadrzaj>
      <item>VELEPROMET d.o.o., SLAVONSKI BROD, OIB 66522491809, I.B. MAŽURANIĆ 16, 35000 Slavonski Brod</item>
    </izvorni_sadrzaj>
    <derivirana_varijabla naziv="DomainObject.Predmet.ProtuStrankaListFormatedWithAdressOIB_1">
      <item>VELEPROMET d.o.o., SLAVONSKI BROD, OIB 66522491809, I.B. MAŽURANIĆ 16, 35000 Slavonski Brod</item>
    </derivirana_varijabla>
  </DomainObject.Predmet.ProtuStrankaListFormatedWithAdressOIB>
  <DomainObject.Predmet.ProtuStrankaListNazivFormated>
    <izvorni_sadrzaj>
      <item>VELEPROMET d.o.o., SLAVONSKI BROD</item>
    </izvorni_sadrzaj>
    <derivirana_varijabla naziv="DomainObject.Predmet.ProtuStrankaListNazivFormated_1">
      <item>VELEPROMET d.o.o., SLAVONSKI BROD</item>
    </derivirana_varijabla>
  </DomainObject.Predmet.ProtuStrankaListNazivFormated>
  <DomainObject.Predmet.ProtuStrankaListNazivFormatedOIB>
    <izvorni_sadrzaj>
      <item>VELEPROMET d.o.o., SLAVONSKI BROD, OIB 66522491809</item>
    </izvorni_sadrzaj>
    <derivirana_varijabla naziv="DomainObject.Predmet.ProtuStrankaListNazivFormatedOIB_1">
      <item>VELEPROMET d.o.o., SLAVONSKI BROD, OIB 66522491809</item>
    </derivirana_varijabla>
  </DomainObject.Predmet.ProtuStrankaListNazivFormatedOIB>
  <DomainObject.Predmet.OstaliListFormated>
    <izvorni_sadrzaj>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Hanžeković</item>
      <item>ŽDO SLAVONSKI BROD punomoćnik sudionika u postupku RH MF PU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zvorni_sadrzaj>
    <derivirana_varijabla naziv="DomainObject.Predmet.OstaliListFormated_1">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Hanžeković</item>
      <item>ŽDO SLAVONSKI BROD punomoćnik sudionika u postupku RH MF PU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derivirana_varijabla>
  </DomainObject.Predmet.OstaliListFormated>
  <DomainObject.Predmet.OstaliListFormatedOIB>
    <izvorni_sadrzaj>
      <item>Dubravka Krog, vl. TEKSTIL KATARINČICA</item>
      <item>Sanja Matovina-Lulić, odvjetnica</item>
      <item>SPORTIVI  d.o.o., OIB 45394228878</item>
      <item>DIVA d.o.o. za poslovanje nekretninama, OIB 50314024251</item>
      <item>GRAD SLAVONSKI BROD, OIB 58007872049</item>
      <item>GRAD SLAVONSKI BROD / GRAD SLAVONSKI BROD GRAD SLAVONSKI BROD, OIB 58007872049</item>
      <item>IGOR PLAVŠIĆ, odvjetnik</item>
      <item>PREDRAG FILAJDIĆ, OIB 15581476609</item>
      <item>TIN MATIĆ, odvjetnik</item>
      <item>Narodne novine, OIB 64546066176</item>
      <item>komunalac, OIB 61888142985</item>
      <item>Hanžeković, OIB 85127306373</item>
      <item>ŽDO SLAVONSKI BROD punomoćnik sudionika u postupku RH MF PU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zvorni_sadrzaj>
    <derivirana_varijabla naziv="DomainObject.Predmet.OstaliListFormatedOIB_1">
      <item>Dubravka Krog, vl. TEKSTIL KATARINČICA</item>
      <item>Sanja Matovina-Lulić, odvjetnica</item>
      <item>SPORTIVI  d.o.o., OIB 45394228878</item>
      <item>DIVA d.o.o. za poslovanje nekretninama, OIB 50314024251</item>
      <item>GRAD SLAVONSKI BROD, OIB 58007872049</item>
      <item>GRAD SLAVONSKI BROD / GRAD SLAVONSKI BROD GRAD SLAVONSKI BROD, OIB 58007872049</item>
      <item>IGOR PLAVŠIĆ, odvjetnik</item>
      <item>PREDRAG FILAJDIĆ, OIB 15581476609</item>
      <item>TIN MATIĆ, odvjetnik</item>
      <item>Narodne novine, OIB 64546066176</item>
      <item>komunalac, OIB 61888142985</item>
      <item>Hanžeković, OIB 85127306373</item>
      <item>ŽDO SLAVONSKI BROD punomoćnik sudionika u postupku RH MF PU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derivirana_varijabla>
  </DomainObject.Predmet.OstaliListFormatedOIB>
  <DomainObject.Predmet.OstaliListFormatedWithAdress>
    <izvorni_sadrzaj>
      <item>Dubravka Krog, vl. TEKSTIL KATARINČICA, Doliće 72, 49000 Krapina</item>
      <item>Sanja Matovina-Lulić, odvjetnica, Vinogradska 12, 10000 Zagreb</item>
      <item>SPORTIVI  d.o.o., Kukuljevićeva 29, 42000 Varaždin</item>
      <item>DIVA d.o.o. za poslovanje nekretninama, Matije Gupca 10/1, 35000 Slavonski Brod</item>
      <item>GRAD SLAVONSKI BROD, Slavonski Brod</item>
      <item>GRAD SLAVONSKI BROD / GRAD SLAVONSKI BROD GRAD SLAVONSKI BROD, VUKOVARSKA 1, 35000 Slavonski Brod</item>
      <item>IGOR PLAVŠIĆ, odvjetnik, Vladimira Nazora 1, Vinkovci</item>
      <item>PREDRAG FILAJDIĆ, L. LUKIĆA 65, 35000 Slavonski Brod</item>
      <item>TIN MATIĆ, odvjetnik, VLAŠKA BR. 95, 10000 Zagreb</item>
      <item>Narodne novine, Savski Gaj XIII, 10000 Zagreb</item>
      <item>komunalac, Pl. Horvata38, 35000 Slavonski Brod</item>
      <item>Hanžeković, Radnička cesta 22, 10000 Zagreb</item>
      <item>ŽDO SLAVONSKI BROD, Trg pobjede, 35000 Slavonski Brod punomoćnik sudionika u postupku RH MF PU SLAVONSKI BROD</item>
      <item>HAMDIJA MALIĆ, D. Zbiljskog 32/II, 10000 Zagreb</item>
      <item>DRŽAVNO ODVJETNIŠTVO SLAVONSKI BROD, Trg Pobjede 13, 35 000 Slavonski Brod</item>
      <item>Ministarstvo unutarnjih poslova RH</item>
      <item>Općinski sud u Slavonskom Brodu</item>
      <item>Ivan Žalac, Ljudevita Gaja 7, 35000 Slavonski Brod</item>
      <item>Visoki trgovački sud RH Zagreb, Berislavićeva 11, 10000 Zagreb</item>
      <item>Milan Nakić</item>
      <item>Gabriel Zovak</item>
      <item>Josip Stanić</item>
      <item>Marina Zmaić</item>
      <item>ANDREJ GARIĆ</item>
    </izvorni_sadrzaj>
    <derivirana_varijabla naziv="DomainObject.Predmet.OstaliListFormatedWithAdress_1">
      <item>Dubravka Krog, vl. TEKSTIL KATARINČICA, Doliće 72, 49000 Krapina</item>
      <item>Sanja Matovina-Lulić, odvjetnica, Vinogradska 12, 10000 Zagreb</item>
      <item>SPORTIVI  d.o.o., Kukuljevićeva 29, 42000 Varaždin</item>
      <item>DIVA d.o.o. za poslovanje nekretninama, Matije Gupca 10/1, 35000 Slavonski Brod</item>
      <item>GRAD SLAVONSKI BROD, Slavonski Brod</item>
      <item>GRAD SLAVONSKI BROD / GRAD SLAVONSKI BROD GRAD SLAVONSKI BROD, VUKOVARSKA 1, 35000 Slavonski Brod</item>
      <item>IGOR PLAVŠIĆ, odvjetnik, Vladimira Nazora 1, Vinkovci</item>
      <item>PREDRAG FILAJDIĆ, L. LUKIĆA 65, 35000 Slavonski Brod</item>
      <item>TIN MATIĆ, odvjetnik, VLAŠKA BR. 95, 10000 Zagreb</item>
      <item>Narodne novine, Savski Gaj XIII, 10000 Zagreb</item>
      <item>komunalac, Pl. Horvata38, 35000 Slavonski Brod</item>
      <item>Hanžeković, Radnička cesta 22, 10000 Zagreb</item>
      <item>ŽDO SLAVONSKI BROD, Trg pobjede, 35000 Slavonski Brod punomoćnik sudionika u postupku RH MF PU SLAVONSKI BROD</item>
      <item>HAMDIJA MALIĆ, D. Zbiljskog 32/II, 10000 Zagreb</item>
      <item>DRŽAVNO ODVJETNIŠTVO SLAVONSKI BROD, Trg Pobjede 13, 35 000 Slavonski Brod</item>
      <item>Ministarstvo unutarnjih poslova RH</item>
      <item>Općinski sud u Slavonskom Brodu</item>
      <item>Ivan Žalac, Ljudevita Gaja 7, 35000 Slavonski Brod</item>
      <item>Visoki trgovački sud RH Zagreb, Berislavićeva 11, 10000 Zagreb</item>
      <item>Milan Nakić</item>
      <item>Gabriel Zovak</item>
      <item>Josip Stanić</item>
      <item>Marina Zmaić</item>
      <item>ANDREJ GARIĆ</item>
    </derivirana_varijabla>
  </DomainObject.Predmet.OstaliListFormatedWithAdress>
  <DomainObject.Predmet.OstaliListFormatedWithAdressOIB>
    <izvorni_sadrzaj>
      <item>Dubravka Krog, vl. TEKSTIL KATARINČICA, Doliće 72, 49000 Krapina</item>
      <item>Sanja Matovina-Lulić, odvjetnica, Vinogradska 12, 10000 Zagreb</item>
      <item>SPORTIVI  d.o.o., OIB 45394228878, Kukuljevićeva 29, 42000 Varaždin</item>
      <item>DIVA d.o.o. za poslovanje nekretninama, OIB 50314024251, Matije Gupca 10/1, 35000 Slavonski Brod</item>
      <item>GRAD SLAVONSKI BROD, OIB 58007872049, Slavonski Brod</item>
      <item>GRAD SLAVONSKI BROD / GRAD SLAVONSKI BROD GRAD SLAVONSKI BROD, OIB 58007872049, VUKOVARSKA 1, 35000 Slavonski Brod</item>
      <item>IGOR PLAVŠIĆ, odvjetnik, Vladimira Nazora 1, Vinkovci</item>
      <item>PREDRAG FILAJDIĆ, OIB 15581476609, L. LUKIĆA 65, 35000 Slavonski Brod</item>
      <item>TIN MATIĆ, odvjetnik, VLAŠKA BR. 95, 10000 Zagreb</item>
      <item>Narodne novine, OIB 64546066176, Savski Gaj XIII, 10000 Zagreb</item>
      <item>komunalac, OIB 61888142985, Pl. Horvata38, 35000 Slavonski Brod</item>
      <item>Hanžeković, OIB 85127306373, Radnička cesta 22, 10000 Zagreb</item>
      <item>ŽDO SLAVONSKI BROD, Trg pobjede, 35000 Slavonski Brod punomoćnik sudionika u postupku RH MF PU SLAVONSKI BROD</item>
      <item>HAMDIJA MALIĆ, D. Zbiljskog 32/II, 10000 Zagreb</item>
      <item>DRŽAVNO ODVJETNIŠTVO SLAVONSKI BROD, Trg Pobjede 13, 35 000 Slavonski Brod</item>
      <item>Ministarstvo unutarnjih poslova RH</item>
      <item>Općinski sud u Slavonskom Brodu</item>
      <item>Ivan Žalac, Ljudevita Gaja 7, 35000 Slavonski Brod</item>
      <item>Visoki trgovački sud RH Zagreb, Berislavićeva 11, 10000 Zagreb</item>
      <item>Milan Nakić</item>
      <item>Gabriel Zovak</item>
      <item>Josip Stanić</item>
      <item>Marina Zmaić</item>
      <item>ANDREJ GARIĆ</item>
    </izvorni_sadrzaj>
    <derivirana_varijabla naziv="DomainObject.Predmet.OstaliListFormatedWithAdressOIB_1">
      <item>Dubravka Krog, vl. TEKSTIL KATARINČICA, Doliće 72, 49000 Krapina</item>
      <item>Sanja Matovina-Lulić, odvjetnica, Vinogradska 12, 10000 Zagreb</item>
      <item>SPORTIVI  d.o.o., OIB 45394228878, Kukuljevićeva 29, 42000 Varaždin</item>
      <item>DIVA d.o.o. za poslovanje nekretninama, OIB 50314024251, Matije Gupca 10/1, 35000 Slavonski Brod</item>
      <item>GRAD SLAVONSKI BROD, OIB 58007872049, Slavonski Brod</item>
      <item>GRAD SLAVONSKI BROD / GRAD SLAVONSKI BROD GRAD SLAVONSKI BROD, OIB 58007872049, VUKOVARSKA 1, 35000 Slavonski Brod</item>
      <item>IGOR PLAVŠIĆ, odvjetnik, Vladimira Nazora 1, Vinkovci</item>
      <item>PREDRAG FILAJDIĆ, OIB 15581476609, L. LUKIĆA 65, 35000 Slavonski Brod</item>
      <item>TIN MATIĆ, odvjetnik, VLAŠKA BR. 95, 10000 Zagreb</item>
      <item>Narodne novine, OIB 64546066176, Savski Gaj XIII, 10000 Zagreb</item>
      <item>komunalac, OIB 61888142985, Pl. Horvata38, 35000 Slavonski Brod</item>
      <item>Hanžeković, OIB 85127306373, Radnička cesta 22, 10000 Zagreb</item>
      <item>ŽDO SLAVONSKI BROD, Trg pobjede, 35000 Slavonski Brod punomoćnik sudionika u postupku RH MF PU SLAVONSKI BROD</item>
      <item>HAMDIJA MALIĆ, D. Zbiljskog 32/II, 10000 Zagreb</item>
      <item>DRŽAVNO ODVJETNIŠTVO SLAVONSKI BROD, Trg Pobjede 13, 35 000 Slavonski Brod</item>
      <item>Ministarstvo unutarnjih poslova RH</item>
      <item>Općinski sud u Slavonskom Brodu</item>
      <item>Ivan Žalac, Ljudevita Gaja 7, 35000 Slavonski Brod</item>
      <item>Visoki trgovački sud RH Zagreb, Berislavićeva 11, 10000 Zagreb</item>
      <item>Milan Nakić</item>
      <item>Gabriel Zovak</item>
      <item>Josip Stanić</item>
      <item>Marina Zmaić</item>
      <item>ANDREJ GARIĆ</item>
    </derivirana_varijabla>
  </DomainObject.Predmet.OstaliListFormatedWithAdressOIB>
  <DomainObject.Predmet.OstaliListNazivFormated>
    <izvorni_sadrzaj>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Hanžeković</item>
      <item>ŽDO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zvorni_sadrzaj>
    <derivirana_varijabla naziv="DomainObject.Predmet.OstaliListNazivFormated_1">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Hanžeković</item>
      <item>ŽDO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derivirana_varijabla>
  </DomainObject.Predmet.OstaliListNazivFormated>
  <DomainObject.Predmet.OstaliListNazivFormatedOIB>
    <izvorni_sadrzaj>
      <item>Dubravka Krog, vl. TEKSTIL KATARINČICA</item>
      <item>Sanja Matovina-Lulić, odvjetnica</item>
      <item>SPORTIVI  d.o.o., OIB 45394228878</item>
      <item>DIVA d.o.o. za poslovanje nekretninama, OIB 50314024251</item>
      <item>GRAD SLAVONSKI BROD, OIB 58007872049</item>
      <item>GRAD SLAVONSKI BROD / GRAD SLAVONSKI BROD GRAD SLAVONSKI BROD, OIB 58007872049</item>
      <item>IGOR PLAVŠIĆ, odvjetnik</item>
      <item>PREDRAG FILAJDIĆ, OIB 15581476609</item>
      <item>TIN MATIĆ, odvjetnik</item>
      <item>Narodne novine, OIB 64546066176</item>
      <item>komunalac, OIB 61888142985</item>
      <item>Hanžeković, OIB 85127306373</item>
      <item>ŽDO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zvorni_sadrzaj>
    <derivirana_varijabla naziv="DomainObject.Predmet.OstaliListNazivFormatedOIB_1">
      <item>Dubravka Krog, vl. TEKSTIL KATARINČICA</item>
      <item>Sanja Matovina-Lulić, odvjetnica</item>
      <item>SPORTIVI  d.o.o., OIB 45394228878</item>
      <item>DIVA d.o.o. za poslovanje nekretninama, OIB 50314024251</item>
      <item>GRAD SLAVONSKI BROD, OIB 58007872049</item>
      <item>GRAD SLAVONSKI BROD / GRAD SLAVONSKI BROD GRAD SLAVONSKI BROD, OIB 58007872049</item>
      <item>IGOR PLAVŠIĆ, odvjetnik</item>
      <item>PREDRAG FILAJDIĆ, OIB 15581476609</item>
      <item>TIN MATIĆ, odvjetnik</item>
      <item>Narodne novine, OIB 64546066176</item>
      <item>komunalac, OIB 61888142985</item>
      <item>Hanžeković, OIB 85127306373</item>
      <item>ŽDO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2017.</izvorni_sadrzaj>
    <derivirana_varijabla naziv="DomainObject.Datum_1">10. studenog 2017.</derivirana_varijabla>
  </DomainObject.Datum>
  <DomainObject.PoslovniBrojDokumenta>
    <izvorni_sadrzaj/>
    <derivirana_varijabla naziv="DomainObject.PoslovniBrojDokumenta_1"/>
  </DomainObject.PoslovniBrojDokumenta>
  <DomainObject.Predmet.StrankaIDrugi>
    <izvorni_sadrzaj>RH MF PU SLAVONSKI BROD</izvorni_sadrzaj>
    <derivirana_varijabla naziv="DomainObject.Predmet.StrankaIDrugi_1">RH MF PU SLAVONSKI BROD</derivirana_varijabla>
  </DomainObject.Predmet.StrankaIDrugi>
  <DomainObject.Predmet.ProtustrankaIDrugi>
    <izvorni_sadrzaj>VELEPROMET d.o.o., SLAVONSKI BROD</izvorni_sadrzaj>
    <derivirana_varijabla naziv="DomainObject.Predmet.ProtustrankaIDrugi_1">VELEPROMET d.o.o., SLAVONSKI BROD</derivirana_varijabla>
  </DomainObject.Predmet.ProtustrankaIDrugi>
  <DomainObject.Predmet.StrankaIDrugiAdressOIB>
    <izvorni_sadrzaj>RH MF PU SLAVONSKI BROD, Starčevićeva, 35000 Slavonski Brod</izvorni_sadrzaj>
    <derivirana_varijabla naziv="DomainObject.Predmet.StrankaIDrugiAdressOIB_1">RH MF PU SLAVONSKI BROD, Starčevićeva, 35000 Slavonski Brod</derivirana_varijabla>
  </DomainObject.Predmet.StrankaIDrugiAdressOIB>
  <DomainObject.Predmet.ProtustrankaIDrugiAdressOIB>
    <izvorni_sadrzaj>VELEPROMET d.o.o., SLAVONSKI BROD, OIB 66522491809, I.B. MAŽURANIĆ 16, 35000 Slavonski Brod</izvorni_sadrzaj>
    <derivirana_varijabla naziv="DomainObject.Predmet.ProtustrankaIDrugiAdressOIB_1">VELEPROMET d.o.o., SLAVONSKI BROD, OIB 66522491809, I.B. MAŽURANIĆ 16,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RH MF PU SLAVONSKI BROD</item>
      <item>Hanžeković</item>
      <item>ŽDO SLAVONSKI BROD</item>
      <item>HAMDIJA MALIĆ</item>
      <item>VELEPROMET d.o.o., SLAVONSKI BROD</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zvorni_sadrzaj>
    <derivirana_varijabla naziv="DomainObject.Predmet.SudioniciListNaziv_1">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RH MF PU SLAVONSKI BROD</item>
      <item>Hanžeković</item>
      <item>ŽDO SLAVONSKI BROD</item>
      <item>HAMDIJA MALIĆ</item>
      <item>VELEPROMET d.o.o., SLAVONSKI BROD</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derivirana_varijabla>
  </DomainObject.Predmet.SudioniciListNaziv>
  <DomainObject.Predmet.SudioniciListAdressOIB>
    <izvorni_sadrzaj>
      <item>Dubravka Krog, vl. TEKSTIL KATARINČICA, Doliće 72,49000 Krapina</item>
      <item>Sanja Matovina-Lulić, odvjetnica, Vinogradska 12,10000 Zagreb</item>
      <item>SPORTIVI  d.o.o., OIB 45394228878, Kukuljevićeva 29,42000 Varaždin</item>
      <item>DIVA d.o.o. za poslovanje nekretninama, OIB 50314024251, Matije Gupca 10/1,35000 Slavonski Brod</item>
      <item>GRAD SLAVONSKI BROD, OIB 58007872049, Slavonski Brod</item>
      <item>GRAD SLAVONSKI BROD / GRAD SLAVONSKI BROD GRAD SLAVONSKI BROD, OIB 58007872049, VUKOVARSKA 1,35000 Slavonski Brod</item>
      <item>IGOR PLAVŠIĆ, odvjetnik, Vladimira Nazora 1,Vinkovci</item>
      <item>PREDRAG FILAJDIĆ, OIB 15581476609, L. LUKIĆA 65,35000 Slavonski Brod</item>
      <item>TIN MATIĆ, odvjetnik, VLAŠKA BR. 95,10000 Zagreb</item>
      <item>Narodne novine, OIB 64546066176, Savski Gaj XIII,10000 Zagreb</item>
      <item>komunalac, OIB 61888142985, Pl. Horvata38,35000 Slavonski Brod</item>
      <item>RH MF PU SLAVONSKI BROD, Starčevićeva,35000 Slavonski Brod</item>
      <item>Hanžeković, OIB 85127306373, Radnička cesta 22,10000 Zagreb</item>
      <item>ŽDO SLAVONSKI BROD, Trg pobjede,35000 Slavonski Brod</item>
      <item>HAMDIJA MALIĆ, D. Zbiljskog 32/II,10000 Zagreb</item>
      <item>VELEPROMET d.o.o., SLAVONSKI BROD, OIB 66522491809, I.B. MAŽURANIĆ 16,35000 Slavonski Brod</item>
      <item>DRŽAVNO ODVJETNIŠTVO SLAVONSKI BROD, Trg Pobjede 13,35 000 Slavonski Brod</item>
      <item>Ministarstvo unutarnjih poslova RH</item>
      <item>Općinski sud u Slavonskom Brodu</item>
      <item>Ivan Žalac, Ljudevita Gaja 7,35000 Slavonski Brod</item>
      <item>Visoki trgovački sud RH Zagreb, Berislavićeva 11,10000 Zagreb</item>
      <item>Milan Nakić</item>
      <item>Gabriel Zovak</item>
      <item>Josip Stanić</item>
      <item>Marina Zmaić</item>
      <item>ANDREJ GARIĆ</item>
    </izvorni_sadrzaj>
    <derivirana_varijabla naziv="DomainObject.Predmet.SudioniciListAdressOIB_1">
      <item>Dubravka Krog, vl. TEKSTIL KATARINČICA, Doliće 72,49000 Krapina</item>
      <item>Sanja Matovina-Lulić, odvjetnica, Vinogradska 12,10000 Zagreb</item>
      <item>SPORTIVI  d.o.o., OIB 45394228878, Kukuljevićeva 29,42000 Varaždin</item>
      <item>DIVA d.o.o. za poslovanje nekretninama, OIB 50314024251, Matije Gupca 10/1,35000 Slavonski Brod</item>
      <item>GRAD SLAVONSKI BROD, OIB 58007872049, Slavonski Brod</item>
      <item>GRAD SLAVONSKI BROD / GRAD SLAVONSKI BROD GRAD SLAVONSKI BROD, OIB 58007872049, VUKOVARSKA 1,35000 Slavonski Brod</item>
      <item>IGOR PLAVŠIĆ, odvjetnik, Vladimira Nazora 1,Vinkovci</item>
      <item>PREDRAG FILAJDIĆ, OIB 15581476609, L. LUKIĆA 65,35000 Slavonski Brod</item>
      <item>TIN MATIĆ, odvjetnik, VLAŠKA BR. 95,10000 Zagreb</item>
      <item>Narodne novine, OIB 64546066176, Savski Gaj XIII,10000 Zagreb</item>
      <item>komunalac, OIB 61888142985, Pl. Horvata38,35000 Slavonski Brod</item>
      <item>RH MF PU SLAVONSKI BROD, Starčevićeva,35000 Slavonski Brod</item>
      <item>Hanžeković, OIB 85127306373, Radnička cesta 22,10000 Zagreb</item>
      <item>ŽDO SLAVONSKI BROD, Trg pobjede,35000 Slavonski Brod</item>
      <item>HAMDIJA MALIĆ, D. Zbiljskog 32/II,10000 Zagreb</item>
      <item>VELEPROMET d.o.o., SLAVONSKI BROD, OIB 66522491809, I.B. MAŽURANIĆ 16,35000 Slavonski Brod</item>
      <item>DRŽAVNO ODVJETNIŠTVO SLAVONSKI BROD, Trg Pobjede 13,35 000 Slavonski Brod</item>
      <item>Ministarstvo unutarnjih poslova RH</item>
      <item>Općinski sud u Slavonskom Brodu</item>
      <item>Ivan Žalac, Ljudevita Gaja 7,35000 Slavonski Brod</item>
      <item>Visoki trgovački sud RH Zagreb, Berislavićeva 11,10000 Zagreb</item>
      <item>Milan Nakić</item>
      <item>Gabriel Zovak</item>
      <item>Josip Stanić</item>
      <item>Marina Zmaić</item>
      <item>ANDREJ GARIĆ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45394228878</item>
      <item>, OIB 50314024251</item>
      <item>, OIB 58007872049</item>
      <item>, OIB 58007872049</item>
      <item>, OIB null</item>
      <item>, OIB 15581476609</item>
      <item>, OIB null</item>
      <item>, OIB 64546066176</item>
      <item>, OIB 61888142985</item>
      <item>, OIB null</item>
      <item>, OIB 85127306373</item>
      <item>, OIB null</item>
      <item>, OIB null</item>
      <item>, OIB 66522491809</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45394228878</item>
      <item>, OIB 50314024251</item>
      <item>, OIB 58007872049</item>
      <item>, OIB 58007872049</item>
      <item>, OIB null</item>
      <item>, OIB 15581476609</item>
      <item>, OIB null</item>
      <item>, OIB 64546066176</item>
      <item>, OIB 61888142985</item>
      <item>, OIB null</item>
      <item>, OIB 85127306373</item>
      <item>, OIB null</item>
      <item>, OIB null</item>
      <item>, OIB 66522491809</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Nakić, OIB 11576973023, J.J. Strossmayera 20 Pakrac</item>
    </izvorni_sadrzaj>
    <derivirana_varijabla naziv="DomainObject.Predmet.StecajniUpraviteljiListAddressOIB_1">
      <item>Milan Nakić, OIB 11576973023, J.J. Strossmayera 20 Pakrac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B3DD39-3169-4EE7-93C7-F229ED88C9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13</properties:Pages>
  <properties:Words>6701</properties:Words>
  <properties:Characters>32394</properties:Characters>
  <properties:Lines>602</properties:Lines>
  <properties:Paragraphs>231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2017-11-10T13:05:00Z</dcterms:created>
  <dc:creator>mjankovic3</dc:creator>
  <cp:lastModifiedBy>wsadmin</cp:lastModifiedBy>
  <cp:lastPrinted>2017-11-10T13:04:00Z</cp:lastPrinted>
  <dcterms:modified xmlns:xsi="http://www.w3.org/2001/XMLSchema-instance" xsi:type="dcterms:W3CDTF">2017-11-10T13:07:00Z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13</vt:i4>
  </prop:property>
</prop:Properties>
</file>