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9597" w14:paraId="78f9597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956830">
        <w:rPr>
          <w:szCs w:val="24"/>
        </w:rPr>
        <w:t>325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>dužnika</w:t>
      </w:r>
      <w:r w:rsidR="00EA059D">
        <w:t xml:space="preserve"> DANKO</w:t>
      </w:r>
      <w:r w:rsidR="00462D2E">
        <w:t xml:space="preserve"> </w:t>
      </w:r>
      <w:r w:rsidR="00EA059D">
        <w:t>zadruga za proizvodnju</w:t>
      </w:r>
      <w:r w:rsidR="00136D13">
        <w:t>,</w:t>
      </w:r>
      <w:r w:rsidR="00956830">
        <w:t xml:space="preserve"> posredovanje i poslovne usluge, Grkinska 51</w:t>
      </w:r>
      <w:r w:rsidR="00ED0604">
        <w:t>,</w:t>
      </w:r>
      <w:r w:rsidR="00A56802">
        <w:t xml:space="preserve"> Đurđevac</w:t>
      </w:r>
      <w:r w:rsidR="00200042">
        <w:t>,</w:t>
      </w:r>
      <w:r w:rsidR="00ED0604">
        <w:t xml:space="preserve"> </w:t>
      </w:r>
      <w:r w:rsidR="00956830">
        <w:t>OIB: 20949625911</w:t>
      </w:r>
      <w:r w:rsidR="001423C9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956830" w:rsidRPr="00956830">
        <w:t xml:space="preserve"> </w:t>
      </w:r>
      <w:r w:rsidR="00956830">
        <w:t>DANKO zadruga za proizvodnju, posredovanje i poslovne usluge, Grkinska 51, Đurđevac, OIB: 20949625911</w:t>
      </w:r>
      <w:r w:rsidR="001423C9">
        <w:t>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B45C5E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A56802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 xml:space="preserve">postupak nad stečajnim </w:t>
      </w:r>
      <w:r w:rsidR="00956830">
        <w:t>DANKO zadruga za proizvodnju, posredovanje i poslovne usluge, Grkinska 51, Đurđevac, OIB: 20949625911.</w:t>
      </w:r>
    </w:p>
    <w:p w:rsidRDefault="00956830" w:rsidP="00CE3446" w:rsidR="00956830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B45C5E">
        <w:t>Siniša Rajnović, Sv. Trojstva 87, Milanovac, Virovitica, OIB: 86217384445.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956830" w:rsidRPr="00956830">
        <w:t xml:space="preserve"> </w:t>
      </w:r>
      <w:r w:rsidR="00956830">
        <w:t>DANKO zadruga za proizvodnju, posredovanje i poslovne usluge, Grkinska 51, Đurđevac, OIB: 20949625911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DD0269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29.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423C9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956830">
        <w:t>DANKO zadruga za proizvodnju, posredovanje i poslovne usluge, Grkinska 51, 48350 Đurđevac</w:t>
      </w:r>
    </w:p>
    <w:p w:rsidRDefault="002D6D64" w:rsidP="00956830" w:rsidR="00836343" w:rsidRPr="00ED0604">
      <w:pPr>
        <w:numPr>
          <w:ilvl w:val="0"/>
          <w:numId w:val="1"/>
        </w:numPr>
      </w:pPr>
      <w:r>
        <w:t>Upravitelj</w:t>
      </w:r>
      <w:r w:rsidR="00023797">
        <w:t xml:space="preserve"> dužnika</w:t>
      </w:r>
      <w:r w:rsidR="006D4334">
        <w:t xml:space="preserve"> </w:t>
      </w:r>
      <w:r w:rsidR="00956830">
        <w:t>Siniša Horvat, Grkinska 51, 48350 Đurđevac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136D13">
        <w:rPr>
          <w:szCs w:val="24"/>
        </w:rPr>
        <w:t>, Ispostava Đurđevac, Stjepana Radića 1, 48350 Đurđevac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B45C5E">
        <w:t>Siniša Rajnović, Sv. Trojstva 87, Milanovac, 33000 Virovitica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603" w:rsidP="007A75CE" w:rsidR="00454603">
      <w:r>
        <w:separator/>
      </w:r>
    </w:p>
  </w:endnote>
  <w:endnote w:id="0" w:type="continuationSeparator">
    <w:p w:rsidRDefault="00454603" w:rsidP="007A75CE" w:rsidR="00454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603" w:rsidP="007A75CE" w:rsidR="00454603">
      <w:r>
        <w:separator/>
      </w:r>
    </w:p>
  </w:footnote>
  <w:footnote w:id="0" w:type="continuationSeparator">
    <w:p w:rsidRDefault="00454603" w:rsidP="007A75CE" w:rsidR="004546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07FC9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956830">
      <w:t>325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36D13"/>
    <w:rsid w:val="001423C9"/>
    <w:rsid w:val="001E7781"/>
    <w:rsid w:val="00200042"/>
    <w:rsid w:val="00255595"/>
    <w:rsid w:val="002A6059"/>
    <w:rsid w:val="002D6D64"/>
    <w:rsid w:val="0034192E"/>
    <w:rsid w:val="00363C39"/>
    <w:rsid w:val="003B1F97"/>
    <w:rsid w:val="003B5155"/>
    <w:rsid w:val="003E2AE0"/>
    <w:rsid w:val="00402B56"/>
    <w:rsid w:val="004070A8"/>
    <w:rsid w:val="00440410"/>
    <w:rsid w:val="00454603"/>
    <w:rsid w:val="00462D2E"/>
    <w:rsid w:val="00467EEF"/>
    <w:rsid w:val="00472765"/>
    <w:rsid w:val="00482973"/>
    <w:rsid w:val="00497129"/>
    <w:rsid w:val="004A0008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C4FAD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535F1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56830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07FC9"/>
    <w:rsid w:val="00A56802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45C5E"/>
    <w:rsid w:val="00B7038C"/>
    <w:rsid w:val="00B8373D"/>
    <w:rsid w:val="00B9100B"/>
    <w:rsid w:val="00BF18F8"/>
    <w:rsid w:val="00BF5CAE"/>
    <w:rsid w:val="00C033F1"/>
    <w:rsid w:val="00C07229"/>
    <w:rsid w:val="00C7158A"/>
    <w:rsid w:val="00C72FED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D0269"/>
    <w:rsid w:val="00DF4B3F"/>
    <w:rsid w:val="00E10BFD"/>
    <w:rsid w:val="00E5583B"/>
    <w:rsid w:val="00EA059D"/>
    <w:rsid w:val="00EA5D61"/>
    <w:rsid w:val="00ED0604"/>
    <w:rsid w:val="00ED38B6"/>
    <w:rsid w:val="00F0497A"/>
    <w:rsid w:val="00F079DC"/>
    <w:rsid w:val="00F25845"/>
    <w:rsid w:val="00F31904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7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F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FC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F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F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7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F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FC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F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F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St-325/2015</izvorni_sadrzaj>
    <derivirana_varijabla naziv="DomainObject.Predmet.OznakaBroj_1">St-325/2015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DANKO zadruga za proizvodnju, posredovanje i poslovne usluge zastupanog po punomoćniku Siniša Horvat</izvorni_sadrzaj>
    <derivirana_varijabla naziv="DomainObject.Predmet.ProtustrankaFormated_1">  DANKO zadruga za proizvodnju, posredovanje i poslovne usluge zastupanog po punomoćniku Siniša Horvat</derivirana_varijabla>
  </DomainObject.Predmet.ProtustrankaFormated>
  <DomainObject.Predmet.ProtustrankaFormatedOIB>
    <izvorni_sadrzaj>  DANKO zadruga za proizvodnju, posredovanje i poslovne usluge, OIB 20949625911 zastupanog po punomoćniku Siniša Horvat</izvorni_sadrzaj>
    <derivirana_varijabla naziv="DomainObject.Predmet.ProtustrankaFormatedOIB_1">  DANKO zadruga za proizvodnju, posredovanje i poslovne usluge, OIB 20949625911 zastupanog po punomoćniku Siniša Horvat</derivirana_varijabla>
  </DomainObject.Predmet.ProtustrankaFormatedOIB>
  <DomainObject.Predmet.ProtustrankaFormatedWithAdress>
    <izvorni_sadrzaj> DANKO zadruga za proizvodnju, posredovanje i poslovne usluge, Grkinska 51, 48350 Đurđevac zastupanog po punomoćniku Siniša Horvat</izvorni_sadrzaj>
    <derivirana_varijabla naziv="DomainObject.Predmet.ProtustrankaFormatedWithAdress_1"> DANKO zadruga za proizvodnju, posredovanje i poslovne usluge, Grkinska 51, 48350 Đurđevac zastupanog po punomoćniku Siniša Horvat</derivirana_varijabla>
  </DomainObject.Predmet.ProtustrankaFormatedWithAdress>
  <DomainObject.Predmet.ProtustrankaFormatedWithAdressOIB>
    <izvorni_sadrzaj> DANKO zadruga za proizvodnju, posredovanje i poslovne usluge, OIB 20949625911, Grkinska 51, 48350 Đurđevac zastupanog po punomoćniku Siniša Horvat</izvorni_sadrzaj>
    <derivirana_varijabla naziv="DomainObject.Predmet.ProtustrankaFormatedWithAdressOIB_1"> DANKO zadruga za proizvodnju, posredovanje i poslovne usluge, OIB 20949625911, Grkinska 51, 48350 Đurđevac zastupanog po punomoćniku Siniša Horvat</derivirana_varijabla>
  </DomainObject.Predmet.ProtustrankaFormatedWithAdressOIB>
  <DomainObject.Predmet.ProtustrankaWithAdress>
    <izvorni_sadrzaj>DANKO zadruga za proizvodnju, posredovanje i poslovne usluge Grkinska 51, 48350 Đurđevac</izvorni_sadrzaj>
    <derivirana_varijabla naziv="DomainObject.Predmet.ProtustrankaWithAdress_1">DANKO zadruga za proizvodnju, posredovanje i poslovne usluge Grkinska 51, 48350 Đurđevac</derivirana_varijabla>
  </DomainObject.Predmet.ProtustrankaWithAdress>
  <DomainObject.Predmet.ProtustrankaWithAdressOIB>
    <izvorni_sadrzaj>DANKO zadruga za proizvodnju, posredovanje i poslovne usluge, OIB 20949625911, Grkinska 51, 48350 Đurđevac</izvorni_sadrzaj>
    <derivirana_varijabla naziv="DomainObject.Predmet.ProtustrankaWithAdressOIB_1">DANKO zadruga za proizvodnju, posredovanje i poslovne usluge, OIB 20949625911, Grkinska 51, 48350 Đurđevac</derivirana_varijabla>
  </DomainObject.Predmet.ProtustrankaWithAdressOIB>
  <DomainObject.Predmet.ProtustrankaNazivFormated>
    <izvorni_sadrzaj>DANKO zadruga za proizvodnju, posredovanje i poslovne usluge</izvorni_sadrzaj>
    <derivirana_varijabla naziv="DomainObject.Predmet.ProtustrankaNazivFormated_1">DANKO zadruga za proizvodnju, posredovanje i poslovne usluge</derivirana_varijabla>
  </DomainObject.Predmet.ProtustrankaNazivFormated>
  <DomainObject.Predmet.ProtustrankaNazivFormatedOIB>
    <izvorni_sadrzaj>DANKO zadruga za proizvodnju, posredovanje i poslovne usluge, OIB 20949625911</izvorni_sadrzaj>
    <derivirana_varijabla naziv="DomainObject.Predmet.ProtustrankaNazivFormatedOIB_1">DANKO zadruga za proizvodnju, posredovanje i poslovne usluge, OIB 20949625911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A.Cesarca 2, 42000 Varaždin</izvorni_sadrzaj>
    <derivirana_varijabla naziv="DomainObject.Predmet.StrankaFormatedWithAdress_1"> Financijska agencija RC Zagreb Podružnica Varaždin, A.Cesarca 2, 42000 Varaždin</derivirana_varijabla>
  </DomainObject.Predmet.StrankaFormatedWithAdress>
  <DomainObject.Predmet.StrankaFormatedWithAdressOIB>
    <izvorni_sadrzaj> Financijska agencija RC Zagreb Podružnica Varaždin, OIB 85821130368, A.Cesarca 2, 42000 Varaždin</izvorni_sadrzaj>
    <derivirana_varijabla naziv="DomainObject.Predmet.StrankaFormatedWithAdressOIB_1"> Financijska agencija RC Zagreb Podružnica Varaždin, OIB 85821130368, A.Cesarca 2, 42000 Varaždin</derivirana_varijabla>
  </DomainObject.Predmet.StrankaFormatedWithAdressOIB>
  <DomainObject.Predmet.StrankaWithAdress>
    <izvorni_sadrzaj>Financijska agencija RC Zagreb Podružnica Varaždin A.Cesarca 2,42000 Varaždin</izvorni_sadrzaj>
    <derivirana_varijabla naziv="DomainObject.Predmet.StrankaWithAdress_1">Financijska agencija RC Zagreb Podružnica Varaždin A.Cesarca 2,42000 Varaždin</derivirana_varijabla>
  </DomainObject.Predmet.StrankaWithAdress>
  <DomainObject.Predmet.StrankaWithAdressOIB>
    <izvorni_sadrzaj>Financijska agencija RC Zagreb Podružnica Varaždin, OIB 85821130368, A.Cesarca 2,42000 Varaždin</izvorni_sadrzaj>
    <derivirana_varijabla naziv="DomainObject.Predmet.StrankaWithAdressOIB_1">Financijska agencija RC Zagreb Podružnica Varaždin, OIB 85821130368, A.Cesarca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42933.75</izvorni_sadrzaj>
    <derivirana_varijabla naziv="DomainObject.Predmet.TrenutnaVrijednost_1">42933.75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A.Cesarca 2, 42000 Varaždin</item>
    </izvorni_sadrzaj>
    <derivirana_varijabla naziv="DomainObject.Predmet.StrankaListFormatedWithAdress_1">
      <item>Financijska agencija RC Zagreb Podružnica Varaždin, A.Cesarca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A.Cesarca 2, 42000 Varaždin</item>
    </izvorni_sadrzaj>
    <derivirana_varijabla naziv="DomainObject.Predmet.StrankaListFormatedWithAdressOIB_1">
      <item>Financijska agencija RC Zagreb Podružnica Varaždin, OIB 85821130368, A.Cesarca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DANKO zadruga za proizvodnju, posredovanje i poslovne usluge zastupanog po punomoćniku Siniša Horvat</item>
    </izvorni_sadrzaj>
    <derivirana_varijabla naziv="DomainObject.Predmet.ProtuStrankaListFormated_1">
      <item>DANKO zadruga za proizvodnju, posredovanje i poslovne usluge zastupanog po punomoćniku Siniša Horvat</item>
    </derivirana_varijabla>
  </DomainObject.Predmet.ProtuStrankaListFormated>
  <DomainObject.Predmet.ProtuStrankaListFormatedOIB>
    <izvorni_sadrzaj>
      <item>DANKO zadruga za proizvodnju, posredovanje i poslovne usluge, OIB 20949625911 zastupanog po punomoćniku Siniša Horvat</item>
    </izvorni_sadrzaj>
    <derivirana_varijabla naziv="DomainObject.Predmet.ProtuStrankaListFormatedOIB_1">
      <item>DANKO zadruga za proizvodnju, posredovanje i poslovne usluge, OIB 20949625911 zastupanog po punomoćniku Siniša Horvat</item>
    </derivirana_varijabla>
  </DomainObject.Predmet.ProtuStrankaListFormatedOIB>
  <DomainObject.Predmet.ProtuStrankaListFormatedWithAdress>
    <izvorni_sadrzaj>
      <item>DANKO zadruga za proizvodnju, posredovanje i poslovne usluge, Grkinska 51, 48350 Đurđevac zastupanog po punomoćniku Siniša Horvat</item>
    </izvorni_sadrzaj>
    <derivirana_varijabla naziv="DomainObject.Predmet.ProtuStrankaListFormatedWithAdress_1">
      <item>DANKO zadruga za proizvodnju, posredovanje i poslovne usluge, Grkinska 51, 48350 Đurđevac zastupanog po punomoćniku Siniša Horvat</item>
    </derivirana_varijabla>
  </DomainObject.Predmet.ProtuStrankaListFormatedWithAdress>
  <DomainObject.Predmet.ProtuStrankaListFormatedWithAdressOIB>
    <izvorni_sadrzaj>
      <item>DANKO zadruga za proizvodnju, posredovanje i poslovne usluge, OIB 20949625911, Grkinska 51, 48350 Đurđevac zastupanog po punomoćniku Siniša Horvat</item>
    </izvorni_sadrzaj>
    <derivirana_varijabla naziv="DomainObject.Predmet.ProtuStrankaListFormatedWithAdressOIB_1">
      <item>DANKO zadruga za proizvodnju, posredovanje i poslovne usluge, OIB 20949625911, Grkinska 51, 48350 Đurđevac zastupanog po punomoćniku Siniša Horvat</item>
    </derivirana_varijabla>
  </DomainObject.Predmet.ProtuStrankaListFormatedWithAdressOIB>
  <DomainObject.Predmet.ProtuStrankaListNazivFormated>
    <izvorni_sadrzaj>
      <item>DANKO zadruga za proizvodnju, posredovanje i poslovne usluge</item>
    </izvorni_sadrzaj>
    <derivirana_varijabla naziv="DomainObject.Predmet.ProtuStrankaListNazivFormated_1">
      <item>DANKO zadruga za proizvodnju, posredovanje i poslovne usluge</item>
    </derivirana_varijabla>
  </DomainObject.Predmet.ProtuStrankaListNazivFormated>
  <DomainObject.Predmet.ProtuStrankaListNazivFormatedOIB>
    <izvorni_sadrzaj>
      <item>DANKO zadruga za proizvodnju, posredovanje i poslovne usluge, OIB 20949625911</item>
    </izvorni_sadrzaj>
    <derivirana_varijabla naziv="DomainObject.Predmet.ProtuStrankaListNazivFormatedOIB_1">
      <item>DANKO zadruga za proizvodnju, posredovanje i poslovne usluge, OIB 20949625911</item>
    </derivirana_varijabla>
  </DomainObject.Predmet.ProtuStrankaListNazivFormatedOIB>
  <DomainObject.Predmet.OstaliListFormated>
    <izvorni_sadrzaj>
      <item>Sudski registar</item>
      <item>e-Oglasna</item>
      <item>Siniša Horvat punomoćnik sudionika u postupku DANKO zadruga za proizvodnju, posredovanje i poslovne usluge</item>
    </izvorni_sadrzaj>
    <derivirana_varijabla naziv="DomainObject.Predmet.OstaliListFormated_1">
      <item>Sudski registar</item>
      <item>e-Oglasna</item>
      <item>Siniša Horvat punomoćnik sudionika u postupku DANKO zadruga za proizvodnju, posredovanje i poslovne usluge</item>
    </derivirana_varijabla>
  </DomainObject.Predmet.OstaliListFormated>
  <DomainObject.Predmet.OstaliListFormatedOIB>
    <izvorni_sadrzaj>
      <item>Sudski registar</item>
      <item>e-Oglasna</item>
      <item>Siniša Horvat punomoćnik sudionika u postupku DANKO zadruga za proizvodnju, posredovanje i poslovne usluge</item>
    </izvorni_sadrzaj>
    <derivirana_varijabla naziv="DomainObject.Predmet.OstaliListFormatedOIB_1">
      <item>Sudski registar</item>
      <item>e-Oglasna</item>
      <item>Siniša Horvat punomoćnik sudionika u postupku DANKO zadruga za proizvodnju, posredovanje i poslovne usluge</item>
    </derivirana_varijabla>
  </DomainObject.Predmet.OstaliListFormatedOIB>
  <DomainObject.Predmet.OstaliListFormatedWithAdress>
    <izvorni_sadrzaj>
      <item>Sudski registar</item>
      <item>e-Oglasna</item>
      <item>Siniša Horvat, Grkinska 51, 48350 Đurđevac punomoćnik sudionika u postupku DANKO zadruga za proizvodnju, posredovanje i poslovne usluge</item>
    </izvorni_sadrzaj>
    <derivirana_varijabla naziv="DomainObject.Predmet.OstaliListFormatedWithAdress_1">
      <item>Sudski registar</item>
      <item>e-Oglasna</item>
      <item>Siniša Horvat, Grkinska 51, 48350 Đurđevac punomoćnik sudionika u postupku DANKO zadruga za proizvodnju, posredovanje i poslovne usluge</item>
    </derivirana_varijabla>
  </DomainObject.Predmet.OstaliListFormatedWithAdress>
  <DomainObject.Predmet.OstaliListFormatedWithAdressOIB>
    <izvorni_sadrzaj>
      <item>Sudski registar</item>
      <item>e-Oglasna</item>
      <item>Siniša Horvat, Grkinska 51, 48350 Đurđevac punomoćnik sudionika u postupku DANKO zadruga za proizvodnju, posredovanje i poslovne usluge</item>
    </izvorni_sadrzaj>
    <derivirana_varijabla naziv="DomainObject.Predmet.OstaliListFormatedWithAdressOIB_1">
      <item>Sudski registar</item>
      <item>e-Oglasna</item>
      <item>Siniša Horvat, Grkinska 51, 48350 Đurđevac punomoćnik sudionika u postupku DANKO zadruga za proizvodnju, posredovanje i poslovne usluge</item>
    </derivirana_varijabla>
  </DomainObject.Predmet.OstaliListFormatedWithAdressOIB>
  <DomainObject.Predmet.OstaliListNazivFormated>
    <izvorni_sadrzaj>
      <item>Sudski registar</item>
      <item>e-Oglasna</item>
      <item>Siniša Horvat</item>
    </izvorni_sadrzaj>
    <derivirana_varijabla naziv="DomainObject.Predmet.OstaliListNazivFormated_1">
      <item>Sudski registar</item>
      <item>e-Oglasna</item>
      <item>Siniša Horvat</item>
    </derivirana_varijabla>
  </DomainObject.Predmet.OstaliListNazivFormated>
  <DomainObject.Predmet.OstaliListNazivFormatedOIB>
    <izvorni_sadrzaj>
      <item>Sudski registar</item>
      <item>e-Oglasna</item>
      <item>Siniša Horvat</item>
    </izvorni_sadrzaj>
    <derivirana_varijabla naziv="DomainObject.Predmet.OstaliListNazivFormatedOIB_1">
      <item>Sudski registar</item>
      <item>e-Oglasna</item>
      <item>Siniša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DANKO zadruga za proizvodnju, posredovanje i poslovne usluge</izvorni_sadrzaj>
    <derivirana_varijabla naziv="DomainObject.Predmet.ProtustrankaIDrugi_1">DANKO zadruga za proizvodnju, posredovanje i poslovne usluge</derivirana_varijabla>
  </DomainObject.Predmet.ProtustrankaIDrugi>
  <DomainObject.Predmet.StrankaIDrugiAdressOIB>
    <izvorni_sadrzaj>Financijska agencija RC Zagreb Podružnica Varaždin, OIB 85821130368, A.Cesarca 2, 42000 Varaždin</izvorni_sadrzaj>
    <derivirana_varijabla naziv="DomainObject.Predmet.StrankaIDrugiAdressOIB_1">Financijska agencija RC Zagreb Podružnica Varaždin, OIB 85821130368, A.Cesarca 2, 42000 Varaždin</derivirana_varijabla>
  </DomainObject.Predmet.StrankaIDrugiAdressOIB>
  <DomainObject.Predmet.ProtustrankaIDrugiAdressOIB>
    <izvorni_sadrzaj>DANKO zadruga za proizvodnju, posredovanje i poslovne usluge, OIB 20949625911, Grkinska 51, 48350 Đurđevac</izvorni_sadrzaj>
    <derivirana_varijabla naziv="DomainObject.Predmet.ProtustrankaIDrugiAdressOIB_1">DANKO zadruga za proizvodnju, posredovanje i poslovne usluge, OIB 20949625911, Grkinska 51,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DANKO zadruga za proizvodnju, posredovanje i poslovne usluge</item>
      <item>Sudski registar</item>
      <item>e-Oglasna</item>
      <item>Siniša Horvat</item>
    </izvorni_sadrzaj>
    <derivirana_varijabla naziv="DomainObject.Predmet.SudioniciListNaziv_1">
      <item>Financijska agencija RC Zagreb Podružnica Varaždin</item>
      <item>DANKO zadruga za proizvodnju, posredovanje i poslovne usluge</item>
      <item>Sudski registar</item>
      <item>e-Oglasna</item>
      <item>Siniša Horvat</item>
    </derivirana_varijabla>
  </DomainObject.Predmet.SudioniciListNaziv>
  <DomainObject.Predmet.SudioniciListAdressOIB>
    <izvorni_sadrzaj>
      <item>Financijska agencija RC Zagreb Podružnica Varaždin, OIB 85821130368, A.Cesarca 2,42000 Varaždin</item>
      <item>DANKO zadruga za proizvodnju, posredovanje i poslovne usluge, OIB 20949625911, Grkinska 51,48350 Đurđevac</item>
      <item>Sudski registar</item>
      <item>e-Oglasna</item>
      <item>Siniša Horvat, Grkinska 51,48350 Đurđevac</item>
    </izvorni_sadrzaj>
    <derivirana_varijabla naziv="DomainObject.Predmet.SudioniciListAdressOIB_1">
      <item>Financijska agencija RC Zagreb Podružnica Varaždin, OIB 85821130368, A.Cesarca 2,42000 Varaždin</item>
      <item>DANKO zadruga za proizvodnju, posredovanje i poslovne usluge, OIB 20949625911, Grkinska 51,48350 Đurđevac</item>
      <item>Sudski registar</item>
      <item>e-Oglasna</item>
      <item>Siniša Horvat, Grkinska 51,48350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20949625911</item>
      <item>, OIB null</item>
      <item>, OIB null</item>
      <item>, OIB null</item>
    </izvorni_sadrzaj>
    <derivirana_varijabla naziv="DomainObject.Predmet.SudioniciListNazivOIB_1">
      <item>, OIB 85821130368</item>
      <item>, OIB 20949625911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A192B-56D6-427D-B283-907841C19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2937</properties:Characters>
  <properties:Lines>85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2015-12-24T10:02:00Z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2015-12-28T08:26:00Z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