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a88fb" w14:paraId="a6a88fb" w:rsidRDefault="004C3BAF" w:rsidP="0085221D" w:rsidR="00750685" w:rsidRPr="00B37760">
      <w:pPr>
        <w:jc w:val="both"/>
        <w15:collapsed w:val="false"/>
        <w:rPr>
          <w:rStyle w:val="Naglaeno"/>
          <w:b w:val="false"/>
        </w:rPr>
      </w:pPr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>
      <w:pPr>
        <w:ind w:firstLine="708"/>
        <w:jc w:val="both"/>
        <w:rPr>
          <w:color w:val="000000"/>
        </w:rPr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5B43E6">
        <w:t>REPUBLIKA HRVATSKA Ministarstvo financija</w:t>
      </w:r>
      <w:r w:rsidR="00CF12F0">
        <w:t>, Porezna uprava, Područni ured Osijek,</w:t>
      </w:r>
      <w:r w:rsidR="005B43E6">
        <w:t xml:space="preserve"> OIB: </w:t>
      </w:r>
      <w:r w:rsidR="00A66FE8" w:rsidRPr="00A66FE8">
        <w:t>52634238587</w:t>
      </w:r>
      <w:r w:rsidR="005B43E6">
        <w:t>, zastupana po Županijskom državnom odvjetništvu u Osijeku</w:t>
      </w:r>
      <w:r w:rsidR="00A30B3E" w:rsidRPr="0021249D">
        <w:t xml:space="preserve"> </w:t>
      </w:r>
      <w:r w:rsidR="009745DD">
        <w:t xml:space="preserve">za otvaranje stečajnog postupka nad dužnikom </w:t>
      </w:r>
      <w:r w:rsidR="00CF12F0" w:rsidRPr="00CF12F0">
        <w:t>MARINUS LUPUS d.o.o.</w:t>
      </w:r>
      <w:r w:rsidR="009745DD" w:rsidRPr="00372F62">
        <w:t xml:space="preserve">, </w:t>
      </w:r>
      <w:r w:rsidR="00CF12F0" w:rsidRPr="00CF12F0">
        <w:t>Kopačevo</w:t>
      </w:r>
      <w:r w:rsidR="009745DD" w:rsidRPr="00372F62">
        <w:t xml:space="preserve">, </w:t>
      </w:r>
      <w:r w:rsidR="00CF12F0" w:rsidRPr="00CF12F0">
        <w:t xml:space="preserve">Kiš </w:t>
      </w:r>
      <w:proofErr w:type="spellStart"/>
      <w:r w:rsidR="00CF12F0" w:rsidRPr="00CF12F0">
        <w:t>Ferenca</w:t>
      </w:r>
      <w:proofErr w:type="spellEnd"/>
      <w:r w:rsidR="00CF12F0" w:rsidRPr="00CF12F0">
        <w:t xml:space="preserve"> 7</w:t>
      </w:r>
      <w:r w:rsidR="009745DD" w:rsidRPr="00372F62">
        <w:t xml:space="preserve">, MBS: </w:t>
      </w:r>
      <w:r w:rsidR="00CF12F0" w:rsidRPr="00CF12F0">
        <w:t>100001134</w:t>
      </w:r>
      <w:r w:rsidR="009745DD" w:rsidRPr="00372F62">
        <w:t xml:space="preserve">, OIB: </w:t>
      </w:r>
      <w:r w:rsidR="00CF12F0" w:rsidRPr="00CF12F0">
        <w:t>02816803009</w:t>
      </w:r>
      <w:r w:rsidRPr="00372F62">
        <w:rPr>
          <w:color w:val="000000"/>
        </w:rPr>
        <w:t xml:space="preserve">, dana </w:t>
      </w:r>
      <w:r w:rsidR="00A66FE8">
        <w:rPr>
          <w:color w:val="000000"/>
        </w:rPr>
        <w:t>13. veljače</w:t>
      </w:r>
      <w:r w:rsidR="0023004B" w:rsidRPr="00372F62">
        <w:rPr>
          <w:color w:val="000000"/>
        </w:rPr>
        <w:t xml:space="preserve"> 2018</w:t>
      </w:r>
      <w:r w:rsidR="0004776D" w:rsidRPr="00372F62">
        <w:rPr>
          <w:color w:val="000000"/>
        </w:rPr>
        <w:t>. godine</w:t>
      </w:r>
      <w:r w:rsidR="006279E7" w:rsidRPr="00372F62">
        <w:rPr>
          <w:color w:val="000000"/>
        </w:rPr>
        <w:t xml:space="preserve"> </w:t>
      </w:r>
    </w:p>
    <w:p w:rsidRDefault="004A3989" w:rsidP="0085221D" w:rsidR="004A3989" w:rsidRPr="00372F62">
      <w:pPr>
        <w:ind w:firstLine="708"/>
        <w:jc w:val="both"/>
      </w:pPr>
    </w:p>
    <w:p w:rsidRDefault="0013787F" w:rsidP="0085221D" w:rsidR="0013787F" w:rsidRPr="00372F62">
      <w:pPr>
        <w:jc w:val="both"/>
      </w:pPr>
    </w:p>
    <w:p w:rsidRDefault="0085221D" w:rsidP="0004776D" w:rsidR="0085221D" w:rsidRPr="00B37760">
      <w:pPr>
        <w:jc w:val="center"/>
      </w:pPr>
      <w:r w:rsidRPr="00372F62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CF12F0">
        <w:t xml:space="preserve">MARINUS LUPUS d.o.o., Kopačevo, Kiš </w:t>
      </w:r>
      <w:proofErr w:type="spellStart"/>
      <w:r w:rsidR="00CF12F0">
        <w:t>Ferenca</w:t>
      </w:r>
      <w:proofErr w:type="spellEnd"/>
      <w:r w:rsidR="00CF12F0">
        <w:t xml:space="preserve"> 7, MBS: 100001134, OIB: 02816803009</w:t>
      </w:r>
      <w:r w:rsidRPr="00B37760">
        <w:rPr>
          <w:color w:val="000000"/>
        </w:rPr>
        <w:t>.</w:t>
      </w:r>
      <w:r w:rsidR="00E818BE">
        <w:rPr>
          <w:color w:val="000000"/>
        </w:rPr>
        <w:t xml:space="preserve"> </w:t>
      </w:r>
      <w:r w:rsidR="004A3989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F84CE1" w:rsidP="00F84CE1" w:rsidR="00F84CE1">
      <w:pPr>
        <w:jc w:val="both"/>
      </w:pPr>
      <w:r>
        <w:rPr>
          <w:color w:val="000000"/>
        </w:rPr>
        <w:t xml:space="preserve">2. Za privremenog stečajnog upravitelja dužnika imenuje se </w:t>
      </w:r>
      <w:r w:rsidR="00372F62">
        <w:t>Zvonko Tomljanović OIB: 01559486405</w:t>
      </w:r>
      <w:r w:rsidR="00BB477E">
        <w:t xml:space="preserve">, </w:t>
      </w:r>
      <w:r w:rsidR="004A3989">
        <w:t>Našice</w:t>
      </w:r>
      <w:r w:rsidR="00372F62">
        <w:t>, J. Runjanina 7</w:t>
      </w:r>
      <w:r>
        <w:t xml:space="preserve"> izabran metodom slučajnog odabira - automatskom dodjelom s iznimkom.</w:t>
      </w:r>
    </w:p>
    <w:p w:rsidRDefault="0085221D" w:rsidP="00781BD9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960B5C">
        <w:t xml:space="preserve">MARINUS LUPUS d.o.o., Kopačevo, Kiš </w:t>
      </w:r>
      <w:proofErr w:type="spellStart"/>
      <w:r w:rsidR="00960B5C">
        <w:t>Ferenca</w:t>
      </w:r>
      <w:proofErr w:type="spellEnd"/>
      <w:r w:rsidR="00960B5C">
        <w:t xml:space="preserve"> 7, MBS: 100001134, OIB: 02816803009</w:t>
      </w:r>
      <w:r w:rsidR="005D0309">
        <w:t>,</w:t>
      </w:r>
      <w:r w:rsidR="005A3D9C">
        <w:t xml:space="preserve"> za dan</w:t>
      </w:r>
    </w:p>
    <w:p w:rsidRDefault="0013787F" w:rsidP="0085221D" w:rsidR="0013787F" w:rsidRPr="00B37760">
      <w:pPr>
        <w:jc w:val="both"/>
        <w:rPr>
          <w:color w:val="000000"/>
        </w:rPr>
      </w:pPr>
    </w:p>
    <w:p w:rsidRDefault="00F0581C" w:rsidP="00F0581C" w:rsidR="0085221D" w:rsidRPr="00F0581C">
      <w:pPr>
        <w:pStyle w:val="Odlomakpopisa"/>
        <w:numPr>
          <w:ilvl w:val="0"/>
          <w:numId w:val="17"/>
        </w:numPr>
        <w:jc w:val="center"/>
        <w:rPr>
          <w:b/>
        </w:rPr>
      </w:pPr>
      <w:r>
        <w:rPr>
          <w:b/>
          <w:color w:val="000000"/>
        </w:rPr>
        <w:t>travnja</w:t>
      </w:r>
      <w:r w:rsidR="00ED6F97" w:rsidRPr="00F0581C">
        <w:rPr>
          <w:b/>
          <w:color w:val="000000"/>
        </w:rPr>
        <w:t xml:space="preserve"> 201</w:t>
      </w:r>
      <w:r w:rsidR="00DB48D4" w:rsidRPr="00F0581C">
        <w:rPr>
          <w:b/>
          <w:color w:val="000000"/>
        </w:rPr>
        <w:t>8</w:t>
      </w:r>
      <w:r w:rsidR="00ED6F97" w:rsidRPr="00F0581C">
        <w:rPr>
          <w:b/>
          <w:color w:val="000000"/>
        </w:rPr>
        <w:t xml:space="preserve">. u </w:t>
      </w:r>
      <w:r w:rsidR="00AC0D82" w:rsidRPr="00F0581C">
        <w:rPr>
          <w:b/>
          <w:color w:val="000000"/>
        </w:rPr>
        <w:t>10</w:t>
      </w:r>
      <w:r w:rsidR="008F4294" w:rsidRPr="00F0581C">
        <w:rPr>
          <w:b/>
          <w:color w:val="000000"/>
        </w:rPr>
        <w:t>,</w:t>
      </w:r>
      <w:r w:rsidR="00960B5C">
        <w:rPr>
          <w:b/>
          <w:color w:val="000000"/>
        </w:rPr>
        <w:t>4</w:t>
      </w:r>
      <w:r w:rsidR="008F4294" w:rsidRPr="00F0581C">
        <w:rPr>
          <w:b/>
          <w:color w:val="000000"/>
        </w:rPr>
        <w:t>0</w:t>
      </w:r>
      <w:r w:rsidR="0085221D" w:rsidRPr="00F0581C">
        <w:rPr>
          <w:b/>
          <w:color w:val="000000"/>
        </w:rPr>
        <w:t xml:space="preserve"> sati</w:t>
      </w:r>
    </w:p>
    <w:p w:rsidRDefault="00224B78" w:rsidP="00014B0E" w:rsidR="0085221D" w:rsidRPr="00EC2419">
      <w:pPr>
        <w:jc w:val="center"/>
        <w:rPr>
          <w:b/>
        </w:rPr>
      </w:pPr>
      <w:r>
        <w:rPr>
          <w:b/>
          <w:color w:val="000000"/>
        </w:rPr>
        <w:t xml:space="preserve">    </w:t>
      </w:r>
      <w:r w:rsidR="0085221D" w:rsidRPr="00EC2419">
        <w:rPr>
          <w:b/>
          <w:color w:val="000000"/>
        </w:rPr>
        <w:t>u prostorijama Trgovačkog suda u Osijeku</w:t>
      </w:r>
    </w:p>
    <w:p w:rsidRDefault="00772DC5" w:rsidP="008F2CA5" w:rsidR="006C7479" w:rsidRPr="0051277F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 </w:t>
      </w:r>
      <w:r w:rsidR="00224B78">
        <w:rPr>
          <w:b/>
          <w:color w:val="000000"/>
        </w:rPr>
        <w:t xml:space="preserve">   </w:t>
      </w:r>
      <w:r w:rsidR="0085221D"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="0085221D" w:rsidRPr="00EC2419">
        <w:rPr>
          <w:b/>
          <w:color w:val="000000"/>
        </w:rPr>
        <w:t>/I.</w:t>
      </w:r>
    </w:p>
    <w:p w:rsidRDefault="0085221D" w:rsidP="00014B0E" w:rsidR="0085221D" w:rsidRPr="00B37760">
      <w:pPr>
        <w:jc w:val="center"/>
        <w:rPr>
          <w:color w:val="000000"/>
        </w:rPr>
      </w:pPr>
      <w:r w:rsidRPr="00D571CA">
        <w:rPr>
          <w:color w:val="000000"/>
        </w:rPr>
        <w:lastRenderedPageBreak/>
        <w:t>Obrazloženje</w:t>
      </w:r>
    </w:p>
    <w:p w:rsidRDefault="0013787F" w:rsidP="00BA415D" w:rsidR="0013787F"/>
    <w:p w:rsidRDefault="008775CB" w:rsidP="00014B0E" w:rsidR="008775CB" w:rsidRPr="00B37760">
      <w:pPr>
        <w:jc w:val="center"/>
      </w:pPr>
    </w:p>
    <w:p w:rsidRDefault="00C9157E" w:rsidP="00C9157E" w:rsidR="00C9157E">
      <w:pPr>
        <w:ind w:firstLine="708"/>
        <w:jc w:val="both"/>
      </w:pPr>
      <w:r w:rsidRPr="00311641">
        <w:t xml:space="preserve">Dana </w:t>
      </w:r>
      <w:r w:rsidR="00D571CA">
        <w:t>2. kolovoza 2017</w:t>
      </w:r>
      <w:r w:rsidRPr="00311641">
        <w:t xml:space="preserve">. godine zaprimljen je na ovome sudu prijedlog </w:t>
      </w:r>
      <w:r w:rsidR="00A4310C" w:rsidRPr="0021249D">
        <w:t xml:space="preserve">FINANCIJSKE AGENCIJE Regionalni centar Osijek, Podružnica Osijek, L. </w:t>
      </w:r>
      <w:proofErr w:type="spellStart"/>
      <w:r w:rsidR="00A4310C" w:rsidRPr="0021249D">
        <w:t>J</w:t>
      </w:r>
      <w:r w:rsidR="00A4310C">
        <w:t>ä</w:t>
      </w:r>
      <w:r w:rsidR="00A4310C" w:rsidRPr="0021249D">
        <w:t>gera</w:t>
      </w:r>
      <w:proofErr w:type="spellEnd"/>
      <w:r w:rsidR="00A4310C" w:rsidRPr="0021249D">
        <w:t xml:space="preserve"> 3, Osijek, OIB: 85821130368</w:t>
      </w:r>
      <w:r>
        <w:t xml:space="preserve"> klasa: 110-07/1</w:t>
      </w:r>
      <w:r w:rsidR="00D571CA">
        <w:t>7</w:t>
      </w:r>
      <w:r>
        <w:t xml:space="preserve">-01/04 </w:t>
      </w:r>
      <w:proofErr w:type="spellStart"/>
      <w:r>
        <w:t>Ur</w:t>
      </w:r>
      <w:proofErr w:type="spellEnd"/>
      <w:r>
        <w:t>. broj 04-06-1</w:t>
      </w:r>
      <w:r w:rsidR="00D571CA">
        <w:t>7</w:t>
      </w:r>
      <w:r>
        <w:t>-</w:t>
      </w:r>
      <w:r w:rsidR="00D571CA">
        <w:t>3953</w:t>
      </w:r>
      <w:r>
        <w:t xml:space="preserve"> od </w:t>
      </w:r>
      <w:r w:rsidR="00D571CA">
        <w:t xml:space="preserve">1. kolovoza 2017. </w:t>
      </w:r>
      <w:r>
        <w:t xml:space="preserve">godine, za </w:t>
      </w:r>
      <w:r w:rsidR="007F4674">
        <w:t>provedbu</w:t>
      </w:r>
      <w:r>
        <w:t xml:space="preserve"> </w:t>
      </w:r>
      <w:r w:rsidR="007F4674">
        <w:t xml:space="preserve">skraćenog </w:t>
      </w:r>
      <w:r>
        <w:t xml:space="preserve">stečajnog postupka nad dužnikom </w:t>
      </w:r>
      <w:r w:rsidR="00503860">
        <w:t xml:space="preserve">MARINUS LUPUS d.o.o., Kopačevo, Kiš </w:t>
      </w:r>
      <w:proofErr w:type="spellStart"/>
      <w:r w:rsidR="00503860">
        <w:t>Ferenca</w:t>
      </w:r>
      <w:proofErr w:type="spellEnd"/>
      <w:r w:rsidR="00503860">
        <w:t xml:space="preserve"> 7, MBS: 100001134, OIB: 02816803009</w:t>
      </w:r>
      <w:r>
        <w:t>.</w:t>
      </w:r>
      <w:r w:rsidR="0048364F">
        <w:t xml:space="preserve"> </w:t>
      </w:r>
      <w:r w:rsidR="00DD24EA">
        <w:t xml:space="preserve"> </w:t>
      </w:r>
      <w:r w:rsidR="00F12405">
        <w:t xml:space="preserve"> </w:t>
      </w:r>
    </w:p>
    <w:p w:rsidRDefault="00C9157E" w:rsidP="00C9157E" w:rsidR="00C9157E">
      <w:pPr>
        <w:ind w:firstLine="708"/>
        <w:jc w:val="both"/>
      </w:pPr>
    </w:p>
    <w:p w:rsidRDefault="00C9157E" w:rsidP="00C9157E" w:rsidR="00C9157E">
      <w:pPr>
        <w:ind w:firstLine="708"/>
        <w:jc w:val="both"/>
      </w:pPr>
      <w:r>
        <w:t xml:space="preserve">U zahtjevu je navela da na dan </w:t>
      </w:r>
      <w:r w:rsidR="00503860">
        <w:t>31</w:t>
      </w:r>
      <w:r w:rsidR="00F12405">
        <w:t xml:space="preserve">. </w:t>
      </w:r>
      <w:r w:rsidR="00503860">
        <w:t>srpnja</w:t>
      </w:r>
      <w:r w:rsidR="00F12405">
        <w:t xml:space="preserve"> 201</w:t>
      </w:r>
      <w:r w:rsidR="00665C97">
        <w:t>7</w:t>
      </w:r>
      <w:r w:rsidR="00F12405">
        <w:t xml:space="preserve">. </w:t>
      </w:r>
      <w:r>
        <w:t xml:space="preserve">godine dužnik u Očevidniku redoslijeda osnova za plaćanje ima evidentirane neizvršene osnove za plaćanje u </w:t>
      </w:r>
      <w:r w:rsidRPr="00136561">
        <w:t xml:space="preserve">neprekinutom razdoblju od </w:t>
      </w:r>
      <w:r w:rsidR="00DD24EA" w:rsidRPr="00136561">
        <w:t>120</w:t>
      </w:r>
      <w:r w:rsidRPr="00136561">
        <w:t xml:space="preserve"> dana, u ukupnom iznosu od </w:t>
      </w:r>
      <w:r w:rsidR="00503860">
        <w:t>166.900,28</w:t>
      </w:r>
      <w:r w:rsidRPr="00136561">
        <w:t xml:space="preserve"> kn, u koji iznos je</w:t>
      </w:r>
      <w:r>
        <w:t xml:space="preserve"> uračunata kamata i naknada FINE za provedbu ovrhe na novčanim sredstvima dužnika. Navodi da dužnik </w:t>
      </w:r>
      <w:r w:rsidR="009761C4">
        <w:t>nema</w:t>
      </w:r>
      <w:r>
        <w:t xml:space="preserve"> zaposlen</w:t>
      </w:r>
      <w:r w:rsidR="00545359">
        <w:t>ih</w:t>
      </w:r>
      <w:r>
        <w:t xml:space="preserve"> radnika.</w:t>
      </w:r>
    </w:p>
    <w:p w:rsidRDefault="00C9157E" w:rsidP="00C9157E" w:rsidR="00C9157E">
      <w:pPr>
        <w:ind w:firstLine="708"/>
        <w:jc w:val="both"/>
      </w:pPr>
    </w:p>
    <w:p w:rsidRDefault="00C9157E" w:rsidP="00241003" w:rsidR="00C9157E">
      <w:pPr>
        <w:ind w:firstLine="708"/>
        <w:jc w:val="both"/>
      </w:pPr>
      <w:r>
        <w:t xml:space="preserve">FINA je dostavila popis računa i oročenih novčanih sredstava dužnika na dan </w:t>
      </w:r>
      <w:r w:rsidR="00665C97">
        <w:t xml:space="preserve">31. srpnja 2017. </w:t>
      </w:r>
      <w:r>
        <w:t xml:space="preserve">godine te u svom podnesku od </w:t>
      </w:r>
      <w:r w:rsidR="00665C97">
        <w:t>1. kolovoza 2017.</w:t>
      </w:r>
      <w:r w:rsidR="004F54B2">
        <w:t xml:space="preserve"> </w:t>
      </w:r>
      <w:r>
        <w:t xml:space="preserve">godine navodi da dužnik na dan </w:t>
      </w:r>
      <w:r w:rsidR="004F54B2">
        <w:t xml:space="preserve">31. srpnja 2017. </w:t>
      </w:r>
      <w:r>
        <w:t xml:space="preserve">godine u Jedinstvenom registru računa </w:t>
      </w:r>
      <w:r w:rsidR="00F53100">
        <w:t>nema</w:t>
      </w:r>
      <w:r>
        <w:t xml:space="preserve"> otvorene račune i oročena novčana sredstva</w:t>
      </w:r>
      <w:r w:rsidR="00E1624B">
        <w:rPr>
          <w:color w:val="000000"/>
        </w:rPr>
        <w:t xml:space="preserve">, </w:t>
      </w:r>
      <w:r w:rsidR="00E1624B">
        <w:t xml:space="preserve">te da na temelju čl. 112. </w:t>
      </w:r>
      <w:r w:rsidR="00635EE3">
        <w:t xml:space="preserve"> </w:t>
      </w:r>
      <w:r w:rsidR="00E1624B">
        <w:t xml:space="preserve">st. 5. Stečajnog zakona dužnik na dan </w:t>
      </w:r>
      <w:r w:rsidR="004F54B2">
        <w:t xml:space="preserve">31. srpnja 2017. </w:t>
      </w:r>
      <w:r w:rsidR="00E05E2D">
        <w:t xml:space="preserve"> </w:t>
      </w:r>
      <w:r w:rsidR="00E1624B" w:rsidRPr="00B34666">
        <w:t>godine</w:t>
      </w:r>
      <w:r w:rsidR="00E1624B">
        <w:t xml:space="preserve"> na ime predujma za namirenje troškova stečajnog postupka </w:t>
      </w:r>
      <w:r w:rsidR="007B7A34">
        <w:t>nema</w:t>
      </w:r>
      <w:r w:rsidR="008F47C0">
        <w:t xml:space="preserve"> zaplijenjena novčana sredstva.</w:t>
      </w:r>
      <w:r w:rsidR="00F53100">
        <w:t xml:space="preserve"> </w:t>
      </w:r>
      <w:r w:rsidR="004F54B2">
        <w:t xml:space="preserve"> </w:t>
      </w:r>
    </w:p>
    <w:p w:rsidRDefault="000303CB" w:rsidP="00C9157E" w:rsidR="000303CB">
      <w:pPr>
        <w:ind w:firstLine="708"/>
        <w:jc w:val="both"/>
      </w:pPr>
    </w:p>
    <w:p w:rsidRDefault="000A7178" w:rsidP="000A7178" w:rsidR="000A7178">
      <w:pPr>
        <w:ind w:firstLine="708"/>
        <w:jc w:val="both"/>
      </w:pPr>
      <w:r w:rsidRPr="005A0549">
        <w:t xml:space="preserve">Trgovački sud u Osijeku je dana </w:t>
      </w:r>
      <w:r w:rsidR="00373C52" w:rsidRPr="005A0549">
        <w:t>6. rujna 2017.</w:t>
      </w:r>
      <w:r w:rsidR="00ED593F" w:rsidRPr="005A0549">
        <w:t xml:space="preserve"> </w:t>
      </w:r>
      <w:r w:rsidRPr="005A0549">
        <w:t xml:space="preserve">godine objavio oglas na mrežnoj stranici e-Oglasna ploča sudova pod poslovnim brojem </w:t>
      </w:r>
      <w:r w:rsidR="00173D9F" w:rsidRPr="005A0549">
        <w:t>6</w:t>
      </w:r>
      <w:r w:rsidRPr="005A0549">
        <w:t xml:space="preserve"> St-</w:t>
      </w:r>
      <w:r w:rsidR="005A0549">
        <w:t>1352</w:t>
      </w:r>
      <w:r w:rsidRPr="005A0549">
        <w:t>/</w:t>
      </w:r>
      <w:r w:rsidR="00173D9F" w:rsidRPr="005A0549">
        <w:t>1</w:t>
      </w:r>
      <w:r w:rsidR="005A0549">
        <w:t>7</w:t>
      </w:r>
      <w:r w:rsidR="00173D9F" w:rsidRPr="005A0549">
        <w:t>-3</w:t>
      </w:r>
      <w:r w:rsidRPr="005A0549">
        <w:t xml:space="preserve"> od</w:t>
      </w:r>
      <w:r>
        <w:t xml:space="preserve"> </w:t>
      </w:r>
      <w:r w:rsidR="0014612B">
        <w:t>6. rujna 2017.</w:t>
      </w:r>
      <w:r>
        <w:t xml:space="preserve">  godine sukladno čl. 430</w:t>
      </w:r>
      <w:r>
        <w:rPr>
          <w:color w:val="000000"/>
        </w:rPr>
        <w:t xml:space="preserve">. Stečajnog zakona (Narodne novine 71/15) </w:t>
      </w:r>
      <w:r>
        <w:t xml:space="preserve">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0A7178" w:rsidP="000A7178" w:rsidR="000A7178">
      <w:pPr>
        <w:ind w:firstLine="708"/>
        <w:jc w:val="both"/>
      </w:pPr>
    </w:p>
    <w:p w:rsidRDefault="000A7178" w:rsidP="000A7178" w:rsidR="000A7178">
      <w:pPr>
        <w:ind w:firstLine="708"/>
        <w:jc w:val="both"/>
      </w:pPr>
      <w:r w:rsidRPr="002C39B9">
        <w:t xml:space="preserve">Podneskom zaprimljenim, kod ovog suda dana </w:t>
      </w:r>
      <w:r w:rsidR="002C39B9">
        <w:t>1</w:t>
      </w:r>
      <w:r w:rsidR="00C8759E">
        <w:t>8</w:t>
      </w:r>
      <w:r w:rsidR="002C39B9">
        <w:t xml:space="preserve">. </w:t>
      </w:r>
      <w:r w:rsidR="00C8759E">
        <w:t>rujna</w:t>
      </w:r>
      <w:r w:rsidR="002C39B9">
        <w:t xml:space="preserve"> 201</w:t>
      </w:r>
      <w:r w:rsidR="009D232B">
        <w:t>7</w:t>
      </w:r>
      <w:r w:rsidR="002C39B9">
        <w:t>.</w:t>
      </w:r>
      <w:r w:rsidRPr="002C39B9">
        <w:t xml:space="preserve"> godine, vjerovnik</w:t>
      </w:r>
      <w:r>
        <w:t xml:space="preserve"> </w:t>
      </w:r>
      <w:r w:rsidR="009D232B">
        <w:t xml:space="preserve">REPUBLIKA HRVATSKA Ministarstvo financija, Porezna uprava, Područni ured Osijek, OIB: </w:t>
      </w:r>
      <w:r w:rsidR="009D232B" w:rsidRPr="00A66FE8">
        <w:t>52634238587</w:t>
      </w:r>
      <w:r w:rsidR="009D232B">
        <w:t>, zastupana po Županijskom državnom odvjetništvu u Osijeku</w:t>
      </w:r>
      <w:r w:rsidR="002C39B9">
        <w:t>, podnijela je</w:t>
      </w:r>
      <w:r>
        <w:t xml:space="preserve"> prijedlog za otvaranjem stečajnog postupka nad dužnikom </w:t>
      </w:r>
      <w:r w:rsidR="009D232B">
        <w:t xml:space="preserve">MARINUS LUPUS d.o.o., Kopačevo, Kiš </w:t>
      </w:r>
      <w:proofErr w:type="spellStart"/>
      <w:r w:rsidR="009D232B">
        <w:t>Ferenca</w:t>
      </w:r>
      <w:proofErr w:type="spellEnd"/>
      <w:r w:rsidR="009D232B">
        <w:t xml:space="preserve"> 7, MBS: 100001134, OIB: 02816803009</w:t>
      </w:r>
      <w:r>
        <w:t xml:space="preserve">, uz koji prijedlog je dostavila dokaz o postojanju svoje tražbine i postojanju stečajnog razloga iz članka 6. stav 2. Stečajnog zakona: nesposobnosti za plaćanje.     </w:t>
      </w:r>
      <w:r w:rsidR="00C511C8">
        <w:t xml:space="preserve"> </w:t>
      </w:r>
    </w:p>
    <w:p w:rsidRDefault="003230F5" w:rsidP="000A7178" w:rsidR="000A7178">
      <w:pPr>
        <w:ind w:firstLine="708"/>
        <w:jc w:val="both"/>
      </w:pPr>
      <w:r>
        <w:t xml:space="preserve"> </w:t>
      </w:r>
    </w:p>
    <w:p w:rsidRDefault="000A7178" w:rsidP="000A7178" w:rsidR="000A7178">
      <w:pPr>
        <w:ind w:firstLine="720"/>
        <w:jc w:val="both"/>
      </w:pPr>
      <w:r>
        <w:t xml:space="preserve">Slijedom navedenog, budući nisu ispunjeni uvjeti za istovremeno otvaranje i zaključenje skraćenog stečajnog postupka nad dužnikom, u smislu odredbe članka 431. </w:t>
      </w:r>
      <w:r>
        <w:rPr>
          <w:color w:val="000000"/>
        </w:rPr>
        <w:t>SZ-a</w:t>
      </w:r>
      <w:r w:rsidR="00C511C8">
        <w:rPr>
          <w:color w:val="000000"/>
        </w:rPr>
        <w:t xml:space="preserve"> </w:t>
      </w:r>
      <w:r>
        <w:t>sukladno članku 433. SZ-a obustavljen je skraćeni stečajni postupak nad dužnikom, te je određeno da će se postupak nad dužnikom nastaviti primjenom općih odredbi Stečajnog zakona.</w:t>
      </w:r>
    </w:p>
    <w:p w:rsidRDefault="000A7178" w:rsidP="000A7178" w:rsidR="000A7178" w:rsidRPr="000377BE">
      <w:pPr>
        <w:jc w:val="both"/>
      </w:pPr>
    </w:p>
    <w:p w:rsidRDefault="000A7178" w:rsidP="000A7178" w:rsidR="000A7178">
      <w:pPr>
        <w:ind w:firstLine="708"/>
        <w:jc w:val="both"/>
      </w:pPr>
      <w:r w:rsidRPr="00A51138">
        <w:rPr>
          <w:color w:val="000000"/>
        </w:rPr>
        <w:t>Temeljem odredbe čl. 84. st. 1., čl. 85., a u vezi s čl. 119. st. 6.  Stečajnog zakona</w:t>
      </w:r>
      <w:r>
        <w:rPr>
          <w:color w:val="000000"/>
        </w:rPr>
        <w:t xml:space="preserve"> (Narodne novine 71/15 i 104/17 dalje: SZ-a) odlučeno je kao u t. 2. izreke ovoga rješenja </w:t>
      </w:r>
      <w:r w:rsidRPr="008F65D7">
        <w:rPr>
          <w:color w:val="000000"/>
        </w:rPr>
        <w:t xml:space="preserve">budući </w:t>
      </w:r>
      <w:r>
        <w:rPr>
          <w:color w:val="000000"/>
        </w:rPr>
        <w:t xml:space="preserve">da stečajna upraviteljica Sanja </w:t>
      </w:r>
      <w:proofErr w:type="spellStart"/>
      <w:r>
        <w:rPr>
          <w:color w:val="000000"/>
        </w:rPr>
        <w:t>Mišević</w:t>
      </w:r>
      <w:proofErr w:type="spellEnd"/>
      <w:r>
        <w:rPr>
          <w:color w:val="000000"/>
        </w:rPr>
        <w:t xml:space="preserve"> na temelju Mišljenja povjerenstva za </w:t>
      </w:r>
      <w:r>
        <w:rPr>
          <w:color w:val="000000"/>
        </w:rPr>
        <w:lastRenderedPageBreak/>
        <w:t xml:space="preserve">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0A7178" w:rsidP="000A7178" w:rsidR="000A7178">
      <w:pPr>
        <w:jc w:val="both"/>
        <w:rPr>
          <w:color w:val="000000"/>
        </w:rPr>
      </w:pPr>
    </w:p>
    <w:p w:rsidRDefault="000A7178" w:rsidP="000A7178" w:rsidR="000A7178">
      <w:pPr>
        <w:ind w:firstLine="720"/>
        <w:jc w:val="both"/>
      </w:pPr>
      <w:r>
        <w:t>Sud je utvrdio da je predlagatelj ovlašten za podnošenje predmetnoga prijedloga temeljem odredbe čl. 109. st. 1. SZ-a,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85221D" w:rsidP="0085221D" w:rsidR="0085221D">
      <w:pPr>
        <w:jc w:val="both"/>
      </w:pPr>
    </w:p>
    <w:p w:rsidRDefault="00E829A8" w:rsidP="0085221D" w:rsidR="00E829A8" w:rsidRPr="00B37760">
      <w:pPr>
        <w:jc w:val="both"/>
      </w:pPr>
    </w:p>
    <w:p w:rsidRDefault="00732816" w:rsidP="00A116B4" w:rsidR="00F076C6">
      <w:pPr>
        <w:jc w:val="center"/>
      </w:pPr>
      <w:r w:rsidRPr="00B37760">
        <w:t xml:space="preserve">U Osijeku </w:t>
      </w:r>
      <w:r w:rsidR="002C39B9">
        <w:t>13. veljače</w:t>
      </w:r>
      <w:r w:rsidR="00CF5A9F">
        <w:t xml:space="preserve"> 2018</w:t>
      </w:r>
      <w:r w:rsidRPr="00B37760">
        <w:t>.</w:t>
      </w:r>
    </w:p>
    <w:p w:rsidRDefault="00E829A8" w:rsidP="00A116B4" w:rsidR="00E829A8" w:rsidRPr="00B37760">
      <w:pPr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  <w:bookmarkStart w:name="_GoBack" w:id="0"/>
      <w:bookmarkEnd w:id="0"/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0D2D4F">
      <w:pPr>
        <w:jc w:val="both"/>
        <w:rPr>
          <w:color w:val="000000"/>
        </w:rPr>
      </w:pPr>
      <w:r w:rsidRPr="00B37760">
        <w:rPr>
          <w:color w:val="000000"/>
        </w:rPr>
        <w:t>Protiv ovoga rješenja nije dopuštena posebna žalba (čl. 115. st. 1. SZ-a).</w:t>
      </w:r>
    </w:p>
    <w:p w:rsidRDefault="00C511C8" w:rsidP="0085221D" w:rsidR="00C511C8">
      <w:pPr>
        <w:jc w:val="both"/>
        <w:rPr>
          <w:color w:val="000000"/>
        </w:rPr>
      </w:pPr>
    </w:p>
    <w:p w:rsidRDefault="00C511C8" w:rsidP="0085221D" w:rsidR="00C511C8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3230F5" w:rsidP="009D232B" w:rsidR="009D232B">
      <w:pPr>
        <w:jc w:val="both"/>
      </w:pPr>
      <w:r>
        <w:t>-</w:t>
      </w:r>
      <w:r w:rsidRPr="003230F5">
        <w:t xml:space="preserve">privremeni </w:t>
      </w:r>
      <w:proofErr w:type="spellStart"/>
      <w:r w:rsidRPr="003230F5">
        <w:t>steč</w:t>
      </w:r>
      <w:proofErr w:type="spellEnd"/>
      <w:r w:rsidRPr="003230F5">
        <w:t xml:space="preserve">. upravitelj Zvonko Tomljanović, Našice, J. Runjanina 7 </w:t>
      </w:r>
      <w:r w:rsidR="009D232B">
        <w:t>uz presliku lista 7-19</w:t>
      </w:r>
    </w:p>
    <w:p w:rsidRDefault="009D232B" w:rsidP="009D232B" w:rsidR="009D232B">
      <w:pPr>
        <w:jc w:val="both"/>
      </w:pPr>
      <w:r>
        <w:t xml:space="preserve">-dužniku MARINUS LUPUS d.o.o., Kopačevo, Kiš </w:t>
      </w:r>
      <w:proofErr w:type="spellStart"/>
      <w:r>
        <w:t>Ferenca</w:t>
      </w:r>
      <w:proofErr w:type="spellEnd"/>
      <w:r>
        <w:t xml:space="preserve"> 7</w:t>
      </w:r>
    </w:p>
    <w:p w:rsidRDefault="009D232B" w:rsidP="009D232B" w:rsidR="009D232B">
      <w:pPr>
        <w:jc w:val="both"/>
      </w:pPr>
      <w:r>
        <w:t>-</w:t>
      </w:r>
      <w:proofErr w:type="spellStart"/>
      <w:r>
        <w:t>zz</w:t>
      </w:r>
      <w:proofErr w:type="spellEnd"/>
      <w:r>
        <w:t xml:space="preserve"> dužnika </w:t>
      </w:r>
      <w:proofErr w:type="spellStart"/>
      <w:r w:rsidRPr="009D232B">
        <w:t>Andás</w:t>
      </w:r>
      <w:proofErr w:type="spellEnd"/>
      <w:r w:rsidRPr="009D232B">
        <w:t xml:space="preserve"> </w:t>
      </w:r>
      <w:proofErr w:type="spellStart"/>
      <w:r w:rsidRPr="009D232B">
        <w:t>Sápi</w:t>
      </w:r>
      <w:proofErr w:type="spellEnd"/>
      <w:r w:rsidRPr="009D232B">
        <w:t xml:space="preserve">, Ukrajina, </w:t>
      </w:r>
      <w:proofErr w:type="spellStart"/>
      <w:r w:rsidRPr="009D232B">
        <w:t>Gyula</w:t>
      </w:r>
      <w:proofErr w:type="spellEnd"/>
      <w:r w:rsidRPr="009D232B">
        <w:t xml:space="preserve">, </w:t>
      </w:r>
      <w:proofErr w:type="spellStart"/>
      <w:r w:rsidRPr="009D232B">
        <w:t>Kossuth</w:t>
      </w:r>
      <w:proofErr w:type="spellEnd"/>
      <w:r w:rsidRPr="009D232B">
        <w:t xml:space="preserve"> </w:t>
      </w:r>
      <w:proofErr w:type="spellStart"/>
      <w:r w:rsidRPr="009D232B">
        <w:t>Utca</w:t>
      </w:r>
      <w:proofErr w:type="spellEnd"/>
      <w:r w:rsidRPr="009D232B">
        <w:t xml:space="preserve"> 173</w:t>
      </w:r>
      <w:r>
        <w:t xml:space="preserve"> – putem e-oglasne poče suda</w:t>
      </w:r>
    </w:p>
    <w:p w:rsidRDefault="009D232B" w:rsidP="009D232B" w:rsidR="009D232B">
      <w:pPr>
        <w:jc w:val="both"/>
      </w:pPr>
      <w:r>
        <w:t>- ŽDO GUO Osijek</w:t>
      </w:r>
    </w:p>
    <w:p w:rsidRDefault="009D232B" w:rsidP="009D232B" w:rsidR="009D232B">
      <w:pPr>
        <w:jc w:val="both"/>
      </w:pPr>
      <w:r>
        <w:t xml:space="preserve">-FINA </w:t>
      </w:r>
    </w:p>
    <w:p w:rsidRDefault="009D232B" w:rsidP="009D232B" w:rsidR="009D232B">
      <w:pPr>
        <w:jc w:val="both"/>
      </w:pPr>
      <w:r>
        <w:t>-Ministarstvu pravosuđa RH, Zagreb, Ulica Grada Vukovara 49, elektroničkom poštom</w:t>
      </w:r>
    </w:p>
    <w:p w:rsidRDefault="009D232B" w:rsidP="009D232B" w:rsidR="009D232B">
      <w:pPr>
        <w:jc w:val="both"/>
      </w:pPr>
      <w:r>
        <w:t>-</w:t>
      </w:r>
      <w:proofErr w:type="spellStart"/>
      <w:r>
        <w:t>eOgl</w:t>
      </w:r>
      <w:proofErr w:type="spellEnd"/>
      <w:r>
        <w:t xml:space="preserve">. ploča </w:t>
      </w:r>
    </w:p>
    <w:p w:rsidRDefault="009D232B" w:rsidP="009D232B" w:rsidR="006D3C3F" w:rsidRPr="00B37760">
      <w:pPr>
        <w:jc w:val="both"/>
      </w:pPr>
      <w:r>
        <w:t>-R 17.4.2018 u 10,40h</w:t>
      </w: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05AD" w:rsidR="003D05AD">
      <w:r>
        <w:separator/>
      </w:r>
    </w:p>
  </w:endnote>
  <w:endnote w:id="0" w:type="continuationSeparator">
    <w:p w:rsidRDefault="003D05AD" w:rsidR="003D05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05AD" w:rsidR="003D05AD">
      <w:r>
        <w:separator/>
      </w:r>
    </w:p>
  </w:footnote>
  <w:footnote w:id="0" w:type="continuationSeparator">
    <w:p w:rsidRDefault="003D05AD" w:rsidR="003D05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115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C60287" w:rsidR="00C6028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C60287">
      <w:t>7 St-1502/17-12</w:t>
    </w:r>
  </w:p>
  <w:p w:rsidRDefault="00A66FE8" w:rsidP="00A66FE8" w:rsidR="00A66FE8">
    <w:pPr>
      <w:jc w:val="right"/>
    </w:pPr>
  </w:p>
  <w:p w:rsidRDefault="000F69D2" w:rsidP="000F69D2" w:rsidR="000F69D2">
    <w:pPr>
      <w:jc w:val="right"/>
    </w:pPr>
  </w:p>
  <w:p w:rsidRDefault="0003363F" w:rsidP="0003363F" w:rsidR="0003363F">
    <w:pPr>
      <w:jc w:val="right"/>
    </w:pPr>
  </w:p>
  <w:p w:rsidRDefault="00546D11" w:rsidP="005F7DA7" w:rsidR="00546D11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456A86" w:rsidR="008775CB">
    <w:pPr>
      <w:jc w:val="right"/>
    </w:pPr>
    <w:r>
      <w:t>7 St-</w:t>
    </w:r>
    <w:r w:rsidR="00C60287">
      <w:t>1502</w:t>
    </w:r>
    <w:r w:rsidR="00705FB3">
      <w:t>/1</w:t>
    </w:r>
    <w:r w:rsidR="00C60287">
      <w:t>7</w:t>
    </w:r>
    <w:r w:rsidR="00705FB3">
      <w:t>-</w:t>
    </w:r>
    <w:r w:rsidR="000F69D2">
      <w:t>1</w:t>
    </w:r>
    <w:r w:rsidR="00A66FE8">
      <w:t>2</w:t>
    </w:r>
  </w:p>
  <w:p w:rsidRDefault="008775CB" w:rsidP="00DE5F8A" w:rsidR="008775CB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A5DFF"/>
    <w:multiLevelType w:val="hybridMultilevel"/>
    <w:tmpl w:val="1696F0CA"/>
    <w:lvl w:tplc="7EC2803C" w:ilvl="0">
      <w:start w:val="15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A75CE5"/>
    <w:multiLevelType w:val="hybridMultilevel"/>
    <w:tmpl w:val="46F6B394"/>
    <w:lvl w:tplc="F15CF6D0" w:ilvl="0">
      <w:start w:val="8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6D27493"/>
    <w:multiLevelType w:val="hybridMultilevel"/>
    <w:tmpl w:val="06EABF94"/>
    <w:lvl w:tplc="C088C0F4" w:ilvl="0">
      <w:start w:val="1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3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600E4EF8"/>
    <w:multiLevelType w:val="hybridMultilevel"/>
    <w:tmpl w:val="32ECEA90"/>
    <w:lvl w:tplc="D74AEED0" w:ilvl="0">
      <w:start w:val="20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6"/>
  </w:num>
  <w:num w:numId="2">
    <w:abstractNumId w:val="15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8"/>
  </w:num>
  <w:num w:numId="13">
    <w:abstractNumId w:val="10"/>
  </w:num>
  <w:num w:numId="14">
    <w:abstractNumId w:val="4"/>
  </w:num>
  <w:num w:numId="15">
    <w:abstractNumId w:val="0"/>
  </w:num>
  <w:num w:numId="16">
    <w:abstractNumId w:val="14"/>
  </w:num>
  <w:num w:numId="17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545D"/>
    <w:rsid w:val="000168E9"/>
    <w:rsid w:val="00017DD7"/>
    <w:rsid w:val="000201CE"/>
    <w:rsid w:val="00020A8B"/>
    <w:rsid w:val="00022DEB"/>
    <w:rsid w:val="00022E72"/>
    <w:rsid w:val="000245F1"/>
    <w:rsid w:val="0002580E"/>
    <w:rsid w:val="00026F5E"/>
    <w:rsid w:val="00027AED"/>
    <w:rsid w:val="00027D08"/>
    <w:rsid w:val="0003012B"/>
    <w:rsid w:val="000303CB"/>
    <w:rsid w:val="00033093"/>
    <w:rsid w:val="0003363F"/>
    <w:rsid w:val="000342C5"/>
    <w:rsid w:val="00034EE2"/>
    <w:rsid w:val="000350A4"/>
    <w:rsid w:val="000409D9"/>
    <w:rsid w:val="00045B24"/>
    <w:rsid w:val="00047237"/>
    <w:rsid w:val="0004776D"/>
    <w:rsid w:val="00047817"/>
    <w:rsid w:val="0005229E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5B92"/>
    <w:rsid w:val="000760D8"/>
    <w:rsid w:val="000772B7"/>
    <w:rsid w:val="000807FA"/>
    <w:rsid w:val="00080CCB"/>
    <w:rsid w:val="00082607"/>
    <w:rsid w:val="00082BE6"/>
    <w:rsid w:val="0008385F"/>
    <w:rsid w:val="00083D2D"/>
    <w:rsid w:val="00084B37"/>
    <w:rsid w:val="000900DB"/>
    <w:rsid w:val="00090344"/>
    <w:rsid w:val="000903DB"/>
    <w:rsid w:val="00090BC8"/>
    <w:rsid w:val="0009186F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A7178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2D4F"/>
    <w:rsid w:val="000D3055"/>
    <w:rsid w:val="000D4DAF"/>
    <w:rsid w:val="000D55A8"/>
    <w:rsid w:val="000D67AE"/>
    <w:rsid w:val="000D7671"/>
    <w:rsid w:val="000D7898"/>
    <w:rsid w:val="000D78BC"/>
    <w:rsid w:val="000D7B70"/>
    <w:rsid w:val="000E0248"/>
    <w:rsid w:val="000E2803"/>
    <w:rsid w:val="000E31B6"/>
    <w:rsid w:val="000E46E4"/>
    <w:rsid w:val="000E59F3"/>
    <w:rsid w:val="000E7B50"/>
    <w:rsid w:val="000F16D0"/>
    <w:rsid w:val="000F37ED"/>
    <w:rsid w:val="000F3AFA"/>
    <w:rsid w:val="000F561B"/>
    <w:rsid w:val="000F69D2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561"/>
    <w:rsid w:val="00136F12"/>
    <w:rsid w:val="001375A0"/>
    <w:rsid w:val="0013787F"/>
    <w:rsid w:val="001409AF"/>
    <w:rsid w:val="0014118E"/>
    <w:rsid w:val="00141772"/>
    <w:rsid w:val="00144D3E"/>
    <w:rsid w:val="0014612B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3074"/>
    <w:rsid w:val="00165A1B"/>
    <w:rsid w:val="00165F6E"/>
    <w:rsid w:val="00166D03"/>
    <w:rsid w:val="0017144B"/>
    <w:rsid w:val="001720EF"/>
    <w:rsid w:val="00173D9F"/>
    <w:rsid w:val="0017457D"/>
    <w:rsid w:val="001752DE"/>
    <w:rsid w:val="00175618"/>
    <w:rsid w:val="00176574"/>
    <w:rsid w:val="001768CB"/>
    <w:rsid w:val="0017746A"/>
    <w:rsid w:val="00180434"/>
    <w:rsid w:val="0018135D"/>
    <w:rsid w:val="0018193E"/>
    <w:rsid w:val="00181C61"/>
    <w:rsid w:val="001821E7"/>
    <w:rsid w:val="00183590"/>
    <w:rsid w:val="0018599E"/>
    <w:rsid w:val="00186DB8"/>
    <w:rsid w:val="001879BB"/>
    <w:rsid w:val="001910C6"/>
    <w:rsid w:val="001921AA"/>
    <w:rsid w:val="00193C26"/>
    <w:rsid w:val="00194143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4272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5CCE"/>
    <w:rsid w:val="001C612D"/>
    <w:rsid w:val="001C6991"/>
    <w:rsid w:val="001C7AF8"/>
    <w:rsid w:val="001D0270"/>
    <w:rsid w:val="001D1D56"/>
    <w:rsid w:val="001D3B07"/>
    <w:rsid w:val="001D5CC3"/>
    <w:rsid w:val="001D65A9"/>
    <w:rsid w:val="001E12BE"/>
    <w:rsid w:val="001E2409"/>
    <w:rsid w:val="001E336C"/>
    <w:rsid w:val="001E3CEB"/>
    <w:rsid w:val="001E53C8"/>
    <w:rsid w:val="001E6626"/>
    <w:rsid w:val="001E6E23"/>
    <w:rsid w:val="001E6FF9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11B8"/>
    <w:rsid w:val="0020272D"/>
    <w:rsid w:val="002028A1"/>
    <w:rsid w:val="00203168"/>
    <w:rsid w:val="00203F05"/>
    <w:rsid w:val="00205878"/>
    <w:rsid w:val="0020732D"/>
    <w:rsid w:val="002079BE"/>
    <w:rsid w:val="00207E31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332E"/>
    <w:rsid w:val="002236E2"/>
    <w:rsid w:val="00223BEF"/>
    <w:rsid w:val="00224B78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2BE1"/>
    <w:rsid w:val="00233BDE"/>
    <w:rsid w:val="00236C57"/>
    <w:rsid w:val="002370B4"/>
    <w:rsid w:val="002374B2"/>
    <w:rsid w:val="00237AB3"/>
    <w:rsid w:val="002400AA"/>
    <w:rsid w:val="00241003"/>
    <w:rsid w:val="00243FDA"/>
    <w:rsid w:val="00244B3F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765"/>
    <w:rsid w:val="00262A35"/>
    <w:rsid w:val="00262F4B"/>
    <w:rsid w:val="00262F86"/>
    <w:rsid w:val="002669E3"/>
    <w:rsid w:val="00273B2E"/>
    <w:rsid w:val="00273B39"/>
    <w:rsid w:val="002757BC"/>
    <w:rsid w:val="00276BE9"/>
    <w:rsid w:val="00277003"/>
    <w:rsid w:val="00277609"/>
    <w:rsid w:val="002811C3"/>
    <w:rsid w:val="0028153C"/>
    <w:rsid w:val="00282E30"/>
    <w:rsid w:val="00283795"/>
    <w:rsid w:val="00283FBB"/>
    <w:rsid w:val="0028465E"/>
    <w:rsid w:val="00284E3F"/>
    <w:rsid w:val="00287A18"/>
    <w:rsid w:val="0029227E"/>
    <w:rsid w:val="00292533"/>
    <w:rsid w:val="00292A9B"/>
    <w:rsid w:val="00293558"/>
    <w:rsid w:val="0029509B"/>
    <w:rsid w:val="00295506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B0DAF"/>
    <w:rsid w:val="002B18B1"/>
    <w:rsid w:val="002B277C"/>
    <w:rsid w:val="002B32C7"/>
    <w:rsid w:val="002B4168"/>
    <w:rsid w:val="002B4316"/>
    <w:rsid w:val="002C0ED9"/>
    <w:rsid w:val="002C309E"/>
    <w:rsid w:val="002C39B9"/>
    <w:rsid w:val="002C3A38"/>
    <w:rsid w:val="002C46EC"/>
    <w:rsid w:val="002C496F"/>
    <w:rsid w:val="002C4CC9"/>
    <w:rsid w:val="002C5124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03420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2279A"/>
    <w:rsid w:val="003230F5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5E8F"/>
    <w:rsid w:val="003462CE"/>
    <w:rsid w:val="00347532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2003"/>
    <w:rsid w:val="00365E87"/>
    <w:rsid w:val="00366030"/>
    <w:rsid w:val="00366334"/>
    <w:rsid w:val="00372F62"/>
    <w:rsid w:val="0037380B"/>
    <w:rsid w:val="00373C52"/>
    <w:rsid w:val="00373D70"/>
    <w:rsid w:val="0037417F"/>
    <w:rsid w:val="0037428D"/>
    <w:rsid w:val="00374643"/>
    <w:rsid w:val="003751E5"/>
    <w:rsid w:val="0037659F"/>
    <w:rsid w:val="003818D8"/>
    <w:rsid w:val="00382E90"/>
    <w:rsid w:val="00385C34"/>
    <w:rsid w:val="00387D42"/>
    <w:rsid w:val="00392066"/>
    <w:rsid w:val="00393F14"/>
    <w:rsid w:val="0039407D"/>
    <w:rsid w:val="00394C6C"/>
    <w:rsid w:val="00397F89"/>
    <w:rsid w:val="003A1B4C"/>
    <w:rsid w:val="003A1B7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7070"/>
    <w:rsid w:val="003C7B55"/>
    <w:rsid w:val="003D05AD"/>
    <w:rsid w:val="003D063A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33D3"/>
    <w:rsid w:val="00403EA8"/>
    <w:rsid w:val="00404318"/>
    <w:rsid w:val="00404742"/>
    <w:rsid w:val="0040496C"/>
    <w:rsid w:val="00404CD2"/>
    <w:rsid w:val="00405CE0"/>
    <w:rsid w:val="004111F6"/>
    <w:rsid w:val="004121FD"/>
    <w:rsid w:val="00412468"/>
    <w:rsid w:val="004134BC"/>
    <w:rsid w:val="004147E9"/>
    <w:rsid w:val="004164CB"/>
    <w:rsid w:val="004166D4"/>
    <w:rsid w:val="0041765F"/>
    <w:rsid w:val="00421F42"/>
    <w:rsid w:val="004252C3"/>
    <w:rsid w:val="0042546B"/>
    <w:rsid w:val="00426521"/>
    <w:rsid w:val="00426D7B"/>
    <w:rsid w:val="0043157D"/>
    <w:rsid w:val="00433C94"/>
    <w:rsid w:val="00435DE7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2166"/>
    <w:rsid w:val="00453517"/>
    <w:rsid w:val="00454636"/>
    <w:rsid w:val="00454D36"/>
    <w:rsid w:val="00456A86"/>
    <w:rsid w:val="004603BA"/>
    <w:rsid w:val="00461150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705B"/>
    <w:rsid w:val="0048746B"/>
    <w:rsid w:val="004913E6"/>
    <w:rsid w:val="004923F8"/>
    <w:rsid w:val="004933D8"/>
    <w:rsid w:val="00496141"/>
    <w:rsid w:val="00497E7B"/>
    <w:rsid w:val="004A201E"/>
    <w:rsid w:val="004A2823"/>
    <w:rsid w:val="004A34CD"/>
    <w:rsid w:val="004A38FA"/>
    <w:rsid w:val="004A3989"/>
    <w:rsid w:val="004A52D1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0CE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63E"/>
    <w:rsid w:val="004F0B03"/>
    <w:rsid w:val="004F1DBA"/>
    <w:rsid w:val="004F2AA7"/>
    <w:rsid w:val="004F3C29"/>
    <w:rsid w:val="004F422A"/>
    <w:rsid w:val="004F5315"/>
    <w:rsid w:val="004F54B2"/>
    <w:rsid w:val="004F5AF1"/>
    <w:rsid w:val="004F67FD"/>
    <w:rsid w:val="0050093C"/>
    <w:rsid w:val="005013B9"/>
    <w:rsid w:val="00503088"/>
    <w:rsid w:val="00503860"/>
    <w:rsid w:val="00504C4B"/>
    <w:rsid w:val="0050594E"/>
    <w:rsid w:val="00510069"/>
    <w:rsid w:val="00510B11"/>
    <w:rsid w:val="00510D3B"/>
    <w:rsid w:val="00510D93"/>
    <w:rsid w:val="0051277F"/>
    <w:rsid w:val="005131C9"/>
    <w:rsid w:val="00513B3E"/>
    <w:rsid w:val="0051431A"/>
    <w:rsid w:val="0051629B"/>
    <w:rsid w:val="00522990"/>
    <w:rsid w:val="0052437C"/>
    <w:rsid w:val="00525A1C"/>
    <w:rsid w:val="0052616B"/>
    <w:rsid w:val="005274FE"/>
    <w:rsid w:val="00527B8D"/>
    <w:rsid w:val="00530A06"/>
    <w:rsid w:val="00531931"/>
    <w:rsid w:val="00531B96"/>
    <w:rsid w:val="00532716"/>
    <w:rsid w:val="00533E3B"/>
    <w:rsid w:val="00535D80"/>
    <w:rsid w:val="005402F5"/>
    <w:rsid w:val="005408B2"/>
    <w:rsid w:val="00540DB9"/>
    <w:rsid w:val="005450AF"/>
    <w:rsid w:val="00545359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46FE"/>
    <w:rsid w:val="00554CAB"/>
    <w:rsid w:val="00555621"/>
    <w:rsid w:val="00556815"/>
    <w:rsid w:val="0055716C"/>
    <w:rsid w:val="005576BA"/>
    <w:rsid w:val="00560E6D"/>
    <w:rsid w:val="00561472"/>
    <w:rsid w:val="00566E5A"/>
    <w:rsid w:val="00567275"/>
    <w:rsid w:val="005725DD"/>
    <w:rsid w:val="005727E5"/>
    <w:rsid w:val="00573343"/>
    <w:rsid w:val="0057403E"/>
    <w:rsid w:val="00575E93"/>
    <w:rsid w:val="00576163"/>
    <w:rsid w:val="00576A3C"/>
    <w:rsid w:val="0058014D"/>
    <w:rsid w:val="00580354"/>
    <w:rsid w:val="0058220D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549"/>
    <w:rsid w:val="005A06F2"/>
    <w:rsid w:val="005A2403"/>
    <w:rsid w:val="005A27F5"/>
    <w:rsid w:val="005A2A9F"/>
    <w:rsid w:val="005A39C5"/>
    <w:rsid w:val="005A3AAF"/>
    <w:rsid w:val="005A3D9C"/>
    <w:rsid w:val="005B23AE"/>
    <w:rsid w:val="005B23DD"/>
    <w:rsid w:val="005B43E6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530B"/>
    <w:rsid w:val="005E6A40"/>
    <w:rsid w:val="005F0145"/>
    <w:rsid w:val="005F07E4"/>
    <w:rsid w:val="005F2AAC"/>
    <w:rsid w:val="005F2E9C"/>
    <w:rsid w:val="005F2EA5"/>
    <w:rsid w:val="005F54CD"/>
    <w:rsid w:val="005F5E5F"/>
    <w:rsid w:val="005F7DA7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464C"/>
    <w:rsid w:val="00615E36"/>
    <w:rsid w:val="00615F62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574D"/>
    <w:rsid w:val="00635EE3"/>
    <w:rsid w:val="00637C90"/>
    <w:rsid w:val="00641E46"/>
    <w:rsid w:val="00644965"/>
    <w:rsid w:val="00644E71"/>
    <w:rsid w:val="0064534C"/>
    <w:rsid w:val="0064578F"/>
    <w:rsid w:val="006457EA"/>
    <w:rsid w:val="006458A7"/>
    <w:rsid w:val="0064699F"/>
    <w:rsid w:val="0065201B"/>
    <w:rsid w:val="0065326C"/>
    <w:rsid w:val="0065394C"/>
    <w:rsid w:val="00653F83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5C97"/>
    <w:rsid w:val="006661E8"/>
    <w:rsid w:val="006701FC"/>
    <w:rsid w:val="006710E2"/>
    <w:rsid w:val="006717FD"/>
    <w:rsid w:val="00671F8C"/>
    <w:rsid w:val="00672A60"/>
    <w:rsid w:val="006734F9"/>
    <w:rsid w:val="0067464B"/>
    <w:rsid w:val="006757EF"/>
    <w:rsid w:val="00675C44"/>
    <w:rsid w:val="00676171"/>
    <w:rsid w:val="00676D81"/>
    <w:rsid w:val="006813D5"/>
    <w:rsid w:val="00681ED4"/>
    <w:rsid w:val="00682B75"/>
    <w:rsid w:val="00686326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38CD"/>
    <w:rsid w:val="006C39FE"/>
    <w:rsid w:val="006C3D39"/>
    <w:rsid w:val="006C5FEB"/>
    <w:rsid w:val="006C7479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0095"/>
    <w:rsid w:val="007029EB"/>
    <w:rsid w:val="00703B54"/>
    <w:rsid w:val="00704B18"/>
    <w:rsid w:val="00704DED"/>
    <w:rsid w:val="00705FB3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4F9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29B2"/>
    <w:rsid w:val="00744FF3"/>
    <w:rsid w:val="007460A1"/>
    <w:rsid w:val="007500E9"/>
    <w:rsid w:val="00750685"/>
    <w:rsid w:val="00756545"/>
    <w:rsid w:val="00756B07"/>
    <w:rsid w:val="00757015"/>
    <w:rsid w:val="00763C43"/>
    <w:rsid w:val="00763E6B"/>
    <w:rsid w:val="00764642"/>
    <w:rsid w:val="007703B9"/>
    <w:rsid w:val="007719D5"/>
    <w:rsid w:val="00771D9B"/>
    <w:rsid w:val="00772625"/>
    <w:rsid w:val="00772CCF"/>
    <w:rsid w:val="00772DC5"/>
    <w:rsid w:val="00773E7D"/>
    <w:rsid w:val="00774834"/>
    <w:rsid w:val="00775050"/>
    <w:rsid w:val="007755A5"/>
    <w:rsid w:val="00775EFA"/>
    <w:rsid w:val="00775FF9"/>
    <w:rsid w:val="00776B05"/>
    <w:rsid w:val="00777527"/>
    <w:rsid w:val="00777DE7"/>
    <w:rsid w:val="00780481"/>
    <w:rsid w:val="00781BD9"/>
    <w:rsid w:val="00782238"/>
    <w:rsid w:val="00787760"/>
    <w:rsid w:val="00787CDB"/>
    <w:rsid w:val="007901B6"/>
    <w:rsid w:val="007903D5"/>
    <w:rsid w:val="00791F43"/>
    <w:rsid w:val="007920D5"/>
    <w:rsid w:val="00793949"/>
    <w:rsid w:val="00793BF8"/>
    <w:rsid w:val="007A09E7"/>
    <w:rsid w:val="007A122F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5510"/>
    <w:rsid w:val="007B5995"/>
    <w:rsid w:val="007B69B0"/>
    <w:rsid w:val="007B784C"/>
    <w:rsid w:val="007B7A34"/>
    <w:rsid w:val="007C0217"/>
    <w:rsid w:val="007C0B2F"/>
    <w:rsid w:val="007C1DC5"/>
    <w:rsid w:val="007D0AF9"/>
    <w:rsid w:val="007D1059"/>
    <w:rsid w:val="007D1791"/>
    <w:rsid w:val="007D5372"/>
    <w:rsid w:val="007D7569"/>
    <w:rsid w:val="007E088B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25EB"/>
    <w:rsid w:val="007F4674"/>
    <w:rsid w:val="007F4B7C"/>
    <w:rsid w:val="008015CF"/>
    <w:rsid w:val="00802615"/>
    <w:rsid w:val="008062BF"/>
    <w:rsid w:val="008111F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36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5CB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3082"/>
    <w:rsid w:val="00894825"/>
    <w:rsid w:val="00895011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1FA2"/>
    <w:rsid w:val="008B50D0"/>
    <w:rsid w:val="008B599D"/>
    <w:rsid w:val="008B6700"/>
    <w:rsid w:val="008B7355"/>
    <w:rsid w:val="008B78C8"/>
    <w:rsid w:val="008C0F1F"/>
    <w:rsid w:val="008C5000"/>
    <w:rsid w:val="008C59C1"/>
    <w:rsid w:val="008C5F8A"/>
    <w:rsid w:val="008C62E6"/>
    <w:rsid w:val="008C6C31"/>
    <w:rsid w:val="008D13DA"/>
    <w:rsid w:val="008D510A"/>
    <w:rsid w:val="008D5F88"/>
    <w:rsid w:val="008D5FBB"/>
    <w:rsid w:val="008E175A"/>
    <w:rsid w:val="008E27E6"/>
    <w:rsid w:val="008E2D4B"/>
    <w:rsid w:val="008E439F"/>
    <w:rsid w:val="008E6F1B"/>
    <w:rsid w:val="008F0E90"/>
    <w:rsid w:val="008F2CA5"/>
    <w:rsid w:val="008F350A"/>
    <w:rsid w:val="008F4294"/>
    <w:rsid w:val="008F47C0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0E9E"/>
    <w:rsid w:val="00912980"/>
    <w:rsid w:val="00913FE0"/>
    <w:rsid w:val="00914A7E"/>
    <w:rsid w:val="00914C8E"/>
    <w:rsid w:val="009178B4"/>
    <w:rsid w:val="00921C7F"/>
    <w:rsid w:val="00922367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999"/>
    <w:rsid w:val="009316B1"/>
    <w:rsid w:val="00931F93"/>
    <w:rsid w:val="009332E0"/>
    <w:rsid w:val="009336C2"/>
    <w:rsid w:val="009339F8"/>
    <w:rsid w:val="009341AC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0B5C"/>
    <w:rsid w:val="00961ECA"/>
    <w:rsid w:val="00963E70"/>
    <w:rsid w:val="0096466A"/>
    <w:rsid w:val="009646A3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1C4"/>
    <w:rsid w:val="00976BC0"/>
    <w:rsid w:val="00980CC4"/>
    <w:rsid w:val="00981933"/>
    <w:rsid w:val="00983EE2"/>
    <w:rsid w:val="0098486F"/>
    <w:rsid w:val="0098551F"/>
    <w:rsid w:val="00987B17"/>
    <w:rsid w:val="00992234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4E13"/>
    <w:rsid w:val="009C61D3"/>
    <w:rsid w:val="009C6CA8"/>
    <w:rsid w:val="009D1393"/>
    <w:rsid w:val="009D17F4"/>
    <w:rsid w:val="009D232B"/>
    <w:rsid w:val="009D2E9C"/>
    <w:rsid w:val="009D329A"/>
    <w:rsid w:val="009D3DAA"/>
    <w:rsid w:val="009D42BE"/>
    <w:rsid w:val="009D496A"/>
    <w:rsid w:val="009D52CE"/>
    <w:rsid w:val="009D58F1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51E9"/>
    <w:rsid w:val="009F6E09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6B4"/>
    <w:rsid w:val="00A11CF8"/>
    <w:rsid w:val="00A125A8"/>
    <w:rsid w:val="00A12846"/>
    <w:rsid w:val="00A1390B"/>
    <w:rsid w:val="00A14123"/>
    <w:rsid w:val="00A14DE5"/>
    <w:rsid w:val="00A1548C"/>
    <w:rsid w:val="00A15A89"/>
    <w:rsid w:val="00A16B89"/>
    <w:rsid w:val="00A215B5"/>
    <w:rsid w:val="00A22BB8"/>
    <w:rsid w:val="00A23886"/>
    <w:rsid w:val="00A246FD"/>
    <w:rsid w:val="00A25A82"/>
    <w:rsid w:val="00A27F09"/>
    <w:rsid w:val="00A30B3E"/>
    <w:rsid w:val="00A35298"/>
    <w:rsid w:val="00A35A50"/>
    <w:rsid w:val="00A3710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6FE8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5D17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49E"/>
    <w:rsid w:val="00A965E6"/>
    <w:rsid w:val="00A9721A"/>
    <w:rsid w:val="00AA0ED6"/>
    <w:rsid w:val="00AA1BC8"/>
    <w:rsid w:val="00AA1EA2"/>
    <w:rsid w:val="00AA29EC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0D82"/>
    <w:rsid w:val="00AC2F75"/>
    <w:rsid w:val="00AC31B6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6E2E"/>
    <w:rsid w:val="00AE7D7C"/>
    <w:rsid w:val="00AF1141"/>
    <w:rsid w:val="00AF1A34"/>
    <w:rsid w:val="00AF22F6"/>
    <w:rsid w:val="00AF3C76"/>
    <w:rsid w:val="00AF3ECC"/>
    <w:rsid w:val="00AF4CC9"/>
    <w:rsid w:val="00AF5B14"/>
    <w:rsid w:val="00AF5E73"/>
    <w:rsid w:val="00AF5F1E"/>
    <w:rsid w:val="00AF6C13"/>
    <w:rsid w:val="00AF7DAE"/>
    <w:rsid w:val="00B00551"/>
    <w:rsid w:val="00B01D5D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783"/>
    <w:rsid w:val="00B26AA3"/>
    <w:rsid w:val="00B26F1B"/>
    <w:rsid w:val="00B26F71"/>
    <w:rsid w:val="00B303AF"/>
    <w:rsid w:val="00B325AA"/>
    <w:rsid w:val="00B326F9"/>
    <w:rsid w:val="00B32AED"/>
    <w:rsid w:val="00B34666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04E"/>
    <w:rsid w:val="00B5718F"/>
    <w:rsid w:val="00B60388"/>
    <w:rsid w:val="00B61C80"/>
    <w:rsid w:val="00B62149"/>
    <w:rsid w:val="00B627B3"/>
    <w:rsid w:val="00B64EDD"/>
    <w:rsid w:val="00B656F1"/>
    <w:rsid w:val="00B67BBF"/>
    <w:rsid w:val="00B7024E"/>
    <w:rsid w:val="00B7092A"/>
    <w:rsid w:val="00B71AE4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6B36"/>
    <w:rsid w:val="00B97A74"/>
    <w:rsid w:val="00BA0039"/>
    <w:rsid w:val="00BA0197"/>
    <w:rsid w:val="00BA019C"/>
    <w:rsid w:val="00BA0CE3"/>
    <w:rsid w:val="00BA3E22"/>
    <w:rsid w:val="00BA415D"/>
    <w:rsid w:val="00BA73A8"/>
    <w:rsid w:val="00BA7931"/>
    <w:rsid w:val="00BB0102"/>
    <w:rsid w:val="00BB01C2"/>
    <w:rsid w:val="00BB04B6"/>
    <w:rsid w:val="00BB3177"/>
    <w:rsid w:val="00BB322A"/>
    <w:rsid w:val="00BB3E82"/>
    <w:rsid w:val="00BB477E"/>
    <w:rsid w:val="00BB72F3"/>
    <w:rsid w:val="00BB752B"/>
    <w:rsid w:val="00BB7CF0"/>
    <w:rsid w:val="00BB7E08"/>
    <w:rsid w:val="00BC0150"/>
    <w:rsid w:val="00BC1276"/>
    <w:rsid w:val="00BC3441"/>
    <w:rsid w:val="00BC77A9"/>
    <w:rsid w:val="00BC7B05"/>
    <w:rsid w:val="00BD0544"/>
    <w:rsid w:val="00BD0A07"/>
    <w:rsid w:val="00BD19E9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CC6"/>
    <w:rsid w:val="00BF1169"/>
    <w:rsid w:val="00BF1493"/>
    <w:rsid w:val="00BF3E59"/>
    <w:rsid w:val="00BF46FE"/>
    <w:rsid w:val="00BF532F"/>
    <w:rsid w:val="00BF574F"/>
    <w:rsid w:val="00BF70D6"/>
    <w:rsid w:val="00BF7E1D"/>
    <w:rsid w:val="00C00292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0C82"/>
    <w:rsid w:val="00C325B4"/>
    <w:rsid w:val="00C327EB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11C8"/>
    <w:rsid w:val="00C52277"/>
    <w:rsid w:val="00C52C5D"/>
    <w:rsid w:val="00C52FC9"/>
    <w:rsid w:val="00C53C19"/>
    <w:rsid w:val="00C55092"/>
    <w:rsid w:val="00C56EB7"/>
    <w:rsid w:val="00C60169"/>
    <w:rsid w:val="00C60287"/>
    <w:rsid w:val="00C6116A"/>
    <w:rsid w:val="00C62055"/>
    <w:rsid w:val="00C62592"/>
    <w:rsid w:val="00C65C76"/>
    <w:rsid w:val="00C65C7C"/>
    <w:rsid w:val="00C65F1B"/>
    <w:rsid w:val="00C66554"/>
    <w:rsid w:val="00C67F4E"/>
    <w:rsid w:val="00C70AB2"/>
    <w:rsid w:val="00C71A39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87547"/>
    <w:rsid w:val="00C8759E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75B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7057"/>
    <w:rsid w:val="00CC356A"/>
    <w:rsid w:val="00CC3A70"/>
    <w:rsid w:val="00CC401E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12F0"/>
    <w:rsid w:val="00CF202C"/>
    <w:rsid w:val="00CF20E9"/>
    <w:rsid w:val="00CF22BA"/>
    <w:rsid w:val="00CF40E6"/>
    <w:rsid w:val="00CF5A9F"/>
    <w:rsid w:val="00CF5AAF"/>
    <w:rsid w:val="00CF61AE"/>
    <w:rsid w:val="00CF648F"/>
    <w:rsid w:val="00CF7072"/>
    <w:rsid w:val="00D0115B"/>
    <w:rsid w:val="00D01711"/>
    <w:rsid w:val="00D0211F"/>
    <w:rsid w:val="00D06ADE"/>
    <w:rsid w:val="00D107DE"/>
    <w:rsid w:val="00D11ABF"/>
    <w:rsid w:val="00D1346F"/>
    <w:rsid w:val="00D151AD"/>
    <w:rsid w:val="00D219EC"/>
    <w:rsid w:val="00D21AE1"/>
    <w:rsid w:val="00D21E12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71CA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2DD9"/>
    <w:rsid w:val="00DB33B9"/>
    <w:rsid w:val="00DB481F"/>
    <w:rsid w:val="00DB48D4"/>
    <w:rsid w:val="00DB4F62"/>
    <w:rsid w:val="00DB6077"/>
    <w:rsid w:val="00DB62A5"/>
    <w:rsid w:val="00DB77DD"/>
    <w:rsid w:val="00DC2A34"/>
    <w:rsid w:val="00DC7EA3"/>
    <w:rsid w:val="00DD1593"/>
    <w:rsid w:val="00DD24EA"/>
    <w:rsid w:val="00DD3504"/>
    <w:rsid w:val="00DD58B4"/>
    <w:rsid w:val="00DD6F38"/>
    <w:rsid w:val="00DD7E77"/>
    <w:rsid w:val="00DE05E4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DF7C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5E2D"/>
    <w:rsid w:val="00E069FB"/>
    <w:rsid w:val="00E07561"/>
    <w:rsid w:val="00E07772"/>
    <w:rsid w:val="00E11205"/>
    <w:rsid w:val="00E11AEE"/>
    <w:rsid w:val="00E11EB7"/>
    <w:rsid w:val="00E1624B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37007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560E6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8BE"/>
    <w:rsid w:val="00E81D31"/>
    <w:rsid w:val="00E821EC"/>
    <w:rsid w:val="00E8243B"/>
    <w:rsid w:val="00E829A8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973"/>
    <w:rsid w:val="00EA599C"/>
    <w:rsid w:val="00EA5F42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0B"/>
    <w:rsid w:val="00EB68D8"/>
    <w:rsid w:val="00EB6DB5"/>
    <w:rsid w:val="00EC04E7"/>
    <w:rsid w:val="00EC0CA8"/>
    <w:rsid w:val="00EC0CD1"/>
    <w:rsid w:val="00EC10D7"/>
    <w:rsid w:val="00EC1833"/>
    <w:rsid w:val="00EC2419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593F"/>
    <w:rsid w:val="00ED6321"/>
    <w:rsid w:val="00ED6F97"/>
    <w:rsid w:val="00EE1777"/>
    <w:rsid w:val="00EE1E00"/>
    <w:rsid w:val="00EE4028"/>
    <w:rsid w:val="00EE4204"/>
    <w:rsid w:val="00EE5757"/>
    <w:rsid w:val="00EF6A98"/>
    <w:rsid w:val="00EF7824"/>
    <w:rsid w:val="00EF7A6A"/>
    <w:rsid w:val="00F0145D"/>
    <w:rsid w:val="00F02D9D"/>
    <w:rsid w:val="00F03036"/>
    <w:rsid w:val="00F0581C"/>
    <w:rsid w:val="00F05AF4"/>
    <w:rsid w:val="00F05CA7"/>
    <w:rsid w:val="00F076C6"/>
    <w:rsid w:val="00F1047C"/>
    <w:rsid w:val="00F11AE9"/>
    <w:rsid w:val="00F11EC1"/>
    <w:rsid w:val="00F121FB"/>
    <w:rsid w:val="00F12405"/>
    <w:rsid w:val="00F124FB"/>
    <w:rsid w:val="00F12864"/>
    <w:rsid w:val="00F15184"/>
    <w:rsid w:val="00F17ACD"/>
    <w:rsid w:val="00F17D6A"/>
    <w:rsid w:val="00F20CBC"/>
    <w:rsid w:val="00F21854"/>
    <w:rsid w:val="00F21D1E"/>
    <w:rsid w:val="00F23CE3"/>
    <w:rsid w:val="00F24DEF"/>
    <w:rsid w:val="00F25468"/>
    <w:rsid w:val="00F25628"/>
    <w:rsid w:val="00F26050"/>
    <w:rsid w:val="00F265D4"/>
    <w:rsid w:val="00F27A96"/>
    <w:rsid w:val="00F31FC4"/>
    <w:rsid w:val="00F322A5"/>
    <w:rsid w:val="00F325FD"/>
    <w:rsid w:val="00F34984"/>
    <w:rsid w:val="00F357F3"/>
    <w:rsid w:val="00F3679A"/>
    <w:rsid w:val="00F36A3D"/>
    <w:rsid w:val="00F373FB"/>
    <w:rsid w:val="00F40741"/>
    <w:rsid w:val="00F408E8"/>
    <w:rsid w:val="00F424A2"/>
    <w:rsid w:val="00F43EE5"/>
    <w:rsid w:val="00F44E0B"/>
    <w:rsid w:val="00F45226"/>
    <w:rsid w:val="00F46377"/>
    <w:rsid w:val="00F47C5B"/>
    <w:rsid w:val="00F52FDE"/>
    <w:rsid w:val="00F53100"/>
    <w:rsid w:val="00F535C4"/>
    <w:rsid w:val="00F57626"/>
    <w:rsid w:val="00F57E80"/>
    <w:rsid w:val="00F57F23"/>
    <w:rsid w:val="00F603DF"/>
    <w:rsid w:val="00F60579"/>
    <w:rsid w:val="00F60720"/>
    <w:rsid w:val="00F610A5"/>
    <w:rsid w:val="00F6150F"/>
    <w:rsid w:val="00F618EC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2B2"/>
    <w:rsid w:val="00F8183E"/>
    <w:rsid w:val="00F81E21"/>
    <w:rsid w:val="00F83813"/>
    <w:rsid w:val="00F84CE1"/>
    <w:rsid w:val="00F90246"/>
    <w:rsid w:val="00F92006"/>
    <w:rsid w:val="00F9354C"/>
    <w:rsid w:val="00F94499"/>
    <w:rsid w:val="00F94FCC"/>
    <w:rsid w:val="00FA0930"/>
    <w:rsid w:val="00FA1E75"/>
    <w:rsid w:val="00FA227C"/>
    <w:rsid w:val="00FA4812"/>
    <w:rsid w:val="00FA4A9E"/>
    <w:rsid w:val="00FA7A09"/>
    <w:rsid w:val="00FA7B04"/>
    <w:rsid w:val="00FB0811"/>
    <w:rsid w:val="00FB0A06"/>
    <w:rsid w:val="00FB32BA"/>
    <w:rsid w:val="00FB6508"/>
    <w:rsid w:val="00FC0742"/>
    <w:rsid w:val="00FC1AAC"/>
    <w:rsid w:val="00FC4CF3"/>
    <w:rsid w:val="00FC5916"/>
    <w:rsid w:val="00FC7320"/>
    <w:rsid w:val="00FD2400"/>
    <w:rsid w:val="00FD2AE9"/>
    <w:rsid w:val="00FD3127"/>
    <w:rsid w:val="00FD369D"/>
    <w:rsid w:val="00FD5D78"/>
    <w:rsid w:val="00FE09AC"/>
    <w:rsid w:val="00FE363A"/>
    <w:rsid w:val="00FE3DAD"/>
    <w:rsid w:val="00FE62B2"/>
    <w:rsid w:val="00FE73E4"/>
    <w:rsid w:val="00FE7488"/>
    <w:rsid w:val="00FE7DD5"/>
    <w:rsid w:val="00FF03FB"/>
    <w:rsid w:val="00FF213F"/>
    <w:rsid w:val="00FF2A27"/>
    <w:rsid w:val="00FF31D4"/>
    <w:rsid w:val="00FF5F3A"/>
    <w:rsid w:val="00FF60F9"/>
    <w:rsid w:val="00FF65E6"/>
    <w:rsid w:val="00FF729B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028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115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0115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0115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115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115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028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115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0115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0115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115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115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1702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423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317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241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060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1502</izvorni_sadrzaj>
    <derivirana_varijabla naziv="DomainObject.Predmet.Broj_1">1502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St-1502/2017</izvorni_sadrzaj>
    <derivirana_varijabla naziv="DomainObject.Predmet.OznakaBroj_1">St-1502/2017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MARINUS LUPUS d.o.o. za trgovinu i usluge</izvorni_sadrzaj>
    <derivirana_varijabla naziv="DomainObject.Predmet.ProtustrankaFormated_1">  MARINUS LUPUS d.o.o. za trgovinu i usluge</derivirana_varijabla>
  </DomainObject.Predmet.ProtustrankaFormated>
  <DomainObject.Predmet.ProtustrankaFormatedOIB>
    <izvorni_sadrzaj>  MARINUS LUPUS d.o.o. za trgovinu i usluge, OIB 02816803009</izvorni_sadrzaj>
    <derivirana_varijabla naziv="DomainObject.Predmet.ProtustrankaFormatedOIB_1">  MARINUS LUPUS d.o.o. za trgovinu i usluge, OIB 02816803009</derivirana_varijabla>
  </DomainObject.Predmet.ProtustrankaFormatedOIB>
  <DomainObject.Predmet.ProtustrankaFormatedWithAdress>
    <izvorni_sadrzaj> MARINUS LUPUS d.o.o. za trgovinu i usluge, Kiš Ferenca 7, 31327 Kopačevo</izvorni_sadrzaj>
    <derivirana_varijabla naziv="DomainObject.Predmet.ProtustrankaFormatedWithAdress_1"> MARINUS LUPUS d.o.o. za trgovinu i usluge, Kiš Ferenca 7, 31327 Kopačevo</derivirana_varijabla>
  </DomainObject.Predmet.ProtustrankaFormatedWithAdress>
  <DomainObject.Predmet.ProtustrankaFormatedWithAdressOIB>
    <izvorni_sadrzaj> MARINUS LUPUS d.o.o. za trgovinu i usluge, OIB 02816803009, Kiš Ferenca 7, 31327 Kopačevo</izvorni_sadrzaj>
    <derivirana_varijabla naziv="DomainObject.Predmet.ProtustrankaFormatedWithAdressOIB_1"> MARINUS LUPUS d.o.o. za trgovinu i usluge, OIB 02816803009, Kiš Ferenca 7, 31327 Kopačevo</derivirana_varijabla>
  </DomainObject.Predmet.ProtustrankaFormatedWithAdressOIB>
  <DomainObject.Predmet.ProtustrankaWithAdress>
    <izvorni_sadrzaj>MARINUS LUPUS d.o.o. za trgovinu i usluge Kiš Ferenca 7, 31327 Kopačevo</izvorni_sadrzaj>
    <derivirana_varijabla naziv="DomainObject.Predmet.ProtustrankaWithAdress_1">MARINUS LUPUS d.o.o. za trgovinu i usluge Kiš Ferenca 7, 31327 Kopačevo</derivirana_varijabla>
  </DomainObject.Predmet.ProtustrankaWithAdress>
  <DomainObject.Predmet.ProtustrankaWithAdressOIB>
    <izvorni_sadrzaj>MARINUS LUPUS d.o.o. za trgovinu i usluge, OIB 02816803009, Kiš Ferenca 7, 31327 Kopačevo</izvorni_sadrzaj>
    <derivirana_varijabla naziv="DomainObject.Predmet.ProtustrankaWithAdressOIB_1">MARINUS LUPUS d.o.o. za trgovinu i usluge, OIB 02816803009, Kiš Ferenca 7, 31327 Kopačevo</derivirana_varijabla>
  </DomainObject.Predmet.ProtustrankaWithAdressOIB>
  <DomainObject.Predmet.ProtustrankaNazivFormated>
    <izvorni_sadrzaj>MARINUS LUPUS d.o.o. za trgovinu i usluge</izvorni_sadrzaj>
    <derivirana_varijabla naziv="DomainObject.Predmet.ProtustrankaNazivFormated_1">MARINUS LUPUS d.o.o. za trgovinu i usluge</derivirana_varijabla>
  </DomainObject.Predmet.ProtustrankaNazivFormated>
  <DomainObject.Predmet.ProtustrankaNazivFormatedOIB>
    <izvorni_sadrzaj>MARINUS LUPUS d.o.o. za trgovinu i usluge, OIB 02816803009</izvorni_sadrzaj>
    <derivirana_varijabla naziv="DomainObject.Predmet.ProtustrankaNazivFormatedOIB_1">MARINUS LUPUS d.o.o. za trgovinu i usluge, OIB 02816803009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u Osijeku</izvorni_sadrzaj>
    <derivirana_varijabla naziv="DomainObject.Predmet.StrankaFormated_1">  RH MF PU PODRUČNI URED OSIJEK zastupanog po punomoćniku Županijsko državno odvjetništvo u Osijeku</derivirana_varijabla>
  </DomainObject.Predmet.StrankaFormated>
  <DomainObject.Predmet.StrankaFormatedOIB>
    <izvorni_sadrzaj>  RH MF PU PODRUČNI URED OSIJEK, OIB 52634238587 zastupanog po punomoćniku Županijsko državno odvjetništvo u Osijeku</izvorni_sadrzaj>
    <derivirana_varijabla naziv="DomainObject.Predmet.StrankaFormatedOIB_1">  RH MF PU PODRUČNI URED OSIJEK, OIB 52634238587 zastupanog po punomoćniku Županijsko državno odvjetništvo u Osijeku</derivirana_varijabla>
  </DomainObject.Predmet.StrankaFormatedOIB>
  <DomainObject.Predmet.StrankaFormatedWithAdress>
    <izvorni_sadrzaj> RH MF PU PODRUČNI URED OSIJEK zastupanog po punomoćniku Županijsko državno odvjetništvo u Osijeku</izvorni_sadrzaj>
    <derivirana_varijabla naziv="DomainObject.Predmet.StrankaFormatedWithAdress_1"> RH MF PU PODRUČNI URED OSIJEK zastupanog po punomoćniku Županijsko državno odvjetništvo u Osijeku</derivirana_varijabla>
  </DomainObject.Predmet.StrankaFormatedWithAdress>
  <DomainObject.Predmet.StrankaFormatedWithAdressOIB>
    <izvorni_sadrzaj> RH MF PU PODRUČNI URED OSIJEK, OIB 52634238587 zastupanog po punomoćniku Županijsko državno odvjetništvo u Osijeku</izvorni_sadrzaj>
    <derivirana_varijabla naziv="DomainObject.Predmet.StrankaFormatedWithAdressOIB_1"> RH MF PU PODRUČNI URED OSIJEK, OIB 52634238587 zastupanog po punomoćniku Županijsko državno odvjetništvo u Osijeku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52634238587</izvorni_sadrzaj>
    <derivirana_varijabla naziv="DomainObject.Predmet.StrankaWithAdressOIB_1">RH MF PU PODRUČNI URED OSIJEK, OIB 52634238587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52634238587</izvorni_sadrzaj>
    <derivirana_varijabla naziv="DomainObject.Predmet.StrankaNazivFormatedOIB_1">RH MF PU PODRUČNI URED OSIJEK,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OSIJEK zastupanog po punomoćniku Županijsko državno odvjetništvo u Osijeku</item>
    </izvorni_sadrzaj>
    <derivirana_varijabla naziv="DomainObject.Predmet.StrankaListFormated_1">
      <item>RH MF PU PODRUČNI URED OSIJEK zastupanog po punomoćniku Županijsko državno odvjetništvo u Osijeku</item>
    </derivirana_varijabla>
  </DomainObject.Predmet.StrankaListFormated>
  <DomainObject.Predmet.StrankaListFormatedOIB>
    <izvorni_sadrzaj>
      <item>RH MF PU PODRUČNI URED OSIJEK, OIB 52634238587 zastupanog po punomoćniku Županijsko državno odvjetništvo u Osijeku</item>
    </izvorni_sadrzaj>
    <derivirana_varijabla naziv="DomainObject.Predmet.StrankaListFormatedOIB_1">
      <item>RH MF PU PODRUČNI URED OSIJEK, OIB 52634238587 zastupanog po punomoćniku Županijsko državno odvjetništvo u Osijeku</item>
    </derivirana_varijabla>
  </DomainObject.Predmet.StrankaListFormatedOIB>
  <DomainObject.Predmet.StrankaListFormatedWithAdress>
    <izvorni_sadrzaj>
      <item>RH MF PU PODRUČNI URED OSIJEK zastupanog po punomoćniku Županijsko državno odvjetništvo u Osijeku</item>
    </izvorni_sadrzaj>
    <derivirana_varijabla naziv="DomainObject.Predmet.StrankaListFormatedWithAdress_1">
      <item>RH MF PU PODRUČNI URED OSIJEK zastupanog po punomoćniku Županijsko državno odvjetništvo u Osijeku</item>
    </derivirana_varijabla>
  </DomainObject.Predmet.StrankaListFormatedWithAdress>
  <DomainObject.Predmet.StrankaListFormatedWithAdressOIB>
    <izvorni_sadrzaj>
      <item>RH MF PU PODRUČNI URED OSIJEK, OIB 52634238587 zastupanog po punomoćniku Županijsko državno odvjetništvo u Osijeku</item>
    </izvorni_sadrzaj>
    <derivirana_varijabla naziv="DomainObject.Predmet.StrankaListFormatedWithAdressOIB_1">
      <item>RH MF PU PODRUČNI URED OSIJEK, OIB 52634238587 zastupanog po punomoćniku Županijsko državno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52634238587</item>
    </izvorni_sadrzaj>
    <derivirana_varijabla naziv="DomainObject.Predmet.StrankaListNazivFormatedOIB_1">
      <item>RH MF PU PODRUČNI URED OSIJEK, OIB 52634238587</item>
    </derivirana_varijabla>
  </DomainObject.Predmet.StrankaListNazivFormatedOIB>
  <DomainObject.Predmet.ProtuStrankaListFormated>
    <izvorni_sadrzaj>
      <item>MARINUS LUPUS d.o.o. za trgovinu i usluge</item>
    </izvorni_sadrzaj>
    <derivirana_varijabla naziv="DomainObject.Predmet.ProtuStrankaListFormated_1">
      <item>MARINUS LUPUS d.o.o. za trgovinu i usluge</item>
    </derivirana_varijabla>
  </DomainObject.Predmet.ProtuStrankaListFormated>
  <DomainObject.Predmet.ProtuStrankaListFormatedOIB>
    <izvorni_sadrzaj>
      <item>MARINUS LUPUS d.o.o. za trgovinu i usluge, OIB 02816803009</item>
    </izvorni_sadrzaj>
    <derivirana_varijabla naziv="DomainObject.Predmet.ProtuStrankaListFormatedOIB_1">
      <item>MARINUS LUPUS d.o.o. za trgovinu i usluge, OIB 02816803009</item>
    </derivirana_varijabla>
  </DomainObject.Predmet.ProtuStrankaListFormatedOIB>
  <DomainObject.Predmet.ProtuStrankaListFormatedWithAdress>
    <izvorni_sadrzaj>
      <item>MARINUS LUPUS d.o.o. za trgovinu i usluge, Kiš Ferenca 7, 31327 Kopačevo</item>
    </izvorni_sadrzaj>
    <derivirana_varijabla naziv="DomainObject.Predmet.ProtuStrankaListFormatedWithAdress_1">
      <item>MARINUS LUPUS d.o.o. za trgovinu i usluge, Kiš Ferenca 7, 31327 Kopačevo</item>
    </derivirana_varijabla>
  </DomainObject.Predmet.ProtuStrankaListFormatedWithAdress>
  <DomainObject.Predmet.ProtuStrankaListFormatedWithAdressOIB>
    <izvorni_sadrzaj>
      <item>MARINUS LUPUS d.o.o. za trgovinu i usluge, OIB 02816803009, Kiš Ferenca 7, 31327 Kopačevo</item>
    </izvorni_sadrzaj>
    <derivirana_varijabla naziv="DomainObject.Predmet.ProtuStrankaListFormatedWithAdressOIB_1">
      <item>MARINUS LUPUS d.o.o. za trgovinu i usluge, OIB 02816803009, Kiš Ferenca 7, 31327 Kopačevo</item>
    </derivirana_varijabla>
  </DomainObject.Predmet.ProtuStrankaListFormatedWithAdressOIB>
  <DomainObject.Predmet.ProtuStrankaListNazivFormated>
    <izvorni_sadrzaj>
      <item>MARINUS LUPUS d.o.o. za trgovinu i usluge</item>
    </izvorni_sadrzaj>
    <derivirana_varijabla naziv="DomainObject.Predmet.ProtuStrankaListNazivFormated_1">
      <item>MARINUS LUPUS d.o.o. za trgovinu i usluge</item>
    </derivirana_varijabla>
  </DomainObject.Predmet.ProtuStrankaListNazivFormated>
  <DomainObject.Predmet.ProtuStrankaListNazivFormatedOIB>
    <izvorni_sadrzaj>
      <item>MARINUS LUPUS d.o.o. za trgovinu i usluge, OIB 02816803009</item>
    </izvorni_sadrzaj>
    <derivirana_varijabla naziv="DomainObject.Predmet.ProtuStrankaListNazivFormatedOIB_1">
      <item>MARINUS LUPUS d.o.o. za trgovinu i usluge, OIB 02816803009</item>
    </derivirana_varijabla>
  </DomainObject.Predmet.ProtuStrankaListNazivFormatedOIB>
  <DomainObject.Predmet.OstaliListFormated>
    <izvorni_sadrzaj>
      <item>Županijsko državno odvjetništvo u Osijeku punomoćnik sudionika u postupku RH MF PU PODRUČNI URED OSIJEK</item>
    </izvorni_sadrzaj>
    <derivirana_varijabla naziv="DomainObject.Predmet.OstaliListFormated_1">
      <item>Županijsko državno odvjetništvo u Osijeku punomoćnik sudionika u postupku RH MF PU PODRUČNI URED OSIJEK</item>
    </derivirana_varijabla>
  </DomainObject.Predmet.OstaliListFormated>
  <DomainObject.Predmet.OstaliListFormatedOIB>
    <izvorni_sadrzaj>
      <item>Županijsko državno odvjetništvo u Osijeku, OIB 61379160880 punomoćnik sudionika u postupku RH MF PU PODRUČNI URED OSIJEK</item>
    </izvorni_sadrzaj>
    <derivirana_varijabla naziv="DomainObject.Predmet.OstaliListFormatedOIB_1">
      <item>Županijsko državno odvjetništvo u Osijeku, OIB 61379160880 punomoćnik sudionika u postupku RH MF PU PODRUČNI URED OSIJEK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MF PU PODRUČNI URED OSIJEK</item>
    </izvorni_sadrzaj>
    <derivirana_varijabla naziv="DomainObject.Predmet.OstaliListFormatedWithAdress_1">
      <item>Županijsko državno odvjetništvo u Osijeku, Kapucinska 21, 31000 Osijek punomoćnik sudionika u postupku RH MF PU PODRUČNI URED OSIJEK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MF PU PODRUČNI URED OSIJEK</item>
    </izvorni_sadrzaj>
    <derivirana_varijabla naziv="DomainObject.Predmet.OstaliListFormatedWithAdressOIB_1">
      <item>Županijsko državno odvjetništvo u Osijeku, OIB 61379160880, Kapucinska 21, 31000 Osijek punomoćnik sudionika u postupku RH MF PU PODRUČNI URED OSIJEK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MARINUS LUPUS d.o.o. za trgovinu i usluge</izvorni_sadrzaj>
    <derivirana_varijabla naziv="DomainObject.Predmet.ProtustrankaIDrugi_1">MARINUS LUPUS d.o.o. za trgovinu i usluge</derivirana_varijabla>
  </DomainObject.Predmet.ProtustrankaIDrugi>
  <DomainObject.Predmet.StrankaIDrugiAdressOIB>
    <izvorni_sadrzaj>RH MF PU PODRUČNI URED OSIJEK, OIB 52634238587</izvorni_sadrzaj>
    <derivirana_varijabla naziv="DomainObject.Predmet.StrankaIDrugiAdressOIB_1">RH MF PU PODRUČNI URED OSIJEK, OIB 52634238587</derivirana_varijabla>
  </DomainObject.Predmet.StrankaIDrugiAdressOIB>
  <DomainObject.Predmet.ProtustrankaIDrugiAdressOIB>
    <izvorni_sadrzaj>MARINUS LUPUS d.o.o. za trgovinu i usluge, OIB 02816803009, Kiš Ferenca 7, 31327 Kopačevo</izvorni_sadrzaj>
    <derivirana_varijabla naziv="DomainObject.Predmet.ProtustrankaIDrugiAdressOIB_1">MARINUS LUPUS d.o.o. za trgovinu i usluge, OIB 02816803009, Kiš Ferenca 7, 31327 Kopačevo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MARINUS LUPUS d.o.o. za trgovinu i usluge</item>
      <item>RH MF PU PODRUČNI URED OSIJEK</item>
      <item>Županijsko državno odvjetništvo u Osijeku</item>
    </izvorni_sadrzaj>
    <derivirana_varijabla naziv="DomainObject.Predmet.SudioniciListNaziv_1">
      <item>MARINUS LUPUS d.o.o. za trgovinu i usluge</item>
      <item>RH MF PU PODRUČNI URED OSIJEK</item>
      <item>Županijsko državno odvjetništvo u Osijeku</item>
    </derivirana_varijabla>
  </DomainObject.Predmet.SudioniciListNaziv>
  <DomainObject.Predmet.SudioniciListAdressOIB>
    <izvorni_sadrzaj>
      <item>MARINUS LUPUS d.o.o. za trgovinu i usluge, OIB 02816803009, Kiš Ferenca 7,31327 Kopačevo</item>
      <item>RH MF PU PODRUČNI URED OSIJEK, OIB 52634238587</item>
      <item>Županijsko državno odvjetništvo u Osijeku, OIB 61379160880, Kapucinska 21,31000 Osijek</item>
    </izvorni_sadrzaj>
    <derivirana_varijabla naziv="DomainObject.Predmet.SudioniciListAdressOIB_1">
      <item>MARINUS LUPUS d.o.o. za trgovinu i usluge, OIB 02816803009, Kiš Ferenca 7,31327 Kopačevo</item>
      <item>RH MF PU PODRUČNI URED OSIJEK, OIB 52634238587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02816803009</item>
      <item>, OIB 52634238587</item>
      <item>, OIB 61379160880</item>
    </izvorni_sadrzaj>
    <derivirana_varijabla naziv="DomainObject.Predmet.SudioniciListNazivOIB_1">
      <item>, OIB 02816803009</item>
      <item>, OIB 52634238587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1C95F8-3BAF-4405-914B-4E2F4E7C37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956</properties:Words>
  <properties:Characters>5418</properties:Characters>
  <properties:Lines>131</properties:Lines>
  <properties:Paragraphs>40</properties:Paragraphs>
  <properties:TotalTime>1000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2018-02-13T12:59:00Z</cp:lastPrinted>
  <dcterms:modified xmlns:xsi="http://www.w3.org/2001/XMLSchema-instance" xsi:type="dcterms:W3CDTF">2018-02-13T12:59:00Z</dcterms:modified>
  <cp:revision>903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