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b6ea8" w14:paraId="07b6ea8" w:rsidRDefault="005F619C" w:rsidP="00004D62" w:rsidR="005F619C">
      <w:pPr>
        <w:jc w:val="center"/>
        <w15:collapsed w:val="false"/>
        <w:rPr>
          <w:rFonts w:cs="Times New Roman" w:hAnsi="Times New Roman" w:ascii="Times New Roman"/>
          <w:b/>
          <w:bCs/>
          <w:sz w:val="28"/>
          <w:szCs w:val="28"/>
        </w:rPr>
      </w:pPr>
      <w:bookmarkStart w:name="_GoBack" w:id="0"/>
      <w:bookmarkEnd w:id="0"/>
    </w:p>
    <w:p w:rsidRDefault="00004D62" w:rsidP="00004D62" w:rsidR="00004D62" w:rsidRPr="003726DD">
      <w:pPr>
        <w:jc w:val="center"/>
        <w:rPr>
          <w:rFonts w:cs="Times New Roman" w:hAnsi="Times New Roman" w:ascii="Times New Roman"/>
          <w:b/>
          <w:bCs/>
          <w:sz w:val="28"/>
          <w:szCs w:val="28"/>
        </w:rPr>
      </w:pPr>
      <w:r w:rsidRPr="00655B39">
        <w:rPr>
          <w:rFonts w:cs="Times New Roman" w:hAnsi="Times New Roman" w:ascii="Times New Roman"/>
          <w:b/>
          <w:bCs/>
          <w:sz w:val="28"/>
          <w:szCs w:val="28"/>
        </w:rPr>
        <w:t>Obrazac 21.</w:t>
      </w:r>
    </w:p>
    <w:p w:rsidRDefault="00004D62" w:rsidP="00004D62" w:rsidR="00004D62">
      <w:pPr>
        <w:jc w:val="center"/>
        <w:rPr>
          <w:rFonts w:cs="Times New Roman"/>
          <w:b/>
          <w:bCs/>
          <w:sz w:val="24"/>
          <w:szCs w:val="24"/>
        </w:rPr>
      </w:pPr>
      <w:r w:rsidRPr="00596C6C">
        <w:rPr>
          <w:b/>
          <w:bCs/>
          <w:sz w:val="24"/>
          <w:szCs w:val="24"/>
        </w:rPr>
        <w:t xml:space="preserve">IZVJEŠĆE STEČAJNOGA UPRAVITELJA O STANJU STEČAJNE MASE U RAZDOBLJU  </w:t>
      </w:r>
    </w:p>
    <w:p w:rsidRDefault="00004D62" w:rsidP="00004D62" w:rsidR="00004D62" w:rsidRPr="00EF2A96">
      <w:pPr>
        <w:jc w:val="center"/>
        <w:rPr>
          <w:rFonts w:cs="Tahoma"/>
          <w:b/>
          <w:bCs/>
          <w:sz w:val="24"/>
          <w:szCs w:val="24"/>
        </w:rPr>
      </w:pPr>
      <w:r>
        <w:rPr>
          <w:rFonts w:cs="Tahoma"/>
          <w:b/>
          <w:bCs/>
          <w:sz w:val="24"/>
          <w:szCs w:val="24"/>
        </w:rPr>
        <w:t xml:space="preserve">OD  </w:t>
      </w:r>
      <w:smartTag w:element="date" w:uri="urn:schemas-microsoft-com:office:smarttags">
        <w:smartTagPr>
          <w:attr w:val="2017" w:name="Year"/>
          <w:attr w:val="12" w:name="Day"/>
          <w:attr w:val="01" w:name="Month"/>
          <w:attr w:val="trans" w:name="ls"/>
        </w:smartTagPr>
        <w:r>
          <w:rPr>
            <w:rFonts w:cs="Tahoma"/>
            <w:b/>
            <w:bCs/>
            <w:sz w:val="24"/>
            <w:szCs w:val="24"/>
          </w:rPr>
          <w:t>12.01.2017</w:t>
        </w:r>
        <w:r w:rsidRPr="00EF2A96">
          <w:rPr>
            <w:rFonts w:cs="Tahoma"/>
            <w:b/>
            <w:bCs/>
            <w:sz w:val="24"/>
            <w:szCs w:val="24"/>
          </w:rPr>
          <w:t>.</w:t>
        </w:r>
      </w:smartTag>
      <w:r w:rsidRPr="00EF2A96">
        <w:rPr>
          <w:rFonts w:cs="Tahoma"/>
          <w:b/>
          <w:bCs/>
          <w:sz w:val="24"/>
          <w:szCs w:val="24"/>
        </w:rPr>
        <w:t xml:space="preserve"> g.  DO </w:t>
      </w:r>
      <w:smartTag w:element="date" w:uri="urn:schemas-microsoft-com:office:smarttags">
        <w:smartTagPr>
          <w:attr w:val="2017" w:name="Year"/>
          <w:attr w:val="16" w:name="Day"/>
          <w:attr w:val="05" w:name="Month"/>
          <w:attr w:val="trans" w:name="ls"/>
        </w:smartTagPr>
        <w:r>
          <w:rPr>
            <w:rFonts w:cs="Tahoma"/>
            <w:b/>
            <w:bCs/>
            <w:sz w:val="24"/>
            <w:szCs w:val="24"/>
          </w:rPr>
          <w:t>1</w:t>
        </w:r>
        <w:r w:rsidR="005F619C">
          <w:rPr>
            <w:rFonts w:cs="Tahoma"/>
            <w:b/>
            <w:bCs/>
            <w:sz w:val="24"/>
            <w:szCs w:val="24"/>
          </w:rPr>
          <w:t>6</w:t>
        </w:r>
        <w:r>
          <w:rPr>
            <w:rFonts w:cs="Tahoma"/>
            <w:b/>
            <w:bCs/>
            <w:sz w:val="24"/>
            <w:szCs w:val="24"/>
          </w:rPr>
          <w:t>.05</w:t>
        </w:r>
        <w:r w:rsidRPr="00EF2A96">
          <w:rPr>
            <w:rFonts w:cs="Tahoma"/>
            <w:b/>
            <w:bCs/>
            <w:sz w:val="24"/>
            <w:szCs w:val="24"/>
          </w:rPr>
          <w:t>.2017.</w:t>
        </w:r>
      </w:smartTag>
      <w:r w:rsidRPr="00EF2A96">
        <w:rPr>
          <w:rFonts w:cs="Tahoma"/>
          <w:b/>
          <w:bCs/>
          <w:sz w:val="24"/>
          <w:szCs w:val="24"/>
        </w:rPr>
        <w:t xml:space="preserve"> g.</w:t>
      </w:r>
    </w:p>
    <w:p w:rsidRDefault="00004D62" w:rsidP="00004D62" w:rsidR="00004D62">
      <w:pPr>
        <w:jc w:val="center"/>
        <w:rPr>
          <w:rFonts w:cs="Times New Roman" w:hAnsi="Times New Roman" w:ascii="Times New Roman"/>
          <w:b/>
          <w:bCs/>
          <w:sz w:val="24"/>
          <w:szCs w:val="24"/>
        </w:rPr>
      </w:pPr>
    </w:p>
    <w:p w:rsidRDefault="00004D62" w:rsidP="00004D62" w:rsidR="00004D62">
      <w:pPr>
        <w:jc w:val="center"/>
        <w:rPr>
          <w:rFonts w:cs="Times New Roman" w:hAnsi="Times New Roman" w:ascii="Times New Roman"/>
          <w:b/>
          <w:bCs/>
          <w:sz w:val="24"/>
          <w:szCs w:val="24"/>
        </w:rPr>
      </w:pPr>
    </w:p>
    <w:p w:rsidRDefault="005F619C" w:rsidP="00004D62" w:rsidR="005F619C">
      <w:pPr>
        <w:jc w:val="center"/>
        <w:rPr>
          <w:rFonts w:cs="Times New Roman" w:hAnsi="Times New Roman" w:ascii="Times New Roman"/>
          <w:b/>
          <w:bCs/>
          <w:sz w:val="24"/>
          <w:szCs w:val="24"/>
        </w:rPr>
      </w:pPr>
    </w:p>
    <w:p w:rsidRDefault="00004D62" w:rsidP="005F619C" w:rsidR="00004D62" w:rsidRPr="00EF2A96">
      <w:pPr>
        <w:spacing w:after="120"/>
        <w:rPr>
          <w:rFonts w:cs="Tahoma"/>
          <w:b/>
          <w:bCs/>
          <w:sz w:val="24"/>
          <w:szCs w:val="24"/>
          <w:lang w:val="pl-PL"/>
        </w:rPr>
      </w:pPr>
      <w:r w:rsidRPr="00EF2A96">
        <w:rPr>
          <w:rFonts w:cs="Times New Roman"/>
          <w:sz w:val="24"/>
          <w:szCs w:val="24"/>
          <w:lang w:val="pl-PL"/>
        </w:rPr>
        <w:t xml:space="preserve">Nadležni trgovački sud:  </w:t>
      </w:r>
      <w:r w:rsidRPr="00EF2A96">
        <w:rPr>
          <w:rFonts w:cs="Tahoma"/>
          <w:b/>
          <w:bCs/>
          <w:sz w:val="24"/>
          <w:szCs w:val="24"/>
          <w:lang w:val="pl-PL"/>
        </w:rPr>
        <w:t>TRGOVAČKI SUD U ZAGREBU</w:t>
      </w:r>
    </w:p>
    <w:p w:rsidRDefault="00004D62" w:rsidP="005F619C" w:rsidR="00004D62" w:rsidRPr="00EF2A96">
      <w:pPr>
        <w:spacing w:after="120"/>
        <w:jc w:val="both"/>
        <w:rPr>
          <w:rFonts w:cs="Times New Roman"/>
          <w:sz w:val="24"/>
          <w:szCs w:val="24"/>
          <w:lang w:val="pl-PL"/>
        </w:rPr>
      </w:pPr>
      <w:r w:rsidRPr="00EF2A96">
        <w:rPr>
          <w:rFonts w:cs="Times New Roman"/>
          <w:sz w:val="24"/>
          <w:szCs w:val="24"/>
          <w:lang w:val="pl-PL"/>
        </w:rPr>
        <w:t xml:space="preserve">Poslovni broj spisa:         </w:t>
      </w:r>
      <w:r w:rsidRPr="00EF2A96">
        <w:rPr>
          <w:rFonts w:cs="Tahoma"/>
          <w:b/>
          <w:bCs/>
          <w:sz w:val="24"/>
          <w:szCs w:val="24"/>
          <w:lang w:val="pl-PL"/>
        </w:rPr>
        <w:t>ST-69/15</w:t>
      </w:r>
    </w:p>
    <w:p w:rsidRDefault="00004D62" w:rsidP="005F619C" w:rsidR="00004D62" w:rsidRPr="00EF2A96">
      <w:pPr>
        <w:spacing w:after="120"/>
        <w:jc w:val="both"/>
        <w:rPr>
          <w:rFonts w:cs="Times New Roman"/>
          <w:sz w:val="24"/>
          <w:szCs w:val="24"/>
          <w:lang w:val="pl-PL"/>
        </w:rPr>
      </w:pPr>
      <w:r w:rsidRPr="00EF2A96">
        <w:rPr>
          <w:rFonts w:cs="Times New Roman"/>
          <w:sz w:val="24"/>
          <w:szCs w:val="24"/>
          <w:lang w:val="pl-PL"/>
        </w:rPr>
        <w:t xml:space="preserve">Dužnik (ime i prezime / tvrtka ili naziv, OIB, adresa / sjedište): </w:t>
      </w:r>
      <w:r w:rsidRPr="00EF2A96">
        <w:rPr>
          <w:rFonts w:cs="Tahoma"/>
          <w:b/>
          <w:bCs/>
          <w:sz w:val="24"/>
          <w:szCs w:val="24"/>
          <w:lang w:eastAsia="hr-HR"/>
        </w:rPr>
        <w:t>STEČAJNA MASA IZA DUŽNIKA STIB NEKRETNINE d.o.o., OIB: 64139676233, Zagreb, VI. Požarinje 6</w:t>
      </w:r>
    </w:p>
    <w:p w:rsidRDefault="00004D62" w:rsidP="00004D62" w:rsidR="00004D62">
      <w:pPr>
        <w:pStyle w:val="Bezproreda1"/>
        <w:rPr>
          <w:rFonts w:cs="Times New Roman" w:hAnsi="Times New Roman" w:ascii="Times New Roman"/>
          <w:b/>
          <w:bCs/>
          <w:sz w:val="16"/>
          <w:szCs w:val="16"/>
        </w:rPr>
      </w:pPr>
    </w:p>
    <w:p w:rsidRDefault="00004D62" w:rsidP="00004D62" w:rsidR="00004D62">
      <w:pPr>
        <w:pStyle w:val="Bezproreda1"/>
        <w:rPr>
          <w:rFonts w:cs="Times New Roman" w:hAnsi="Times New Roman" w:ascii="Times New Roman"/>
          <w:b/>
          <w:bCs/>
          <w:sz w:val="16"/>
          <w:szCs w:val="16"/>
        </w:rPr>
      </w:pPr>
    </w:p>
    <w:p w:rsidRDefault="005F619C" w:rsidP="00004D62" w:rsidR="005F619C">
      <w:pPr>
        <w:pStyle w:val="Bezproreda1"/>
        <w:rPr>
          <w:rFonts w:cs="Times New Roman" w:hAnsi="Times New Roman" w:ascii="Times New Roman"/>
          <w:b/>
          <w:bCs/>
          <w:sz w:val="16"/>
          <w:szCs w:val="16"/>
        </w:rPr>
      </w:pPr>
    </w:p>
    <w:p w:rsidRDefault="005F619C" w:rsidP="00004D62" w:rsidR="005F619C">
      <w:pPr>
        <w:pStyle w:val="Bezproreda1"/>
        <w:rPr>
          <w:rFonts w:cs="Times New Roman" w:hAnsi="Times New Roman" w:ascii="Times New Roman"/>
          <w:b/>
          <w:bCs/>
          <w:sz w:val="16"/>
          <w:szCs w:val="16"/>
        </w:rPr>
      </w:pPr>
    </w:p>
    <w:p w:rsidRDefault="00004D62" w:rsidP="00004D62" w:rsidR="00004D62">
      <w:pPr>
        <w:jc w:val="center"/>
        <w:rPr>
          <w:b/>
          <w:bCs/>
          <w:sz w:val="24"/>
          <w:szCs w:val="24"/>
        </w:rPr>
      </w:pPr>
      <w:r>
        <w:rPr>
          <w:b/>
          <w:bCs/>
          <w:sz w:val="24"/>
          <w:szCs w:val="24"/>
        </w:rPr>
        <w:t>ZAVRŠNO IZVJEŠĆE I ZAVRŠNI RAČUN U POSTUPKU NAD STEČAJNOM MASOM</w:t>
      </w:r>
    </w:p>
    <w:p w:rsidRDefault="00004D62" w:rsidP="00004D62" w:rsidR="00004D62">
      <w:pPr>
        <w:jc w:val="center"/>
        <w:rPr>
          <w:b/>
          <w:bCs/>
          <w:sz w:val="24"/>
          <w:szCs w:val="24"/>
        </w:rPr>
      </w:pPr>
    </w:p>
    <w:p w:rsidRDefault="00EE529E" w:rsidP="00004D62" w:rsidR="00EE529E">
      <w:pPr>
        <w:jc w:val="center"/>
        <w:rPr>
          <w:b/>
          <w:bCs/>
          <w:sz w:val="24"/>
          <w:szCs w:val="24"/>
        </w:rPr>
      </w:pPr>
    </w:p>
    <w:p w:rsidRDefault="00EE529E" w:rsidP="00301CFA" w:rsidR="00EE529E">
      <w:pPr>
        <w:spacing w:after="0"/>
        <w:jc w:val="both"/>
        <w:rPr>
          <w:bCs/>
          <w:sz w:val="24"/>
          <w:szCs w:val="24"/>
        </w:rPr>
      </w:pPr>
      <w:r w:rsidRPr="00EE529E">
        <w:rPr>
          <w:bCs/>
          <w:sz w:val="24"/>
          <w:szCs w:val="24"/>
        </w:rPr>
        <w:t xml:space="preserve">Rješenjem Trgovačkog suda u Zagrebu broj 20 St-431/12 od </w:t>
      </w:r>
      <w:smartTag w:element="date" w:uri="urn:schemas-microsoft-com:office:smarttags">
        <w:smartTagPr>
          <w:attr w:val="2012" w:name="Year"/>
          <w:attr w:val="26" w:name="Day"/>
          <w:attr w:val="10" w:name="Month"/>
          <w:attr w:val="trans" w:name="ls"/>
        </w:smartTagPr>
        <w:r w:rsidRPr="00EE529E">
          <w:rPr>
            <w:bCs/>
            <w:sz w:val="24"/>
            <w:szCs w:val="24"/>
          </w:rPr>
          <w:t>26.10.2012.</w:t>
        </w:r>
      </w:smartTag>
      <w:r w:rsidRPr="00EE529E">
        <w:rPr>
          <w:bCs/>
          <w:sz w:val="24"/>
          <w:szCs w:val="24"/>
        </w:rPr>
        <w:t xml:space="preserve"> godine otvoren je stečajni postupak nad dužnikom STIB NEKRETNINE d.o.o., Zagreb, Lanište 24, OIB:32786151659. Rješenjem Trgovačkog suda u Zagrebu broj 20 St-431/12 od </w:t>
      </w:r>
      <w:smartTag w:element="date" w:uri="urn:schemas-microsoft-com:office:smarttags">
        <w:smartTagPr>
          <w:attr w:val="2013" w:name="Year"/>
          <w:attr w:val="20" w:name="Day"/>
          <w:attr w:val="10" w:name="Month"/>
          <w:attr w:val="trans" w:name="ls"/>
        </w:smartTagPr>
        <w:r w:rsidRPr="00EE529E">
          <w:rPr>
            <w:bCs/>
            <w:sz w:val="24"/>
            <w:szCs w:val="24"/>
          </w:rPr>
          <w:t>20.10.2013.</w:t>
        </w:r>
      </w:smartTag>
      <w:r w:rsidRPr="00EE529E">
        <w:rPr>
          <w:bCs/>
          <w:sz w:val="24"/>
          <w:szCs w:val="24"/>
        </w:rPr>
        <w:t xml:space="preserve"> godine stečajni postupak nad dužnikom obustavljen je i zaključen. Dana </w:t>
      </w:r>
      <w:smartTag w:element="date" w:uri="urn:schemas-microsoft-com:office:smarttags">
        <w:smartTagPr>
          <w:attr w:val="2013" w:name="Year"/>
          <w:attr w:val="10" w:name="Day"/>
          <w:attr w:val="12" w:name="Month"/>
          <w:attr w:val="trans" w:name="ls"/>
        </w:smartTagPr>
        <w:r w:rsidRPr="00EE529E">
          <w:rPr>
            <w:bCs/>
            <w:sz w:val="24"/>
            <w:szCs w:val="24"/>
          </w:rPr>
          <w:t>10. prosinca 2013</w:t>
        </w:r>
      </w:smartTag>
      <w:r w:rsidRPr="00EE529E">
        <w:rPr>
          <w:bCs/>
          <w:sz w:val="24"/>
          <w:szCs w:val="24"/>
        </w:rPr>
        <w:t xml:space="preserve">. godine u sudski registar Trgovačkog suda u Zagrebu upisano je brisanje subjekta upisa STIB NEKRETNINE d.o.o. za upravljanje i građenje – u stečaju. Povodom pisanog prijedloga  stečajnog upravitelja, a iz razloga naknadno pronađene imovine stečajnog dužnika, Rješenjem broj St-431/12 od </w:t>
      </w:r>
      <w:smartTag w:element="date" w:uri="urn:schemas-microsoft-com:office:smarttags">
        <w:smartTagPr>
          <w:attr w:val="2014" w:name="Year"/>
          <w:attr w:val="10" w:name="Day"/>
          <w:attr w:val="10" w:name="Month"/>
          <w:attr w:val="trans" w:name="ls"/>
        </w:smartTagPr>
        <w:r w:rsidRPr="00EE529E">
          <w:rPr>
            <w:bCs/>
            <w:sz w:val="24"/>
            <w:szCs w:val="24"/>
          </w:rPr>
          <w:t>10. listopada 2014</w:t>
        </w:r>
      </w:smartTag>
      <w:r w:rsidRPr="00EE529E">
        <w:rPr>
          <w:bCs/>
          <w:sz w:val="24"/>
          <w:szCs w:val="24"/>
        </w:rPr>
        <w:t xml:space="preserve">. godine određen je nastavak postupka radi naknadne diobe, a koje rješenje je postalo pravomoćno  dana </w:t>
      </w:r>
      <w:smartTag w:element="date" w:uri="urn:schemas-microsoft-com:office:smarttags">
        <w:smartTagPr>
          <w:attr w:val="2014" w:name="Year"/>
          <w:attr w:val="03" w:name="Day"/>
          <w:attr w:val="11" w:name="Month"/>
          <w:attr w:val="trans" w:name="ls"/>
        </w:smartTagPr>
        <w:r w:rsidRPr="00EE529E">
          <w:rPr>
            <w:bCs/>
            <w:sz w:val="24"/>
            <w:szCs w:val="24"/>
          </w:rPr>
          <w:t>03. studenoga 2014</w:t>
        </w:r>
      </w:smartTag>
      <w:r w:rsidRPr="00EE529E">
        <w:rPr>
          <w:bCs/>
          <w:sz w:val="24"/>
          <w:szCs w:val="24"/>
        </w:rPr>
        <w:t>. godine.</w:t>
      </w:r>
    </w:p>
    <w:p w:rsidRDefault="007558F3" w:rsidP="007558F3" w:rsidR="007558F3">
      <w:pPr>
        <w:spacing w:after="0"/>
        <w:jc w:val="both"/>
        <w:rPr>
          <w:bCs/>
          <w:sz w:val="16"/>
          <w:szCs w:val="16"/>
        </w:rPr>
      </w:pPr>
    </w:p>
    <w:p w:rsidRDefault="005F619C" w:rsidP="007558F3" w:rsidR="005F619C" w:rsidRPr="007558F3">
      <w:pPr>
        <w:spacing w:after="0"/>
        <w:jc w:val="both"/>
        <w:rPr>
          <w:bCs/>
          <w:sz w:val="16"/>
          <w:szCs w:val="16"/>
        </w:rPr>
      </w:pPr>
    </w:p>
    <w:p w:rsidRDefault="007558F3" w:rsidP="007558F3" w:rsidR="007558F3" w:rsidRPr="007558F3">
      <w:pPr>
        <w:jc w:val="both"/>
        <w:rPr>
          <w:bCs/>
          <w:sz w:val="24"/>
          <w:szCs w:val="24"/>
        </w:rPr>
      </w:pPr>
      <w:r w:rsidRPr="007558F3">
        <w:rPr>
          <w:bCs/>
          <w:sz w:val="24"/>
          <w:szCs w:val="24"/>
        </w:rPr>
        <w:t xml:space="preserve">Rješenjem broj 20. St-69/15-26 od </w:t>
      </w:r>
      <w:smartTag w:element="date" w:uri="urn:schemas-microsoft-com:office:smarttags">
        <w:smartTagPr>
          <w:attr w:val="2016" w:name="Year"/>
          <w:attr w:val="18" w:name="Day"/>
          <w:attr w:val="8" w:name="Month"/>
          <w:attr w:val="trans" w:name="ls"/>
        </w:smartTagPr>
        <w:r w:rsidRPr="007558F3">
          <w:rPr>
            <w:bCs/>
            <w:sz w:val="24"/>
            <w:szCs w:val="24"/>
          </w:rPr>
          <w:t>18. srpnja 2016</w:t>
        </w:r>
      </w:smartTag>
      <w:r w:rsidRPr="007558F3">
        <w:rPr>
          <w:bCs/>
          <w:sz w:val="24"/>
          <w:szCs w:val="24"/>
        </w:rPr>
        <w:t>. godine određen je upis stečajne mase iza dužnika STIB NEKRETNINE d.o.o., Zagreb, Lanište 24. Sjedište stečajne mase je na adresi stečajnog upravitelja Zagreb, VI. Požarinje 6. Rješenjem sudskog registra Trgovačkog suda u Zagrebu broj Tt-16/25050-2 od 22. srpnja u sudski registar upisana je Stečajna masa iz STIB NEKRETNINE d.o.o. sa sjedištem u Zagrebu, VI. Požarin</w:t>
      </w:r>
      <w:r w:rsidR="007652DA">
        <w:rPr>
          <w:bCs/>
          <w:sz w:val="24"/>
          <w:szCs w:val="24"/>
        </w:rPr>
        <w:t>je</w:t>
      </w:r>
      <w:r w:rsidRPr="007558F3">
        <w:rPr>
          <w:bCs/>
          <w:sz w:val="24"/>
          <w:szCs w:val="24"/>
        </w:rPr>
        <w:t xml:space="preserve"> 6., Zagreb, MBS: 081043016. </w:t>
      </w:r>
    </w:p>
    <w:p w:rsidRDefault="007558F3" w:rsidP="007558F3" w:rsidR="007558F3" w:rsidRPr="007558F3">
      <w:pPr>
        <w:jc w:val="both"/>
        <w:rPr>
          <w:bCs/>
          <w:sz w:val="24"/>
          <w:szCs w:val="24"/>
        </w:rPr>
      </w:pPr>
      <w:r w:rsidRPr="007558F3">
        <w:rPr>
          <w:bCs/>
          <w:sz w:val="24"/>
          <w:szCs w:val="24"/>
        </w:rPr>
        <w:t xml:space="preserve">Dana  </w:t>
      </w:r>
      <w:smartTag w:element="date" w:uri="urn:schemas-microsoft-com:office:smarttags">
        <w:smartTagPr>
          <w:attr w:val="2016" w:name="Year"/>
          <w:attr w:val="25" w:name="Day"/>
          <w:attr w:val="8" w:name="Month"/>
          <w:attr w:val="trans" w:name="ls"/>
        </w:smartTagPr>
        <w:r w:rsidRPr="007558F3">
          <w:rPr>
            <w:bCs/>
            <w:sz w:val="24"/>
            <w:szCs w:val="24"/>
          </w:rPr>
          <w:t>25. srpnja 2016</w:t>
        </w:r>
      </w:smartTag>
      <w:r w:rsidRPr="007558F3">
        <w:rPr>
          <w:bCs/>
          <w:sz w:val="24"/>
          <w:szCs w:val="24"/>
        </w:rPr>
        <w:t>. godine  RH, Ministarstvo financija, Porezna uprava, stečajnoj masi dodijelilo je OIB: 64139676233.</w:t>
      </w:r>
    </w:p>
    <w:p w:rsidRDefault="007558F3" w:rsidP="00EE529E" w:rsidR="007558F3">
      <w:pPr>
        <w:jc w:val="both"/>
        <w:rPr>
          <w:bCs/>
          <w:sz w:val="24"/>
          <w:szCs w:val="24"/>
        </w:rPr>
      </w:pPr>
    </w:p>
    <w:p w:rsidRDefault="00117E03" w:rsidP="00EE529E" w:rsidR="00117E03">
      <w:pPr>
        <w:jc w:val="both"/>
        <w:rPr>
          <w:bCs/>
          <w:sz w:val="24"/>
          <w:szCs w:val="24"/>
        </w:rPr>
      </w:pPr>
    </w:p>
    <w:p w:rsidRDefault="00117E03" w:rsidP="00117E03" w:rsidR="00117E03" w:rsidRPr="00117E03">
      <w:pPr>
        <w:spacing w:after="0"/>
        <w:rPr>
          <w:rFonts w:cs="Tahoma"/>
          <w:b/>
          <w:sz w:val="24"/>
          <w:szCs w:val="24"/>
        </w:rPr>
      </w:pPr>
      <w:r w:rsidRPr="00117E03">
        <w:rPr>
          <w:rFonts w:cs="Tahoma"/>
          <w:b/>
          <w:sz w:val="24"/>
          <w:szCs w:val="24"/>
        </w:rPr>
        <w:t>Naknadno pronađena imovina</w:t>
      </w:r>
    </w:p>
    <w:p w:rsidRDefault="00117E03" w:rsidP="00EE529E" w:rsidR="00117E03" w:rsidRPr="00117E03">
      <w:pPr>
        <w:jc w:val="both"/>
        <w:rPr>
          <w:bCs/>
          <w:sz w:val="16"/>
          <w:szCs w:val="16"/>
        </w:rPr>
      </w:pPr>
    </w:p>
    <w:p w:rsidRDefault="00EE529E" w:rsidP="00EE529E" w:rsidR="00EE529E" w:rsidRPr="00EE529E">
      <w:pPr>
        <w:spacing w:after="0"/>
        <w:jc w:val="both"/>
        <w:rPr>
          <w:bCs/>
          <w:sz w:val="24"/>
          <w:szCs w:val="24"/>
        </w:rPr>
      </w:pPr>
      <w:r w:rsidRPr="00EE529E">
        <w:rPr>
          <w:bCs/>
          <w:sz w:val="24"/>
          <w:szCs w:val="24"/>
        </w:rPr>
        <w:t xml:space="preserve">Na skupštini vjerovnika održanoj na Trgovačkom sudu u Zagrebu dana </w:t>
      </w:r>
      <w:smartTag w:element="date" w:uri="urn:schemas-microsoft-com:office:smarttags">
        <w:smartTagPr>
          <w:attr w:val="2015" w:name="Year"/>
          <w:attr w:val="06" w:name="Day"/>
          <w:attr w:val="2" w:name="Month"/>
          <w:attr w:val="trans" w:name="ls"/>
        </w:smartTagPr>
        <w:r w:rsidRPr="00EE529E">
          <w:rPr>
            <w:bCs/>
            <w:sz w:val="24"/>
            <w:szCs w:val="24"/>
          </w:rPr>
          <w:t>06. veljače  2015</w:t>
        </w:r>
      </w:smartTag>
      <w:r w:rsidRPr="00EE529E">
        <w:rPr>
          <w:bCs/>
          <w:sz w:val="24"/>
          <w:szCs w:val="24"/>
        </w:rPr>
        <w:t xml:space="preserve">. godine donijeta je jednoglasna odluka o prodaji stanova i to:  </w:t>
      </w:r>
    </w:p>
    <w:p w:rsidRDefault="00EE529E" w:rsidP="00EE529E" w:rsidR="00EE529E" w:rsidRPr="00E7301A">
      <w:pPr>
        <w:spacing w:after="0"/>
        <w:jc w:val="both"/>
        <w:rPr>
          <w:bCs/>
          <w:sz w:val="16"/>
          <w:szCs w:val="16"/>
        </w:rPr>
      </w:pPr>
    </w:p>
    <w:p w:rsidRDefault="00EE529E" w:rsidP="00301CFA" w:rsidR="00EE529E" w:rsidRPr="00EE529E">
      <w:pPr>
        <w:numPr>
          <w:ilvl w:val="0"/>
          <w:numId w:val="3"/>
        </w:numPr>
        <w:tabs>
          <w:tab w:pos="720" w:val="clear"/>
          <w:tab w:pos="360" w:val="num"/>
        </w:tabs>
        <w:ind w:left="360"/>
        <w:jc w:val="both"/>
        <w:rPr>
          <w:bCs/>
          <w:sz w:val="24"/>
          <w:szCs w:val="24"/>
        </w:rPr>
      </w:pPr>
      <w:r w:rsidRPr="00EE529E">
        <w:rPr>
          <w:bCs/>
          <w:sz w:val="24"/>
          <w:szCs w:val="24"/>
        </w:rPr>
        <w:t xml:space="preserve">Stan oznake L4.1.12 na adresi Pavlenski put 5c sagrađen na k.č.br. </w:t>
      </w:r>
      <w:r w:rsidRPr="00EE529E">
        <w:rPr>
          <w:bCs/>
          <w:sz w:val="24"/>
          <w:szCs w:val="24"/>
          <w:lang w:val="en-US"/>
        </w:rPr>
        <w:t>4993/1, z.k.ul. 17391, k.o. Vrapče Novo</w:t>
      </w:r>
    </w:p>
    <w:p w:rsidRDefault="00EE529E" w:rsidP="00301CFA" w:rsidR="00EE529E" w:rsidRPr="00EE529E">
      <w:pPr>
        <w:numPr>
          <w:ilvl w:val="0"/>
          <w:numId w:val="4"/>
        </w:numPr>
        <w:tabs>
          <w:tab w:pos="1800" w:val="clear"/>
          <w:tab w:pos="360" w:val="num"/>
        </w:tabs>
        <w:ind w:firstLine="0" w:left="360"/>
        <w:jc w:val="both"/>
        <w:rPr>
          <w:bCs/>
          <w:sz w:val="24"/>
          <w:szCs w:val="24"/>
        </w:rPr>
      </w:pPr>
      <w:r w:rsidRPr="00EE529E">
        <w:rPr>
          <w:bCs/>
          <w:sz w:val="24"/>
          <w:szCs w:val="24"/>
          <w:lang w:val="en-US"/>
        </w:rPr>
        <w:t>953. ETAŽA 194/100000</w:t>
      </w:r>
    </w:p>
    <w:p w:rsidRDefault="00EE529E" w:rsidP="00301CFA" w:rsidR="00EE529E">
      <w:pPr>
        <w:numPr>
          <w:ilvl w:val="0"/>
          <w:numId w:val="8"/>
        </w:numPr>
        <w:tabs>
          <w:tab w:pos="1800" w:val="clear"/>
          <w:tab w:pos="720" w:val="num"/>
        </w:tabs>
        <w:spacing w:after="0"/>
        <w:ind w:left="720"/>
        <w:jc w:val="both"/>
        <w:rPr>
          <w:bCs/>
          <w:sz w:val="24"/>
          <w:szCs w:val="24"/>
        </w:rPr>
      </w:pPr>
      <w:r w:rsidRPr="00EE529E">
        <w:rPr>
          <w:bCs/>
          <w:sz w:val="24"/>
          <w:szCs w:val="24"/>
        </w:rPr>
        <w:lastRenderedPageBreak/>
        <w:t>Oznaka L4.1.12, povezano s vlasništvom trosobnog stana na 1. katu ukupne neto korisne površine 61,46m2, sadržaja: hodnik, dn. boravak sa blag, kuhinja, kupaonica, dvije sobe u nacrtu označeno ljubičastom četverolinijskom šrafurom</w:t>
      </w:r>
    </w:p>
    <w:p w:rsidRDefault="00301CFA" w:rsidP="00301CFA" w:rsidR="00301CFA" w:rsidRPr="00301CFA">
      <w:pPr>
        <w:spacing w:after="0"/>
        <w:ind w:left="360"/>
        <w:jc w:val="both"/>
        <w:rPr>
          <w:bCs/>
          <w:sz w:val="16"/>
          <w:szCs w:val="16"/>
        </w:rPr>
      </w:pPr>
    </w:p>
    <w:p w:rsidRDefault="00301CFA" w:rsidP="00301CFA" w:rsidR="00301CFA" w:rsidRPr="00301CFA">
      <w:pPr>
        <w:spacing w:after="0"/>
        <w:ind w:left="360"/>
        <w:jc w:val="both"/>
        <w:rPr>
          <w:bCs/>
          <w:sz w:val="24"/>
          <w:szCs w:val="24"/>
        </w:rPr>
      </w:pPr>
      <w:r w:rsidRPr="00301CFA">
        <w:rPr>
          <w:bCs/>
          <w:sz w:val="24"/>
          <w:szCs w:val="24"/>
        </w:rPr>
        <w:t>Prema Elaboratu o procijenjenoj vrijednosti nekretnine koji je izradio stalni sudski vještak za graditeljstvo Zvonko Benjak, dipl.ing.građ. iz Zaboka, procijenjena vrijednost predmetne nekretnine iznosi 466.345,60 kn + PDV 116.586,40 kn</w:t>
      </w:r>
      <w:r>
        <w:rPr>
          <w:bCs/>
          <w:sz w:val="24"/>
          <w:szCs w:val="24"/>
        </w:rPr>
        <w:t>,</w:t>
      </w:r>
      <w:r w:rsidRPr="00301CFA">
        <w:rPr>
          <w:bCs/>
          <w:sz w:val="24"/>
          <w:szCs w:val="24"/>
        </w:rPr>
        <w:t xml:space="preserve"> što ukupno iznosi </w:t>
      </w:r>
      <w:r w:rsidRPr="00301CFA">
        <w:rPr>
          <w:b/>
          <w:bCs/>
          <w:sz w:val="24"/>
          <w:szCs w:val="24"/>
        </w:rPr>
        <w:t>582.932,00 kn</w:t>
      </w:r>
      <w:r>
        <w:rPr>
          <w:b/>
          <w:bCs/>
          <w:sz w:val="24"/>
          <w:szCs w:val="24"/>
        </w:rPr>
        <w:t>.</w:t>
      </w:r>
    </w:p>
    <w:p w:rsidRDefault="00301CFA" w:rsidP="00301CFA" w:rsidR="00301CFA" w:rsidRPr="00EE529E">
      <w:pPr>
        <w:spacing w:after="0"/>
        <w:jc w:val="both"/>
        <w:rPr>
          <w:bCs/>
          <w:sz w:val="24"/>
          <w:szCs w:val="24"/>
        </w:rPr>
      </w:pPr>
    </w:p>
    <w:p w:rsidRDefault="00EE529E" w:rsidP="00DC45DF" w:rsidR="00EE529E" w:rsidRPr="00EE529E">
      <w:pPr>
        <w:numPr>
          <w:ilvl w:val="0"/>
          <w:numId w:val="3"/>
        </w:numPr>
        <w:tabs>
          <w:tab w:pos="720" w:val="clear"/>
          <w:tab w:pos="360" w:val="num"/>
        </w:tabs>
        <w:ind w:left="360"/>
        <w:jc w:val="both"/>
        <w:rPr>
          <w:bCs/>
          <w:sz w:val="24"/>
          <w:szCs w:val="24"/>
        </w:rPr>
      </w:pPr>
      <w:r w:rsidRPr="00EE529E">
        <w:rPr>
          <w:bCs/>
          <w:sz w:val="24"/>
          <w:szCs w:val="24"/>
        </w:rPr>
        <w:t xml:space="preserve">Stan oznake C.5.5 na adresi Pavlenski put 5o, sagrađen na k.č.br. </w:t>
      </w:r>
      <w:r w:rsidRPr="00EE529E">
        <w:rPr>
          <w:bCs/>
          <w:sz w:val="24"/>
          <w:szCs w:val="24"/>
          <w:lang w:val="en-US"/>
        </w:rPr>
        <w:t>4972/1, z.k.ul. 13140, k.o. Vrapče Novo</w:t>
      </w:r>
    </w:p>
    <w:p w:rsidRDefault="00EE529E" w:rsidP="00DC45DF" w:rsidR="00EE529E" w:rsidRPr="00EE529E">
      <w:pPr>
        <w:ind w:firstLine="360"/>
        <w:jc w:val="both"/>
        <w:rPr>
          <w:bCs/>
          <w:sz w:val="24"/>
          <w:szCs w:val="24"/>
        </w:rPr>
      </w:pPr>
      <w:r w:rsidRPr="00EE529E">
        <w:rPr>
          <w:bCs/>
          <w:sz w:val="24"/>
          <w:szCs w:val="24"/>
        </w:rPr>
        <w:t xml:space="preserve">- 222. ETAŽA 524/100000 </w:t>
      </w:r>
    </w:p>
    <w:p w:rsidRDefault="00EE529E" w:rsidP="00DC45DF" w:rsidR="00EE529E" w:rsidRPr="00EE529E">
      <w:pPr>
        <w:numPr>
          <w:ilvl w:val="1"/>
          <w:numId w:val="3"/>
        </w:numPr>
        <w:tabs>
          <w:tab w:pos="1440" w:val="clear"/>
          <w:tab w:pos="360" w:val="num"/>
          <w:tab w:pos="540" w:val="left"/>
        </w:tabs>
        <w:spacing w:after="0"/>
        <w:ind w:firstLine="0" w:left="360"/>
        <w:jc w:val="both"/>
        <w:rPr>
          <w:bCs/>
          <w:sz w:val="24"/>
          <w:szCs w:val="24"/>
        </w:rPr>
      </w:pPr>
      <w:r w:rsidRPr="00EE529E">
        <w:rPr>
          <w:bCs/>
          <w:sz w:val="24"/>
          <w:szCs w:val="24"/>
        </w:rPr>
        <w:t xml:space="preserve">jednosobni stan oznake </w:t>
      </w:r>
      <w:smartTag w:element="time" w:uri="urn:schemas-microsoft-com:office:smarttags">
        <w:smartTagPr>
          <w:attr w:val="05" w:name="Minute"/>
          <w:attr w:val="5" w:name="Hour"/>
        </w:smartTagPr>
        <w:r w:rsidRPr="00EE529E">
          <w:rPr>
            <w:bCs/>
            <w:sz w:val="24"/>
            <w:szCs w:val="24"/>
          </w:rPr>
          <w:t>5.05</w:t>
        </w:r>
      </w:smartTag>
      <w:r w:rsidRPr="00EE529E">
        <w:rPr>
          <w:bCs/>
          <w:sz w:val="24"/>
          <w:szCs w:val="24"/>
        </w:rPr>
        <w:t xml:space="preserve"> na 5.katu ukupne neto korisne površine 40,71m2, sadržaja: hodnik, dn. boravak sa blag., kuhinja, kupaonica, loggia neodvojivo vezan uz spremište na -1 podrumskoj etaži oznake -</w:t>
      </w:r>
      <w:smartTag w:element="date" w:uri="urn:schemas-microsoft-com:office:smarttags">
        <w:smartTagPr>
          <w:attr w:val="10" w:name="Year"/>
          <w:attr w:val="1" w:name="Day"/>
          <w:attr w:val="04" w:name="Month"/>
          <w:attr w:val="trans" w:name="ls"/>
        </w:smartTagPr>
        <w:r w:rsidRPr="00EE529E">
          <w:rPr>
            <w:bCs/>
            <w:sz w:val="24"/>
            <w:szCs w:val="24"/>
          </w:rPr>
          <w:t>1.04.10</w:t>
        </w:r>
      </w:smartTag>
      <w:r w:rsidRPr="00EE529E">
        <w:rPr>
          <w:bCs/>
          <w:sz w:val="24"/>
          <w:szCs w:val="24"/>
        </w:rPr>
        <w:t xml:space="preserve"> , u nacrtu označeno zelenom kvadratičnom šrafurom</w:t>
      </w:r>
    </w:p>
    <w:p w:rsidRDefault="00301CFA" w:rsidP="00301CFA" w:rsidR="00301CFA" w:rsidRPr="00301CFA">
      <w:pPr>
        <w:spacing w:after="0"/>
        <w:jc w:val="both"/>
        <w:rPr>
          <w:bCs/>
          <w:sz w:val="24"/>
          <w:szCs w:val="24"/>
        </w:rPr>
      </w:pPr>
      <w:r w:rsidRPr="00301CFA">
        <w:rPr>
          <w:bCs/>
          <w:sz w:val="24"/>
          <w:szCs w:val="24"/>
        </w:rPr>
        <w:t xml:space="preserve">Prema Elaboratu o procijenjenoj vrijednosti nekretnine koji je izradio stalni sudski vještak za graditeljstvo Zvonko Benjak, dipl.ing.građ. iz Zaboka, procijenjena vrijednost predmetne nekretnine iznosi 329.616,00 kn + PDV 82.404,00  kn što ukupno iznosi </w:t>
      </w:r>
      <w:r w:rsidRPr="00301CFA">
        <w:rPr>
          <w:b/>
          <w:bCs/>
          <w:sz w:val="24"/>
          <w:szCs w:val="24"/>
        </w:rPr>
        <w:t>412.020,00 kn</w:t>
      </w:r>
      <w:r>
        <w:rPr>
          <w:b/>
          <w:bCs/>
          <w:sz w:val="24"/>
          <w:szCs w:val="24"/>
        </w:rPr>
        <w:t>.</w:t>
      </w:r>
    </w:p>
    <w:p w:rsidRDefault="00301CFA" w:rsidP="00EE529E" w:rsidR="00301CFA" w:rsidRPr="00C81229">
      <w:pPr>
        <w:spacing w:after="0"/>
        <w:jc w:val="both"/>
        <w:rPr>
          <w:bCs/>
          <w:sz w:val="16"/>
          <w:szCs w:val="16"/>
        </w:rPr>
      </w:pPr>
    </w:p>
    <w:p w:rsidRDefault="00301CFA" w:rsidP="00301CFA" w:rsidR="00301CFA" w:rsidRPr="00301CFA">
      <w:pPr>
        <w:spacing w:after="0"/>
        <w:jc w:val="both"/>
        <w:rPr>
          <w:bCs/>
          <w:sz w:val="24"/>
          <w:szCs w:val="24"/>
        </w:rPr>
      </w:pPr>
      <w:r w:rsidRPr="00301CFA">
        <w:rPr>
          <w:bCs/>
          <w:sz w:val="24"/>
          <w:szCs w:val="24"/>
        </w:rPr>
        <w:t xml:space="preserve">Stečajni upravitelj oglasio je na web stranicama </w:t>
      </w:r>
      <w:hyperlink r:id="rId9" w:history="true">
        <w:r w:rsidRPr="00301CFA">
          <w:rPr>
            <w:rStyle w:val="Hiperveza"/>
            <w:bCs/>
            <w:sz w:val="24"/>
            <w:szCs w:val="24"/>
          </w:rPr>
          <w:t>www.sudacka-mreza.hr</w:t>
        </w:r>
      </w:hyperlink>
      <w:r w:rsidRPr="00301CFA">
        <w:rPr>
          <w:bCs/>
          <w:sz w:val="24"/>
          <w:szCs w:val="24"/>
        </w:rPr>
        <w:t xml:space="preserve"> i </w:t>
      </w:r>
      <w:hyperlink r:id="rId10" w:history="true">
        <w:r w:rsidRPr="00301CFA">
          <w:rPr>
            <w:rStyle w:val="Hiperveza"/>
            <w:bCs/>
            <w:sz w:val="24"/>
            <w:szCs w:val="24"/>
          </w:rPr>
          <w:t>www.hgk.hr</w:t>
        </w:r>
      </w:hyperlink>
      <w:r w:rsidRPr="00301CFA">
        <w:rPr>
          <w:bCs/>
          <w:sz w:val="24"/>
          <w:szCs w:val="24"/>
        </w:rPr>
        <w:t xml:space="preserve">, oglas za prikupljanje pisanih ponuda za kupnju  nepokretne imovine stečajnog dužnika. Objavljena su tri oglasa. Na treći objavljeni oglas od dana </w:t>
      </w:r>
      <w:smartTag w:element="date" w:uri="urn:schemas-microsoft-com:office:smarttags">
        <w:smartTagPr>
          <w:attr w:val="2015" w:name="Year"/>
          <w:attr w:val="03" w:name="Day"/>
          <w:attr w:val="09" w:name="Month"/>
          <w:attr w:val="trans" w:name="ls"/>
        </w:smartTagPr>
        <w:r w:rsidRPr="00301CFA">
          <w:rPr>
            <w:bCs/>
            <w:sz w:val="24"/>
            <w:szCs w:val="24"/>
          </w:rPr>
          <w:t>03.09.2015.</w:t>
        </w:r>
      </w:smartTag>
      <w:r w:rsidRPr="00301CFA">
        <w:rPr>
          <w:bCs/>
          <w:sz w:val="24"/>
          <w:szCs w:val="24"/>
        </w:rPr>
        <w:t xml:space="preserve"> godine pristigle su tri ponude. Stečajni upravitelj odabrao je najpovoljnije ponude o čemu je sastavljen Zapisnik dana </w:t>
      </w:r>
      <w:smartTag w:element="date" w:uri="urn:schemas-microsoft-com:office:smarttags">
        <w:smartTagPr>
          <w:attr w:val="2015" w:name="Year"/>
          <w:attr w:val="22" w:name="Day"/>
          <w:attr w:val="09" w:name="Month"/>
          <w:attr w:val="trans" w:name="ls"/>
        </w:smartTagPr>
        <w:r w:rsidRPr="00301CFA">
          <w:rPr>
            <w:bCs/>
            <w:sz w:val="24"/>
            <w:szCs w:val="24"/>
          </w:rPr>
          <w:t>22.09.2015.</w:t>
        </w:r>
      </w:smartTag>
      <w:r w:rsidRPr="00301CFA">
        <w:rPr>
          <w:bCs/>
          <w:sz w:val="24"/>
          <w:szCs w:val="24"/>
        </w:rPr>
        <w:t xml:space="preserve"> godine koji je dostavljen u sudski spis. </w:t>
      </w:r>
    </w:p>
    <w:p w:rsidRDefault="00301CFA" w:rsidP="00301CFA" w:rsidR="00301CFA" w:rsidRPr="00301CFA">
      <w:pPr>
        <w:spacing w:after="0"/>
        <w:jc w:val="both"/>
        <w:rPr>
          <w:bCs/>
          <w:sz w:val="24"/>
          <w:szCs w:val="24"/>
        </w:rPr>
      </w:pPr>
      <w:r w:rsidRPr="00301CFA">
        <w:rPr>
          <w:bCs/>
          <w:sz w:val="24"/>
          <w:szCs w:val="24"/>
        </w:rPr>
        <w:t xml:space="preserve">Prodajom gore opisanih nekretnina prihodovana su sredstva u ukupnom iznosu od 805.033,00 kn i to za stan na adresi Pavlenski put 5c iznos od 475.000,00 kn, a za stan na adresi Pavlenski put 5o iznos od 330.033,00 kn  . </w:t>
      </w:r>
    </w:p>
    <w:p w:rsidRDefault="00301CFA" w:rsidP="00301CFA" w:rsidR="00301CFA" w:rsidRPr="00301CFA">
      <w:pPr>
        <w:spacing w:after="0"/>
        <w:jc w:val="both"/>
        <w:rPr>
          <w:bCs/>
          <w:sz w:val="24"/>
          <w:szCs w:val="24"/>
        </w:rPr>
      </w:pPr>
      <w:r w:rsidRPr="00301CFA">
        <w:rPr>
          <w:bCs/>
          <w:sz w:val="24"/>
          <w:szCs w:val="24"/>
        </w:rPr>
        <w:t>Sa kupcima su sklopljeni Ugovori o kupoprodaji nekretnine, a po uplati cjelokupnoj kupovnine izdane su im tabularne isprave i nekretnine su im predane u posjed, o čemu su sastavljeni zapisnici.</w:t>
      </w:r>
    </w:p>
    <w:p w:rsidRDefault="00301CFA" w:rsidP="00EE529E" w:rsidR="00301CFA" w:rsidRPr="00EE529E">
      <w:pPr>
        <w:spacing w:after="0"/>
        <w:jc w:val="both"/>
        <w:rPr>
          <w:bCs/>
          <w:sz w:val="16"/>
          <w:szCs w:val="16"/>
        </w:rPr>
      </w:pPr>
    </w:p>
    <w:p w:rsidRDefault="00EE529E" w:rsidP="00EE529E" w:rsidR="00EE529E" w:rsidRPr="00DC45DF">
      <w:pPr>
        <w:jc w:val="both"/>
        <w:rPr>
          <w:b/>
          <w:bCs/>
          <w:sz w:val="16"/>
          <w:szCs w:val="16"/>
        </w:rPr>
      </w:pPr>
    </w:p>
    <w:p w:rsidRDefault="00E7301A" w:rsidP="00E7301A" w:rsidR="00E7301A" w:rsidRPr="00E7301A">
      <w:pPr>
        <w:jc w:val="both"/>
        <w:rPr>
          <w:bCs/>
          <w:sz w:val="24"/>
          <w:szCs w:val="24"/>
        </w:rPr>
      </w:pPr>
      <w:r w:rsidRPr="00E7301A">
        <w:rPr>
          <w:bCs/>
          <w:sz w:val="24"/>
          <w:szCs w:val="24"/>
        </w:rPr>
        <w:t>Nadalje, u postupku nad stečajnom masom naknadno je pronađena imovina:</w:t>
      </w:r>
    </w:p>
    <w:p w:rsidRDefault="00E7301A" w:rsidP="00301CFA" w:rsidR="00E7301A">
      <w:pPr>
        <w:spacing w:after="0"/>
        <w:jc w:val="both"/>
        <w:rPr>
          <w:bCs/>
          <w:sz w:val="16"/>
          <w:szCs w:val="16"/>
        </w:rPr>
      </w:pPr>
    </w:p>
    <w:p w:rsidRDefault="005F619C" w:rsidP="00301CFA" w:rsidR="005F619C" w:rsidRPr="00301CFA">
      <w:pPr>
        <w:spacing w:after="0"/>
        <w:jc w:val="both"/>
        <w:rPr>
          <w:bCs/>
          <w:sz w:val="16"/>
          <w:szCs w:val="16"/>
        </w:rPr>
      </w:pPr>
    </w:p>
    <w:p w:rsidRDefault="00301CFA" w:rsidP="00DC45DF" w:rsidR="00301CFA" w:rsidRPr="00301CFA">
      <w:pPr>
        <w:numPr>
          <w:ilvl w:val="0"/>
          <w:numId w:val="3"/>
        </w:numPr>
        <w:tabs>
          <w:tab w:pos="720" w:val="clear"/>
          <w:tab w:pos="360" w:val="num"/>
        </w:tabs>
        <w:ind w:left="360"/>
        <w:jc w:val="both"/>
        <w:rPr>
          <w:bCs/>
          <w:sz w:val="24"/>
          <w:szCs w:val="24"/>
        </w:rPr>
      </w:pPr>
      <w:r w:rsidRPr="00301CFA">
        <w:rPr>
          <w:bCs/>
          <w:sz w:val="24"/>
          <w:szCs w:val="24"/>
        </w:rPr>
        <w:t xml:space="preserve">Garažno parkirno mjesto oznake -2.GPM.260 sagrađeno na k.č.br. 4993/1 z.k.ul. 17391 k.o. Vrapče Novo, 260. ETAŽA 16/100000, Oznaka -2.GPM.260, povezano s vlasništvom garažno parkirnog  mjesta u podrumskoj etaži -2 ukupne neto korisne površine </w:t>
      </w:r>
      <w:smartTag w:element="metricconverter" w:uri="urn:schemas-microsoft-com:office:smarttags">
        <w:smartTagPr>
          <w:attr w:val="5,02 m2" w:name="ProductID"/>
        </w:smartTagPr>
        <w:r w:rsidRPr="00301CFA">
          <w:rPr>
            <w:bCs/>
            <w:sz w:val="24"/>
            <w:szCs w:val="24"/>
          </w:rPr>
          <w:t>5,02 m2</w:t>
        </w:r>
      </w:smartTag>
      <w:r w:rsidRPr="00301CFA">
        <w:rPr>
          <w:bCs/>
          <w:sz w:val="24"/>
          <w:szCs w:val="24"/>
        </w:rPr>
        <w:t>, sadržaja: Garažno parkirna površina u nacrtu označeno vlastitom oznakom posebnog dijela.</w:t>
      </w:r>
    </w:p>
    <w:p w:rsidRDefault="00301CFA" w:rsidP="00301CFA" w:rsidR="00301CFA" w:rsidRPr="00301CFA">
      <w:pPr>
        <w:jc w:val="both"/>
        <w:rPr>
          <w:bCs/>
          <w:sz w:val="24"/>
          <w:szCs w:val="24"/>
        </w:rPr>
      </w:pPr>
      <w:r w:rsidRPr="00301CFA">
        <w:rPr>
          <w:bCs/>
          <w:sz w:val="24"/>
          <w:szCs w:val="24"/>
        </w:rPr>
        <w:t xml:space="preserve">Tržišna vrijednost (procijenjena vrijednost) garažnog parkirnog mjesta  (GPM), ukupno sa PDV-om iznosila je </w:t>
      </w:r>
      <w:r w:rsidRPr="00301CFA">
        <w:rPr>
          <w:b/>
          <w:bCs/>
          <w:sz w:val="24"/>
          <w:szCs w:val="24"/>
        </w:rPr>
        <w:t>37.609,00 kn</w:t>
      </w:r>
      <w:r w:rsidRPr="00301CFA">
        <w:rPr>
          <w:bCs/>
          <w:sz w:val="24"/>
          <w:szCs w:val="24"/>
        </w:rPr>
        <w:t xml:space="preserve">, a što je ujedno bila i utvrđena početna vrijednost za prodaju garažnog parkirnog mjesta prikupljanjem pisanih ponuda, jer se radi o neopterećenoj nekretnini. </w:t>
      </w:r>
    </w:p>
    <w:p w:rsidRDefault="00301CFA" w:rsidP="00AF207C" w:rsidR="00301CFA" w:rsidRPr="00301CFA">
      <w:pPr>
        <w:spacing w:after="0"/>
        <w:jc w:val="both"/>
        <w:rPr>
          <w:bCs/>
          <w:sz w:val="24"/>
          <w:szCs w:val="24"/>
        </w:rPr>
      </w:pPr>
      <w:r w:rsidRPr="00301CFA">
        <w:rPr>
          <w:bCs/>
          <w:sz w:val="24"/>
          <w:szCs w:val="24"/>
        </w:rPr>
        <w:t xml:space="preserve">U tijeku postupka unovčenja objavljena su tri oglasa. Na </w:t>
      </w:r>
      <w:r>
        <w:rPr>
          <w:bCs/>
          <w:sz w:val="24"/>
          <w:szCs w:val="24"/>
        </w:rPr>
        <w:t>trećem</w:t>
      </w:r>
      <w:r w:rsidRPr="00301CFA">
        <w:rPr>
          <w:bCs/>
          <w:sz w:val="24"/>
          <w:szCs w:val="24"/>
        </w:rPr>
        <w:t xml:space="preserve"> oglasu  u roku je pristigla jedna ponuda koja je zadovoljavala uvjete iz oglasa, te je ista prihvaćena. Nekretnina je unovčena za iznos  od 18.804,00 kn. Sa kupcem je sklopljen Ugovor o kupoprodaji nekretnine, te je po uplati cjelokupnog kupoprodajnog iznosa kupcu izdana tabularna isprava.</w:t>
      </w:r>
    </w:p>
    <w:p w:rsidRDefault="00301CFA" w:rsidP="00AF207C" w:rsidR="00301CFA">
      <w:pPr>
        <w:spacing w:after="0"/>
        <w:jc w:val="both"/>
        <w:rPr>
          <w:bCs/>
          <w:sz w:val="16"/>
          <w:szCs w:val="16"/>
        </w:rPr>
      </w:pPr>
    </w:p>
    <w:p w:rsidRDefault="00DC45DF" w:rsidP="00AF207C" w:rsidR="00DC45DF" w:rsidRPr="005F619C">
      <w:pPr>
        <w:spacing w:after="0"/>
        <w:jc w:val="both"/>
        <w:rPr>
          <w:bCs/>
          <w:sz w:val="20"/>
          <w:szCs w:val="20"/>
        </w:rPr>
      </w:pPr>
    </w:p>
    <w:p w:rsidRDefault="00DC45DF" w:rsidP="00DC45DF" w:rsidR="00DC45DF" w:rsidRPr="00DC45DF">
      <w:pPr>
        <w:spacing w:after="0"/>
        <w:jc w:val="both"/>
        <w:rPr>
          <w:bCs/>
          <w:sz w:val="24"/>
          <w:szCs w:val="24"/>
        </w:rPr>
      </w:pPr>
      <w:r>
        <w:rPr>
          <w:bCs/>
          <w:sz w:val="24"/>
          <w:szCs w:val="24"/>
        </w:rPr>
        <w:t xml:space="preserve">Po unovčenju gore opisanih nekretnina, stečajni upravitelj je </w:t>
      </w:r>
      <w:r w:rsidRPr="00DC45DF">
        <w:rPr>
          <w:bCs/>
          <w:sz w:val="24"/>
          <w:szCs w:val="24"/>
        </w:rPr>
        <w:t xml:space="preserve">Iz postignutih  kupovnina, a nakon podmirenih troškova postupka nad stečajnom masom, temeljem suglasnosti stečajnog suca </w:t>
      </w:r>
      <w:r w:rsidR="003B2822">
        <w:rPr>
          <w:bCs/>
          <w:sz w:val="24"/>
          <w:szCs w:val="24"/>
        </w:rPr>
        <w:lastRenderedPageBreak/>
        <w:t xml:space="preserve">izvršio </w:t>
      </w:r>
      <w:r w:rsidRPr="00DC45DF">
        <w:rPr>
          <w:bCs/>
          <w:sz w:val="24"/>
          <w:szCs w:val="24"/>
        </w:rPr>
        <w:t xml:space="preserve"> I. naknadn</w:t>
      </w:r>
      <w:r w:rsidR="003B2822">
        <w:rPr>
          <w:bCs/>
          <w:sz w:val="24"/>
          <w:szCs w:val="24"/>
        </w:rPr>
        <w:t>u</w:t>
      </w:r>
      <w:r w:rsidRPr="00DC45DF">
        <w:rPr>
          <w:bCs/>
          <w:sz w:val="24"/>
          <w:szCs w:val="24"/>
        </w:rPr>
        <w:t xml:space="preserve"> diob</w:t>
      </w:r>
      <w:r w:rsidR="003B2822">
        <w:rPr>
          <w:bCs/>
          <w:sz w:val="24"/>
          <w:szCs w:val="24"/>
        </w:rPr>
        <w:t>u</w:t>
      </w:r>
      <w:r w:rsidRPr="00DC45DF">
        <w:rPr>
          <w:bCs/>
          <w:sz w:val="24"/>
          <w:szCs w:val="24"/>
        </w:rPr>
        <w:t xml:space="preserve">. Navedenom diobom namiruju se tražbina vjerovnika I. višeg isplatnog koje iznose  411.981,35 kn  za iznos od 342.245,47 kn, što čini 83% njihovih utvrđenih tražbina. </w:t>
      </w:r>
    </w:p>
    <w:p w:rsidRDefault="00DC45DF" w:rsidP="00DC45DF" w:rsidR="00DC45DF" w:rsidRPr="00DC45DF">
      <w:pPr>
        <w:spacing w:after="0"/>
        <w:jc w:val="both"/>
        <w:rPr>
          <w:bCs/>
          <w:sz w:val="24"/>
          <w:szCs w:val="24"/>
        </w:rPr>
      </w:pPr>
      <w:r w:rsidRPr="00964D2B">
        <w:rPr>
          <w:bCs/>
          <w:sz w:val="24"/>
          <w:szCs w:val="24"/>
        </w:rPr>
        <w:t xml:space="preserve">Zbog poteškoća u prikupljanju brojeva žiro računa vjerovnika I višeg isplatnog reda (zaposlenici) do sada je izvršena dioba u iznosu od  </w:t>
      </w:r>
      <w:r w:rsidR="0031001E" w:rsidRPr="0031001E">
        <w:rPr>
          <w:bCs/>
          <w:sz w:val="24"/>
          <w:szCs w:val="24"/>
        </w:rPr>
        <w:t>294.656,39</w:t>
      </w:r>
      <w:r w:rsidR="0031001E">
        <w:rPr>
          <w:bCs/>
          <w:sz w:val="24"/>
          <w:szCs w:val="24"/>
        </w:rPr>
        <w:t xml:space="preserve"> </w:t>
      </w:r>
      <w:r w:rsidRPr="00964D2B">
        <w:rPr>
          <w:bCs/>
          <w:sz w:val="24"/>
          <w:szCs w:val="24"/>
        </w:rPr>
        <w:t>kn, a  preostali iznos isplatit će se po dobivenim brojevima žiro računima vjerovnika.</w:t>
      </w:r>
    </w:p>
    <w:p w:rsidRDefault="00DC45DF" w:rsidP="00301CFA" w:rsidR="00DC45DF">
      <w:pPr>
        <w:spacing w:after="0"/>
        <w:jc w:val="both"/>
        <w:rPr>
          <w:bCs/>
          <w:sz w:val="16"/>
          <w:szCs w:val="16"/>
        </w:rPr>
      </w:pPr>
    </w:p>
    <w:p w:rsidRDefault="005F619C" w:rsidP="00301CFA" w:rsidR="005F619C">
      <w:pPr>
        <w:spacing w:after="0"/>
        <w:jc w:val="both"/>
        <w:rPr>
          <w:bCs/>
          <w:sz w:val="16"/>
          <w:szCs w:val="16"/>
        </w:rPr>
      </w:pPr>
    </w:p>
    <w:p w:rsidRDefault="003B2822" w:rsidP="00301CFA" w:rsidR="00DC45DF">
      <w:pPr>
        <w:spacing w:after="0"/>
        <w:jc w:val="both"/>
        <w:rPr>
          <w:bCs/>
          <w:sz w:val="24"/>
          <w:szCs w:val="24"/>
        </w:rPr>
      </w:pPr>
      <w:r>
        <w:rPr>
          <w:bCs/>
          <w:sz w:val="24"/>
          <w:szCs w:val="24"/>
        </w:rPr>
        <w:t xml:space="preserve">Nakon provedbe naknadne diobe, u postupku nad stečajnom masom pronađena </w:t>
      </w:r>
      <w:r w:rsidR="0037615A">
        <w:rPr>
          <w:bCs/>
          <w:sz w:val="24"/>
          <w:szCs w:val="24"/>
        </w:rPr>
        <w:t xml:space="preserve">je </w:t>
      </w:r>
      <w:r>
        <w:rPr>
          <w:bCs/>
          <w:sz w:val="24"/>
          <w:szCs w:val="24"/>
        </w:rPr>
        <w:t>imovina:</w:t>
      </w:r>
    </w:p>
    <w:p w:rsidRDefault="003B2822" w:rsidP="00301CFA" w:rsidR="003B2822" w:rsidRPr="003B2822">
      <w:pPr>
        <w:spacing w:after="0"/>
        <w:jc w:val="both"/>
        <w:rPr>
          <w:bCs/>
          <w:sz w:val="16"/>
          <w:szCs w:val="16"/>
        </w:rPr>
      </w:pPr>
    </w:p>
    <w:p w:rsidRDefault="00301CFA" w:rsidP="00DC45DF" w:rsidR="00301CFA" w:rsidRPr="00301CFA">
      <w:pPr>
        <w:numPr>
          <w:ilvl w:val="0"/>
          <w:numId w:val="3"/>
        </w:numPr>
        <w:tabs>
          <w:tab w:pos="720" w:val="clear"/>
          <w:tab w:pos="360" w:val="num"/>
        </w:tabs>
        <w:ind w:left="360"/>
        <w:jc w:val="both"/>
        <w:rPr>
          <w:bCs/>
          <w:sz w:val="24"/>
          <w:szCs w:val="24"/>
        </w:rPr>
      </w:pPr>
      <w:r w:rsidRPr="00301CFA">
        <w:rPr>
          <w:bCs/>
          <w:sz w:val="24"/>
          <w:szCs w:val="24"/>
        </w:rPr>
        <w:t xml:space="preserve">Garažno parkirno mjesto oznake -2.GPM.5 sagrađeno na k.č.br. 2986/795 z.k.ul. 2929, broj poduloška 59,  k.o. Granešina, 59. ETAŽA 129/100000, Oznaka -2.GPM.5 u podrumskoj etaži -2 ukupne neto korisne površine </w:t>
      </w:r>
      <w:smartTag w:element="metricconverter" w:uri="urn:schemas-microsoft-com:office:smarttags">
        <w:smartTagPr>
          <w:attr w:val="12,36 m2" w:name="ProductID"/>
        </w:smartTagPr>
        <w:r w:rsidRPr="00301CFA">
          <w:rPr>
            <w:bCs/>
            <w:sz w:val="24"/>
            <w:szCs w:val="24"/>
          </w:rPr>
          <w:t>12,36 m2</w:t>
        </w:r>
      </w:smartTag>
      <w:r w:rsidRPr="00301CFA">
        <w:rPr>
          <w:bCs/>
          <w:sz w:val="24"/>
          <w:szCs w:val="24"/>
        </w:rPr>
        <w:t xml:space="preserve"> sadržaja: garažnoparkirna površina, u nacrtu  označeno vlastitom oznakom posebnog dijela.</w:t>
      </w:r>
    </w:p>
    <w:p w:rsidRDefault="00301CFA" w:rsidP="00301CFA" w:rsidR="00301CFA" w:rsidRPr="00301CFA">
      <w:pPr>
        <w:jc w:val="both"/>
        <w:rPr>
          <w:bCs/>
          <w:sz w:val="24"/>
          <w:szCs w:val="24"/>
        </w:rPr>
      </w:pPr>
      <w:r w:rsidRPr="00301CFA">
        <w:rPr>
          <w:bCs/>
          <w:sz w:val="24"/>
          <w:szCs w:val="24"/>
        </w:rPr>
        <w:t xml:space="preserve">Stečajni upravitelj dao je procijeniti navedenu nekretninu po stalnom sudskom vještaku. Stalni sudski vještak za graditeljstvo Rajka Matković, dipl.ing.arh. iz Zagreba, Barutanski brijeg 27, izradila je Elaborat  procijenjene tržišne vrijednosti nekretnine. Prema navedenome elaboratu tržišna vrijednost garažnog parkirnog mjesta iznosi </w:t>
      </w:r>
      <w:r w:rsidRPr="00997FDE">
        <w:rPr>
          <w:bCs/>
          <w:sz w:val="24"/>
          <w:szCs w:val="24"/>
        </w:rPr>
        <w:t>5.810,00 €  ili</w:t>
      </w:r>
      <w:r w:rsidRPr="00301CFA">
        <w:rPr>
          <w:b/>
          <w:bCs/>
          <w:sz w:val="24"/>
          <w:szCs w:val="24"/>
        </w:rPr>
        <w:t xml:space="preserve">   44.184,96 kn.</w:t>
      </w:r>
      <w:r w:rsidRPr="00301CFA">
        <w:rPr>
          <w:bCs/>
          <w:sz w:val="24"/>
          <w:szCs w:val="24"/>
        </w:rPr>
        <w:t xml:space="preserve"> </w:t>
      </w:r>
    </w:p>
    <w:p w:rsidRDefault="00301CFA" w:rsidP="00301CFA" w:rsidR="00DC45DF">
      <w:pPr>
        <w:jc w:val="both"/>
        <w:rPr>
          <w:bCs/>
          <w:sz w:val="24"/>
          <w:szCs w:val="24"/>
        </w:rPr>
      </w:pPr>
      <w:r>
        <w:rPr>
          <w:bCs/>
          <w:sz w:val="24"/>
          <w:szCs w:val="24"/>
        </w:rPr>
        <w:t>Na navedenom garažnom parkirnom mjestu u</w:t>
      </w:r>
      <w:r w:rsidRPr="00301CFA">
        <w:rPr>
          <w:bCs/>
          <w:sz w:val="24"/>
          <w:szCs w:val="24"/>
        </w:rPr>
        <w:t xml:space="preserve"> teretnom listu je pod broj Z-54408/07 </w:t>
      </w:r>
      <w:r>
        <w:rPr>
          <w:bCs/>
          <w:sz w:val="24"/>
          <w:szCs w:val="24"/>
        </w:rPr>
        <w:t xml:space="preserve">bilo </w:t>
      </w:r>
      <w:r w:rsidRPr="00301CFA">
        <w:rPr>
          <w:bCs/>
          <w:sz w:val="24"/>
          <w:szCs w:val="24"/>
        </w:rPr>
        <w:t xml:space="preserve">upisano na temelju Ugovora o kreditu sa sporazumom o osiguranju zasnivanjem založnog prava od </w:t>
      </w:r>
      <w:smartTag w:element="date" w:uri="urn:schemas-microsoft-com:office:smarttags">
        <w:smartTagPr>
          <w:attr w:val="2007" w:name="Year"/>
          <w:attr w:val="24" w:name="Day"/>
          <w:attr w:val="8" w:name="Month"/>
          <w:attr w:val="trans" w:name="ls"/>
        </w:smartTagPr>
        <w:r w:rsidRPr="00301CFA">
          <w:rPr>
            <w:bCs/>
            <w:sz w:val="24"/>
            <w:szCs w:val="24"/>
          </w:rPr>
          <w:t>24. kolovoza 2007</w:t>
        </w:r>
      </w:smartTag>
      <w:r w:rsidRPr="00301CFA">
        <w:rPr>
          <w:bCs/>
          <w:sz w:val="24"/>
          <w:szCs w:val="24"/>
        </w:rPr>
        <w:t>. godine solemniziranog po javnom bilježniku Grladinović Dubravki i Debelić Marini iz Zagreba pod posl.br. OV-9577/07</w:t>
      </w:r>
      <w:r>
        <w:rPr>
          <w:bCs/>
          <w:sz w:val="24"/>
          <w:szCs w:val="24"/>
        </w:rPr>
        <w:t>,</w:t>
      </w:r>
      <w:r w:rsidRPr="00301CFA">
        <w:rPr>
          <w:bCs/>
          <w:sz w:val="24"/>
          <w:szCs w:val="24"/>
        </w:rPr>
        <w:t xml:space="preserve">  </w:t>
      </w:r>
      <w:r w:rsidRPr="00301CFA">
        <w:rPr>
          <w:bCs/>
          <w:i/>
          <w:sz w:val="24"/>
          <w:szCs w:val="24"/>
        </w:rPr>
        <w:t>pravo zaloga radi osiguranja tražbine prema Jukić Damiru</w:t>
      </w:r>
      <w:r w:rsidRPr="00301CFA">
        <w:rPr>
          <w:bCs/>
          <w:sz w:val="24"/>
          <w:szCs w:val="24"/>
        </w:rPr>
        <w:t xml:space="preserve">, a s osnova pravnog posla navedenog  u Ugovoru o kreditu sa sporazumom o osiguranju  zasnivanjem založnog prava br. 53721/07 u iznosu od  251.091,24 CHF u kunskoj protuvrijednosti s rokom otplate od 180 mjeseci uz kamatnu stopu 4,20% godišnja, promjenjiva i u skladu sa ostalim uvjetima iz Ugovora za korist: SOCIETE GENERALE- SPLITSKA BANKA  d.d., Ruđera Boškovića 16, Split. Kako je založno pravo zasnovano radi osiguranja tražbine založnog vjerovnika prema Jukić Damiru, a koji nije niti vlasnik, niti posjednik, a niti nositelj bilo kakvog stvarnog prava na predmetnoj nekretnini, stečajni upravitelj je od SOCIETE GENERALE- SPLITSKA BANKA  d.d., Split, ishodio brisovno očitovanje, te </w:t>
      </w:r>
      <w:r w:rsidR="00DC45DF">
        <w:rPr>
          <w:bCs/>
          <w:sz w:val="24"/>
          <w:szCs w:val="24"/>
        </w:rPr>
        <w:t>putem punomoćnika u Zemljišnim knjigama izvršeno</w:t>
      </w:r>
      <w:r w:rsidRPr="00301CFA">
        <w:rPr>
          <w:bCs/>
          <w:sz w:val="24"/>
          <w:szCs w:val="24"/>
        </w:rPr>
        <w:t xml:space="preserve"> brisanje </w:t>
      </w:r>
      <w:r w:rsidR="00DC45DF">
        <w:rPr>
          <w:bCs/>
          <w:sz w:val="24"/>
          <w:szCs w:val="24"/>
        </w:rPr>
        <w:t xml:space="preserve">navedenog </w:t>
      </w:r>
      <w:r w:rsidRPr="00301CFA">
        <w:rPr>
          <w:bCs/>
          <w:sz w:val="24"/>
          <w:szCs w:val="24"/>
        </w:rPr>
        <w:t>založnog prava</w:t>
      </w:r>
      <w:r w:rsidR="00DC45DF">
        <w:rPr>
          <w:bCs/>
          <w:sz w:val="24"/>
          <w:szCs w:val="24"/>
        </w:rPr>
        <w:t>.</w:t>
      </w:r>
    </w:p>
    <w:p w:rsidRDefault="00DC45DF" w:rsidP="00F2362D" w:rsidR="00F2362D" w:rsidRPr="00301CFA">
      <w:pPr>
        <w:jc w:val="both"/>
        <w:rPr>
          <w:bCs/>
          <w:sz w:val="24"/>
          <w:szCs w:val="24"/>
        </w:rPr>
      </w:pPr>
      <w:r>
        <w:rPr>
          <w:rFonts w:cs="Tahoma"/>
        </w:rPr>
        <w:t xml:space="preserve">Na peti objavljen oglas dana </w:t>
      </w:r>
      <w:smartTag w:element="date" w:uri="urn:schemas-microsoft-com:office:smarttags">
        <w:smartTagPr>
          <w:attr w:val="2017" w:name="Year"/>
          <w:attr w:val="21" w:name="Day"/>
          <w:attr w:val="03" w:name="Month"/>
          <w:attr w:val="trans" w:name="ls"/>
        </w:smartTagPr>
        <w:r>
          <w:rPr>
            <w:rFonts w:cs="Tahoma"/>
          </w:rPr>
          <w:t>21.03.2017.</w:t>
        </w:r>
      </w:smartTag>
      <w:r>
        <w:rPr>
          <w:rFonts w:cs="Tahoma"/>
        </w:rPr>
        <w:t xml:space="preserve"> godine </w:t>
      </w:r>
      <w:r w:rsidRPr="00416665">
        <w:rPr>
          <w:rFonts w:cs="Tahoma"/>
        </w:rPr>
        <w:t xml:space="preserve">na web stranicama </w:t>
      </w:r>
      <w:hyperlink r:id="rId11" w:history="true">
        <w:r w:rsidRPr="003A0CDA">
          <w:rPr>
            <w:rStyle w:val="Hiperveza"/>
            <w:rFonts w:cs="Tahoma"/>
          </w:rPr>
          <w:t>www.sudacka-mreza.hr</w:t>
        </w:r>
      </w:hyperlink>
      <w:r w:rsidRPr="003A0CDA">
        <w:rPr>
          <w:rFonts w:cs="Tahoma"/>
        </w:rPr>
        <w:t xml:space="preserve"> i </w:t>
      </w:r>
      <w:hyperlink r:id="rId12" w:history="true">
        <w:r w:rsidRPr="003A0CDA">
          <w:rPr>
            <w:rStyle w:val="Hiperveza"/>
            <w:rFonts w:cs="Tahoma"/>
          </w:rPr>
          <w:t>www.hgk.hr</w:t>
        </w:r>
      </w:hyperlink>
      <w:r w:rsidRPr="003A0CDA">
        <w:rPr>
          <w:rFonts w:cs="Tahoma"/>
        </w:rPr>
        <w:t>,</w:t>
      </w:r>
      <w:r w:rsidRPr="00416665">
        <w:rPr>
          <w:rFonts w:cs="Tahoma"/>
        </w:rPr>
        <w:t xml:space="preserve"> za prikupljanje pisanih ponuda za kupnju  nepokretne imovine</w:t>
      </w:r>
      <w:r>
        <w:rPr>
          <w:rFonts w:cs="Tahoma"/>
        </w:rPr>
        <w:t xml:space="preserve"> </w:t>
      </w:r>
      <w:r w:rsidRPr="00416665">
        <w:rPr>
          <w:rFonts w:cs="Tahoma"/>
        </w:rPr>
        <w:t>u nazna</w:t>
      </w:r>
      <w:r>
        <w:rPr>
          <w:rFonts w:cs="Tahoma"/>
        </w:rPr>
        <w:t xml:space="preserve">čenom roku pristigle su tri ponude, a kao najpovoljnija ponuda prihvaćena je ponuda broj 3, </w:t>
      </w:r>
      <w:r w:rsidR="00F2362D">
        <w:rPr>
          <w:rFonts w:cs="Tahoma"/>
        </w:rPr>
        <w:t>za</w:t>
      </w:r>
      <w:r>
        <w:rPr>
          <w:rFonts w:cs="Tahoma"/>
        </w:rPr>
        <w:t xml:space="preserve"> iznos od </w:t>
      </w:r>
      <w:r w:rsidRPr="003A0CDA">
        <w:rPr>
          <w:rFonts w:cs="Tahoma"/>
        </w:rPr>
        <w:t xml:space="preserve">13.310,00 kn, </w:t>
      </w:r>
      <w:r w:rsidR="00F2362D" w:rsidRPr="00301CFA">
        <w:rPr>
          <w:bCs/>
          <w:sz w:val="24"/>
          <w:szCs w:val="24"/>
        </w:rPr>
        <w:t>koja je zadovoljavala uvjete iz oglasa, te je ista prihvaćena</w:t>
      </w:r>
      <w:r w:rsidR="00F2362D">
        <w:rPr>
          <w:bCs/>
          <w:sz w:val="24"/>
          <w:szCs w:val="24"/>
        </w:rPr>
        <w:t xml:space="preserve">. </w:t>
      </w:r>
      <w:r w:rsidR="00F2362D" w:rsidRPr="00301CFA">
        <w:rPr>
          <w:bCs/>
          <w:sz w:val="24"/>
          <w:szCs w:val="24"/>
        </w:rPr>
        <w:t>Sa kupcem je</w:t>
      </w:r>
      <w:r w:rsidR="00F2362D">
        <w:rPr>
          <w:bCs/>
          <w:sz w:val="24"/>
          <w:szCs w:val="24"/>
        </w:rPr>
        <w:t xml:space="preserve"> nakon cjelokupne uplate </w:t>
      </w:r>
      <w:r w:rsidR="00F2362D" w:rsidRPr="00301CFA">
        <w:rPr>
          <w:bCs/>
          <w:sz w:val="24"/>
          <w:szCs w:val="24"/>
        </w:rPr>
        <w:t xml:space="preserve"> sklopljen U</w:t>
      </w:r>
      <w:r w:rsidR="00F2362D">
        <w:rPr>
          <w:bCs/>
          <w:sz w:val="24"/>
          <w:szCs w:val="24"/>
        </w:rPr>
        <w:t xml:space="preserve">govor o kupoprodaji nekretnine u kojem je </w:t>
      </w:r>
      <w:r w:rsidR="00F2362D" w:rsidRPr="00301CFA">
        <w:rPr>
          <w:bCs/>
          <w:sz w:val="24"/>
          <w:szCs w:val="24"/>
        </w:rPr>
        <w:t>izdana tabularna isprava</w:t>
      </w:r>
      <w:r w:rsidR="00F2362D">
        <w:rPr>
          <w:bCs/>
          <w:sz w:val="24"/>
          <w:szCs w:val="24"/>
        </w:rPr>
        <w:t>, te je nekretnina predana kupcu</w:t>
      </w:r>
      <w:r w:rsidR="00F2362D" w:rsidRPr="00301CFA">
        <w:rPr>
          <w:bCs/>
          <w:sz w:val="24"/>
          <w:szCs w:val="24"/>
        </w:rPr>
        <w:t>.</w:t>
      </w:r>
    </w:p>
    <w:p w:rsidRDefault="00F2362D" w:rsidP="00DC45DF" w:rsidR="00F2362D" w:rsidRPr="00AF207C">
      <w:pPr>
        <w:jc w:val="both"/>
        <w:rPr>
          <w:rFonts w:cs="Tahoma"/>
          <w:sz w:val="16"/>
          <w:szCs w:val="16"/>
        </w:rPr>
      </w:pPr>
    </w:p>
    <w:p w:rsidRDefault="00164029" w:rsidP="00DC45DF" w:rsidR="00164029" w:rsidRPr="00AF207C">
      <w:pPr>
        <w:jc w:val="both"/>
        <w:rPr>
          <w:rFonts w:cs="Tahoma"/>
          <w:sz w:val="16"/>
          <w:szCs w:val="16"/>
        </w:rPr>
      </w:pPr>
    </w:p>
    <w:p w:rsidRDefault="00117E03" w:rsidP="00117E03" w:rsidR="00117E03" w:rsidRPr="00117E03">
      <w:pPr>
        <w:jc w:val="both"/>
        <w:rPr>
          <w:rFonts w:cs="Tahoma"/>
          <w:b/>
        </w:rPr>
      </w:pPr>
      <w:r w:rsidRPr="00117E03">
        <w:rPr>
          <w:rFonts w:cs="Tahoma"/>
          <w:b/>
        </w:rPr>
        <w:t>Nekretnine nad kojima Stib nekretnine d.o.o. ima upisano  razlučno pravo</w:t>
      </w:r>
    </w:p>
    <w:p w:rsidRDefault="00117E03" w:rsidP="00164029" w:rsidR="00117E03" w:rsidRPr="00164029">
      <w:pPr>
        <w:spacing w:after="0"/>
        <w:jc w:val="both"/>
        <w:rPr>
          <w:rFonts w:cs="Tahoma"/>
          <w:b/>
          <w:sz w:val="16"/>
          <w:szCs w:val="16"/>
        </w:rPr>
      </w:pPr>
    </w:p>
    <w:p w:rsidRDefault="00117E03" w:rsidP="00117E03" w:rsidR="00117E03" w:rsidRPr="00117E03">
      <w:pPr>
        <w:jc w:val="both"/>
        <w:rPr>
          <w:rFonts w:cs="Tahoma"/>
        </w:rPr>
      </w:pPr>
      <w:r w:rsidRPr="00117E03">
        <w:rPr>
          <w:rFonts w:cs="Tahoma"/>
        </w:rPr>
        <w:t xml:space="preserve">Dana  </w:t>
      </w:r>
      <w:smartTag w:element="date" w:uri="urn:schemas-microsoft-com:office:smarttags">
        <w:smartTagPr>
          <w:attr w:val="2011" w:name="Year"/>
          <w:attr w:val="07" w:name="Day"/>
          <w:attr w:val="12" w:name="Month"/>
          <w:attr w:val="trans" w:name="ls"/>
        </w:smartTagPr>
        <w:r w:rsidRPr="00117E03">
          <w:rPr>
            <w:rFonts w:cs="Tahoma"/>
          </w:rPr>
          <w:t>07. prosinca 2011</w:t>
        </w:r>
      </w:smartTag>
      <w:r w:rsidRPr="00117E03">
        <w:rPr>
          <w:rFonts w:cs="Tahoma"/>
        </w:rPr>
        <w:t xml:space="preserve">. godine pred Trgovačkim sudom u Zagrebu u postupku broj P-6156/2011 sklopljena je sudska nagodba  između Stib nekretnine d.o.o. Zagreb, Lanište 24 (ranije PROFECTUS d.o.o. Zagreb, Remetinečka  112) OIB: 32786151659 kao prodavatelja i INGENERO d.o.o. iz Zagreba, Remetinečka 112, OIB: 11849149811, kao kupca, te je nagodbom  sklopljen UGOVOR O KUPOPRODAJI  u kojem prodavatelj prodaje, a kupac kupuje nekretnine prodavatelja i to: </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t xml:space="preserve">zk.kč.br. 4974/5, oranica Pašinec, površine </w:t>
      </w:r>
      <w:smartTag w:element="metricconverter" w:uri="urn:schemas-microsoft-com:office:smarttags">
        <w:smartTagPr>
          <w:attr w:val="187 m2" w:name="ProductID"/>
        </w:smartTagPr>
        <w:r w:rsidRPr="00117E03">
          <w:rPr>
            <w:rFonts w:cs="Tahoma"/>
          </w:rPr>
          <w:t>187 m</w:t>
        </w:r>
        <w:r w:rsidRPr="00117E03">
          <w:rPr>
            <w:rFonts w:cs="Tahoma"/>
            <w:vertAlign w:val="superscript"/>
          </w:rPr>
          <w:t>2</w:t>
        </w:r>
      </w:smartTag>
      <w:r w:rsidRPr="00117E03">
        <w:rPr>
          <w:rFonts w:cs="Tahoma"/>
        </w:rPr>
        <w:t>, upisana u z.k.ul. 13138 k.o. Vrapče Novo;</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t xml:space="preserve">zk.kč.br. 4974/4, dvorište (površine 164 čm), livada (površine 61 čm) i oranica (površine 192 čm) ukupne površine </w:t>
      </w:r>
      <w:smartTag w:element="metricconverter" w:uri="urn:schemas-microsoft-com:office:smarttags">
        <w:smartTagPr>
          <w:attr w:val="417 m2" w:name="ProductID"/>
        </w:smartTagPr>
        <w:r w:rsidRPr="00117E03">
          <w:rPr>
            <w:rFonts w:cs="Tahoma"/>
          </w:rPr>
          <w:t>417 m</w:t>
        </w:r>
        <w:r w:rsidRPr="00117E03">
          <w:rPr>
            <w:rFonts w:cs="Tahoma"/>
            <w:vertAlign w:val="superscript"/>
          </w:rPr>
          <w:t>2</w:t>
        </w:r>
      </w:smartTag>
      <w:r w:rsidRPr="00117E03">
        <w:rPr>
          <w:rFonts w:cs="Tahoma"/>
        </w:rPr>
        <w:t>, upisana u zk.ul. 13139 k.o. Vrapče Novo;</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t xml:space="preserve">zk.kč.br. 4976/2, livada Pavlenski put, površine </w:t>
      </w:r>
      <w:smartTag w:element="metricconverter" w:uri="urn:schemas-microsoft-com:office:smarttags">
        <w:smartTagPr>
          <w:attr w:val="174 m2" w:name="ProductID"/>
        </w:smartTagPr>
        <w:r w:rsidRPr="00117E03">
          <w:rPr>
            <w:rFonts w:cs="Tahoma"/>
          </w:rPr>
          <w:t>174 m</w:t>
        </w:r>
        <w:r w:rsidRPr="00117E03">
          <w:rPr>
            <w:rFonts w:cs="Tahoma"/>
            <w:vertAlign w:val="superscript"/>
          </w:rPr>
          <w:t>2</w:t>
        </w:r>
      </w:smartTag>
      <w:r w:rsidRPr="00117E03">
        <w:rPr>
          <w:rFonts w:cs="Tahoma"/>
        </w:rPr>
        <w:t xml:space="preserve">, zk.č.br. 4992/1, livada Pavlenski put, površine </w:t>
      </w:r>
      <w:smartTag w:element="metricconverter" w:uri="urn:schemas-microsoft-com:office:smarttags">
        <w:smartTagPr>
          <w:attr w:val="2632 m2" w:name="ProductID"/>
        </w:smartTagPr>
        <w:r w:rsidRPr="00117E03">
          <w:rPr>
            <w:rFonts w:cs="Tahoma"/>
          </w:rPr>
          <w:t>2632 m</w:t>
        </w:r>
        <w:r w:rsidRPr="00117E03">
          <w:rPr>
            <w:rFonts w:cs="Tahoma"/>
            <w:vertAlign w:val="superscript"/>
          </w:rPr>
          <w:t>2</w:t>
        </w:r>
      </w:smartTag>
      <w:r w:rsidRPr="00117E03">
        <w:rPr>
          <w:rFonts w:cs="Tahoma"/>
        </w:rPr>
        <w:t>, obje upisane u zk.ul. 7444 k.o. Vrapče Novo;</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lastRenderedPageBreak/>
        <w:t xml:space="preserve">zk.kč.br. 4977/1, livada Pavlenski put, površine </w:t>
      </w:r>
      <w:smartTag w:element="metricconverter" w:uri="urn:schemas-microsoft-com:office:smarttags">
        <w:smartTagPr>
          <w:attr w:val="37 m2" w:name="ProductID"/>
        </w:smartTagPr>
        <w:r w:rsidRPr="00117E03">
          <w:rPr>
            <w:rFonts w:cs="Tahoma"/>
          </w:rPr>
          <w:t>37 m</w:t>
        </w:r>
        <w:r w:rsidRPr="00117E03">
          <w:rPr>
            <w:rFonts w:cs="Tahoma"/>
            <w:vertAlign w:val="superscript"/>
          </w:rPr>
          <w:t>2</w:t>
        </w:r>
      </w:smartTag>
      <w:r w:rsidRPr="00117E03">
        <w:rPr>
          <w:rFonts w:cs="Tahoma"/>
        </w:rPr>
        <w:t>, upisana u zk.ul. 5750 k.o. Vrapče Novo;</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t xml:space="preserve">zk.kč.br. 4978/2, livada Pavlenski put, površine </w:t>
      </w:r>
      <w:smartTag w:element="metricconverter" w:uri="urn:schemas-microsoft-com:office:smarttags">
        <w:smartTagPr>
          <w:attr w:val="632 m2" w:name="ProductID"/>
        </w:smartTagPr>
        <w:r w:rsidRPr="00117E03">
          <w:rPr>
            <w:rFonts w:cs="Tahoma"/>
          </w:rPr>
          <w:t>632 m</w:t>
        </w:r>
        <w:r w:rsidRPr="00117E03">
          <w:rPr>
            <w:rFonts w:cs="Tahoma"/>
            <w:vertAlign w:val="superscript"/>
          </w:rPr>
          <w:t>2</w:t>
        </w:r>
      </w:smartTag>
      <w:r w:rsidRPr="00117E03">
        <w:rPr>
          <w:rFonts w:cs="Tahoma"/>
        </w:rPr>
        <w:t xml:space="preserve">, zk.č.br. 4978/3, livada Pavlenski put, površine </w:t>
      </w:r>
      <w:smartTag w:element="metricconverter" w:uri="urn:schemas-microsoft-com:office:smarttags">
        <w:smartTagPr>
          <w:attr w:val="95 m2" w:name="ProductID"/>
        </w:smartTagPr>
        <w:r w:rsidRPr="00117E03">
          <w:rPr>
            <w:rFonts w:cs="Tahoma"/>
          </w:rPr>
          <w:t>95 m</w:t>
        </w:r>
        <w:r w:rsidRPr="00117E03">
          <w:rPr>
            <w:rFonts w:cs="Tahoma"/>
            <w:vertAlign w:val="superscript"/>
          </w:rPr>
          <w:t>2</w:t>
        </w:r>
      </w:smartTag>
      <w:r w:rsidRPr="00117E03">
        <w:rPr>
          <w:rFonts w:cs="Tahoma"/>
        </w:rPr>
        <w:t xml:space="preserve">, zk.č.br. 4978/4, livada Pavlenski put, površine </w:t>
      </w:r>
      <w:smartTag w:element="metricconverter" w:uri="urn:schemas-microsoft-com:office:smarttags">
        <w:smartTagPr>
          <w:attr w:val="23 m2" w:name="ProductID"/>
        </w:smartTagPr>
        <w:r w:rsidRPr="00117E03">
          <w:rPr>
            <w:rFonts w:cs="Tahoma"/>
          </w:rPr>
          <w:t>23 m</w:t>
        </w:r>
        <w:r w:rsidRPr="00117E03">
          <w:rPr>
            <w:rFonts w:cs="Tahoma"/>
            <w:vertAlign w:val="superscript"/>
          </w:rPr>
          <w:t>2</w:t>
        </w:r>
      </w:smartTag>
      <w:r w:rsidRPr="00117E03">
        <w:rPr>
          <w:rFonts w:cs="Tahoma"/>
        </w:rPr>
        <w:t xml:space="preserve">, zk.č.br. 4978/5, livada Pavlenski put, površine </w:t>
      </w:r>
      <w:smartTag w:element="metricconverter" w:uri="urn:schemas-microsoft-com:office:smarttags">
        <w:smartTagPr>
          <w:attr w:val="293 m2" w:name="ProductID"/>
        </w:smartTagPr>
        <w:r w:rsidRPr="00117E03">
          <w:rPr>
            <w:rFonts w:cs="Tahoma"/>
          </w:rPr>
          <w:t>293 m</w:t>
        </w:r>
        <w:r w:rsidRPr="00117E03">
          <w:rPr>
            <w:rFonts w:cs="Tahoma"/>
            <w:vertAlign w:val="superscript"/>
          </w:rPr>
          <w:t>2</w:t>
        </w:r>
      </w:smartTag>
      <w:r w:rsidRPr="00117E03">
        <w:rPr>
          <w:rFonts w:cs="Tahoma"/>
        </w:rPr>
        <w:t>, sve upisane u zk.ul. 6268 k.o. Vrapče Novo;</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t xml:space="preserve">zk.č.br. 4991/6, oranica Pavlenski put, površine </w:t>
      </w:r>
      <w:smartTag w:element="metricconverter" w:uri="urn:schemas-microsoft-com:office:smarttags">
        <w:smartTagPr>
          <w:attr w:val="330 m2" w:name="ProductID"/>
        </w:smartTagPr>
        <w:r w:rsidRPr="00117E03">
          <w:rPr>
            <w:rFonts w:cs="Tahoma"/>
          </w:rPr>
          <w:t>330 m</w:t>
        </w:r>
        <w:r w:rsidRPr="00117E03">
          <w:rPr>
            <w:rFonts w:cs="Tahoma"/>
            <w:vertAlign w:val="superscript"/>
          </w:rPr>
          <w:t>2</w:t>
        </w:r>
      </w:smartTag>
      <w:r w:rsidRPr="00117E03">
        <w:rPr>
          <w:rFonts w:cs="Tahoma"/>
        </w:rPr>
        <w:t xml:space="preserve">, zk.č.br. 4991/7, oranica Pavlenski put, površine </w:t>
      </w:r>
      <w:smartTag w:element="metricconverter" w:uri="urn:schemas-microsoft-com:office:smarttags">
        <w:smartTagPr>
          <w:attr w:val="70 m2" w:name="ProductID"/>
        </w:smartTagPr>
        <w:r w:rsidRPr="00117E03">
          <w:rPr>
            <w:rFonts w:cs="Tahoma"/>
          </w:rPr>
          <w:t>70 m</w:t>
        </w:r>
        <w:r w:rsidRPr="00117E03">
          <w:rPr>
            <w:rFonts w:cs="Tahoma"/>
            <w:vertAlign w:val="superscript"/>
          </w:rPr>
          <w:t>2</w:t>
        </w:r>
      </w:smartTag>
      <w:r w:rsidRPr="00117E03">
        <w:rPr>
          <w:rFonts w:cs="Tahoma"/>
        </w:rPr>
        <w:t>, obje upisane u zk.ul. 7108 k.o. Vrapče Novo;</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t xml:space="preserve">zk.č.br. 4993/3, livada Pavlenski put, površine </w:t>
      </w:r>
      <w:smartTag w:element="metricconverter" w:uri="urn:schemas-microsoft-com:office:smarttags">
        <w:smartTagPr>
          <w:attr w:val="131 m2" w:name="ProductID"/>
        </w:smartTagPr>
        <w:r w:rsidRPr="00117E03">
          <w:rPr>
            <w:rFonts w:cs="Tahoma"/>
          </w:rPr>
          <w:t>131 m</w:t>
        </w:r>
        <w:r w:rsidRPr="00117E03">
          <w:rPr>
            <w:rFonts w:cs="Tahoma"/>
            <w:vertAlign w:val="superscript"/>
          </w:rPr>
          <w:t>2</w:t>
        </w:r>
      </w:smartTag>
      <w:r w:rsidRPr="00117E03">
        <w:rPr>
          <w:rFonts w:cs="Tahoma"/>
        </w:rPr>
        <w:t>, upisana u zk.ul. 4014 k.o. Vrapče Novo;</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t xml:space="preserve">zk.č.br. 4994/1, livada Pavlenski put, površine </w:t>
      </w:r>
      <w:smartTag w:element="metricconverter" w:uri="urn:schemas-microsoft-com:office:smarttags">
        <w:smartTagPr>
          <w:attr w:val="234 m2" w:name="ProductID"/>
        </w:smartTagPr>
        <w:r w:rsidRPr="00117E03">
          <w:rPr>
            <w:rFonts w:cs="Tahoma"/>
          </w:rPr>
          <w:t>234 m</w:t>
        </w:r>
        <w:r w:rsidRPr="00117E03">
          <w:rPr>
            <w:rFonts w:cs="Tahoma"/>
            <w:vertAlign w:val="superscript"/>
          </w:rPr>
          <w:t>2</w:t>
        </w:r>
      </w:smartTag>
      <w:r w:rsidRPr="00117E03">
        <w:rPr>
          <w:rFonts w:cs="Tahoma"/>
        </w:rPr>
        <w:t xml:space="preserve">, zk.č.br. 4997/1, livada Pavlenski put, površine </w:t>
      </w:r>
      <w:smartTag w:element="metricconverter" w:uri="urn:schemas-microsoft-com:office:smarttags">
        <w:smartTagPr>
          <w:attr w:val="167 m2" w:name="ProductID"/>
        </w:smartTagPr>
        <w:r w:rsidRPr="00117E03">
          <w:rPr>
            <w:rFonts w:cs="Tahoma"/>
          </w:rPr>
          <w:t>167 m</w:t>
        </w:r>
        <w:r w:rsidRPr="00117E03">
          <w:rPr>
            <w:rFonts w:cs="Tahoma"/>
            <w:vertAlign w:val="superscript"/>
          </w:rPr>
          <w:t>2</w:t>
        </w:r>
      </w:smartTag>
      <w:r w:rsidRPr="00117E03">
        <w:rPr>
          <w:rFonts w:cs="Tahoma"/>
        </w:rPr>
        <w:t xml:space="preserve">, zk.č.br. 4997/2, livada Pavlenski put, površine </w:t>
      </w:r>
      <w:smartTag w:element="metricconverter" w:uri="urn:schemas-microsoft-com:office:smarttags">
        <w:smartTagPr>
          <w:attr w:val="26 m2" w:name="ProductID"/>
        </w:smartTagPr>
        <w:r w:rsidRPr="00117E03">
          <w:rPr>
            <w:rFonts w:cs="Tahoma"/>
          </w:rPr>
          <w:t>26 m</w:t>
        </w:r>
        <w:r w:rsidRPr="00117E03">
          <w:rPr>
            <w:rFonts w:cs="Tahoma"/>
            <w:vertAlign w:val="superscript"/>
          </w:rPr>
          <w:t>2</w:t>
        </w:r>
      </w:smartTag>
      <w:r w:rsidRPr="00117E03">
        <w:rPr>
          <w:rFonts w:cs="Tahoma"/>
        </w:rPr>
        <w:t xml:space="preserve">, zk.č.br. 4999/1, livada Pavlenski put, površine </w:t>
      </w:r>
      <w:smartTag w:element="metricconverter" w:uri="urn:schemas-microsoft-com:office:smarttags">
        <w:smartTagPr>
          <w:attr w:val="506 m2" w:name="ProductID"/>
        </w:smartTagPr>
        <w:r w:rsidRPr="00117E03">
          <w:rPr>
            <w:rFonts w:cs="Tahoma"/>
          </w:rPr>
          <w:t>506 m</w:t>
        </w:r>
        <w:r w:rsidRPr="00117E03">
          <w:rPr>
            <w:rFonts w:cs="Tahoma"/>
            <w:vertAlign w:val="superscript"/>
          </w:rPr>
          <w:t>2</w:t>
        </w:r>
      </w:smartTag>
      <w:r w:rsidRPr="00117E03">
        <w:rPr>
          <w:rFonts w:cs="Tahoma"/>
        </w:rPr>
        <w:t>, sve upisane u zk.ul. 123 k.o. Vrapče Novo;</w:t>
      </w:r>
    </w:p>
    <w:p w:rsidRDefault="00117E03" w:rsidP="00117E03" w:rsidR="00117E03" w:rsidRPr="00117E03">
      <w:pPr>
        <w:numPr>
          <w:ilvl w:val="0"/>
          <w:numId w:val="13"/>
        </w:numPr>
        <w:tabs>
          <w:tab w:pos="1800" w:val="clear"/>
          <w:tab w:pos="180" w:val="num"/>
        </w:tabs>
        <w:ind w:hanging="180" w:left="180"/>
        <w:jc w:val="both"/>
        <w:rPr>
          <w:rFonts w:cs="Tahoma"/>
        </w:rPr>
      </w:pPr>
      <w:r w:rsidRPr="00117E03">
        <w:rPr>
          <w:rFonts w:cs="Tahoma"/>
        </w:rPr>
        <w:t xml:space="preserve">zk.č.br. 4995/1, livada Pavlenski put, površine </w:t>
      </w:r>
      <w:smartTag w:element="metricconverter" w:uri="urn:schemas-microsoft-com:office:smarttags">
        <w:smartTagPr>
          <w:attr w:val="134 m2" w:name="ProductID"/>
        </w:smartTagPr>
        <w:r w:rsidRPr="00117E03">
          <w:rPr>
            <w:rFonts w:cs="Tahoma"/>
          </w:rPr>
          <w:t>134 m</w:t>
        </w:r>
        <w:r w:rsidRPr="00117E03">
          <w:rPr>
            <w:rFonts w:cs="Tahoma"/>
            <w:vertAlign w:val="superscript"/>
          </w:rPr>
          <w:t>2</w:t>
        </w:r>
      </w:smartTag>
      <w:r w:rsidRPr="00117E03">
        <w:rPr>
          <w:rFonts w:cs="Tahoma"/>
        </w:rPr>
        <w:t>, upisana u zk.ul. 1817 k.o. Vrapče Novo;</w:t>
      </w:r>
    </w:p>
    <w:p w:rsidRDefault="00117E03" w:rsidP="007F3CDE" w:rsidR="00117E03" w:rsidRPr="00117E03">
      <w:pPr>
        <w:numPr>
          <w:ilvl w:val="0"/>
          <w:numId w:val="13"/>
        </w:numPr>
        <w:tabs>
          <w:tab w:pos="1800" w:val="clear"/>
          <w:tab w:pos="180" w:val="num"/>
        </w:tabs>
        <w:spacing w:after="0"/>
        <w:ind w:hanging="180" w:left="180"/>
        <w:jc w:val="both"/>
        <w:rPr>
          <w:rFonts w:cs="Tahoma"/>
        </w:rPr>
      </w:pPr>
      <w:r w:rsidRPr="00117E03">
        <w:rPr>
          <w:rFonts w:cs="Tahoma"/>
        </w:rPr>
        <w:t xml:space="preserve">zk.č.br. 4996/1, livada Pavlenski put, površine </w:t>
      </w:r>
      <w:smartTag w:element="metricconverter" w:uri="urn:schemas-microsoft-com:office:smarttags">
        <w:smartTagPr>
          <w:attr w:val="1184 m2" w:name="ProductID"/>
        </w:smartTagPr>
        <w:r w:rsidRPr="00117E03">
          <w:rPr>
            <w:rFonts w:cs="Tahoma"/>
          </w:rPr>
          <w:t>1184 m</w:t>
        </w:r>
        <w:r w:rsidRPr="00117E03">
          <w:rPr>
            <w:rFonts w:cs="Tahoma"/>
            <w:vertAlign w:val="superscript"/>
          </w:rPr>
          <w:t>2</w:t>
        </w:r>
      </w:smartTag>
      <w:r w:rsidRPr="00117E03">
        <w:rPr>
          <w:rFonts w:cs="Tahoma"/>
        </w:rPr>
        <w:t xml:space="preserve">, zk.č.br. 4998/1, livada Pavlenski put, površine </w:t>
      </w:r>
      <w:smartTag w:element="metricconverter" w:uri="urn:schemas-microsoft-com:office:smarttags">
        <w:smartTagPr>
          <w:attr w:val="146 m2" w:name="ProductID"/>
        </w:smartTagPr>
        <w:r w:rsidRPr="00117E03">
          <w:rPr>
            <w:rFonts w:cs="Tahoma"/>
          </w:rPr>
          <w:t>146 m</w:t>
        </w:r>
        <w:r w:rsidRPr="00117E03">
          <w:rPr>
            <w:rFonts w:cs="Tahoma"/>
            <w:vertAlign w:val="superscript"/>
          </w:rPr>
          <w:t>2</w:t>
        </w:r>
      </w:smartTag>
      <w:r w:rsidRPr="00117E03">
        <w:rPr>
          <w:rFonts w:cs="Tahoma"/>
        </w:rPr>
        <w:t>, zk.č.br. 4998/3 livada Pavlenski put, površine186 m</w:t>
      </w:r>
      <w:r w:rsidRPr="00117E03">
        <w:rPr>
          <w:rFonts w:cs="Tahoma"/>
          <w:vertAlign w:val="superscript"/>
        </w:rPr>
        <w:t>2</w:t>
      </w:r>
      <w:r w:rsidRPr="00117E03">
        <w:rPr>
          <w:rFonts w:cs="Tahoma"/>
        </w:rPr>
        <w:t>,</w:t>
      </w:r>
      <w:r w:rsidRPr="00117E03">
        <w:rPr>
          <w:rFonts w:cs="Tahoma"/>
          <w:vertAlign w:val="superscript"/>
        </w:rPr>
        <w:t xml:space="preserve"> </w:t>
      </w:r>
      <w:r w:rsidRPr="00117E03">
        <w:rPr>
          <w:rFonts w:cs="Tahoma"/>
        </w:rPr>
        <w:t>sve upisane u zk.ul. 7335 k.o. Vrapče Novo.</w:t>
      </w:r>
    </w:p>
    <w:p w:rsidRDefault="00117E03" w:rsidP="007F3CDE" w:rsidR="00117E03" w:rsidRPr="007F3CDE">
      <w:pPr>
        <w:spacing w:after="0"/>
        <w:jc w:val="both"/>
        <w:rPr>
          <w:rFonts w:cs="Tahoma"/>
          <w:sz w:val="16"/>
          <w:szCs w:val="16"/>
        </w:rPr>
      </w:pPr>
    </w:p>
    <w:p w:rsidRDefault="00117E03" w:rsidP="007F3CDE" w:rsidR="00117E03" w:rsidRPr="00117E03">
      <w:pPr>
        <w:spacing w:after="0"/>
        <w:jc w:val="both"/>
        <w:rPr>
          <w:rFonts w:cs="Tahoma"/>
        </w:rPr>
      </w:pPr>
      <w:r w:rsidRPr="00117E03">
        <w:rPr>
          <w:rFonts w:cs="Tahoma"/>
        </w:rPr>
        <w:t>Ugovor o kupoprodaji navedenih nekretnina proveden je u Zemljišnim knjigama pod brojem Z-63954/11, a sve temeljem čl. 5. istog Ugovora na način da je društvo INGENERO d.o.o.   upisano kao novi vlasnik navedenih nekretnina.</w:t>
      </w:r>
    </w:p>
    <w:p w:rsidRDefault="00117E03" w:rsidP="007F3CDE" w:rsidR="00117E03" w:rsidRPr="00AF207C">
      <w:pPr>
        <w:spacing w:after="0"/>
        <w:jc w:val="both"/>
        <w:rPr>
          <w:rFonts w:cs="Tahoma"/>
          <w:sz w:val="16"/>
          <w:szCs w:val="16"/>
        </w:rPr>
      </w:pPr>
    </w:p>
    <w:p w:rsidRDefault="00117E03" w:rsidP="00117E03" w:rsidR="00117E03" w:rsidRPr="00117E03">
      <w:pPr>
        <w:jc w:val="both"/>
        <w:rPr>
          <w:rFonts w:cs="Tahoma"/>
        </w:rPr>
      </w:pPr>
      <w:r w:rsidRPr="00117E03">
        <w:rPr>
          <w:rFonts w:cs="Tahoma"/>
        </w:rPr>
        <w:t>Zakonski zastupnik društva Profectus Zapad d.o.o. obavijestio je stečajnog upravitelja da je društvo INGENERO d.o.o.  u međuvremenu pripojeno društvu Profectus Zapad d.o.o., te je imovina društva INGENERO d.o.o. postala imovinom društva Profectus Zapad d.o.o. uslijed čega su i nekretnine koje su bile predmet Ugovora o kupoprodaji uknjiženo kao vlasništvo Profectus Zapad d.o.o.</w:t>
      </w:r>
    </w:p>
    <w:p w:rsidRDefault="00117E03" w:rsidP="00117E03" w:rsidR="00117E03" w:rsidRPr="00117E03">
      <w:pPr>
        <w:jc w:val="both"/>
        <w:rPr>
          <w:rFonts w:cs="Tahoma"/>
        </w:rPr>
      </w:pPr>
      <w:r w:rsidRPr="00117E03">
        <w:rPr>
          <w:rFonts w:cs="Tahoma"/>
        </w:rPr>
        <w:t xml:space="preserve">Isto tako zakonski zastupnik društva Profectus Zapad d.o.o. obavijestio je stečajnog upravitelja da je Gradski ured za imovinsko – pravne poslove i imovinu Grada na 17. sjednici održanoj </w:t>
      </w:r>
      <w:smartTag w:element="date" w:uri="urn:schemas-microsoft-com:office:smarttags">
        <w:smartTagPr>
          <w:attr w:val="2015" w:name="Year"/>
          <w:attr w:val="13" w:name="Day"/>
          <w:attr w:val="1" w:name="Month"/>
          <w:attr w:val="trans" w:name="ls"/>
        </w:smartTagPr>
        <w:r w:rsidRPr="00117E03">
          <w:rPr>
            <w:rFonts w:cs="Tahoma"/>
          </w:rPr>
          <w:t>13. siječnja 2015</w:t>
        </w:r>
      </w:smartTag>
      <w:r w:rsidRPr="00117E03">
        <w:rPr>
          <w:rFonts w:cs="Tahoma"/>
        </w:rPr>
        <w:t>. godine,  zaključio je da nadležni Gradski uredi trebaju zatražiti od Profectus Zapad d.o.o. i INGENERO d.o.o. očitovanje o njihovoj volji da zemljište (unutarnji dio zemljište između zgrada), a sve u vlasništvu društva Profectus Zapad d.o.o. i društva INGENERO d.o.o., daruju Gradu Zagrebu, kako bi Grad Zagreb mogao održavati i brinuti se o čistoći i ispravnosti tematskog parka.</w:t>
      </w:r>
    </w:p>
    <w:p w:rsidRDefault="00117E03" w:rsidP="00117E03" w:rsidR="00117E03" w:rsidRPr="00117E03">
      <w:pPr>
        <w:jc w:val="both"/>
        <w:rPr>
          <w:rFonts w:cs="Tahoma"/>
        </w:rPr>
      </w:pPr>
      <w:r w:rsidRPr="00117E03">
        <w:rPr>
          <w:rFonts w:cs="Tahoma"/>
        </w:rPr>
        <w:t xml:space="preserve">Obzirom da Grad Zagreb u proračunu nije predvidio sredstva za stjecanje vlasništva nad navedenim nekretninama, već naprotiv želi da se iste daruju Gradu Zagrebu, zakonski zastupnik društva Profectus Zapad d.o.o., odnosno INGENERO d.o.o., obavijestio je stečajnog upravitelja da  će dostaviti obavijest o raskidu KUPOPRODAJNOG UGOVORA i da će se vratiti zemljišno knjižno stanje u prvobitno stanje, odnosno izvršiti će se povrat vlasništva nekretnina u korist i na ime Stečajne mase Stib nekretnine d.o.o., a sve temeljem članka 4. UGOVORA O KUPOPRODAJI u kojem se navodi slijedeće: </w:t>
      </w:r>
    </w:p>
    <w:p w:rsidRDefault="00117E03" w:rsidP="00117E03" w:rsidR="00117E03" w:rsidRPr="00117E03">
      <w:pPr>
        <w:jc w:val="both"/>
        <w:rPr>
          <w:rFonts w:cs="Tahoma"/>
        </w:rPr>
      </w:pPr>
      <w:r w:rsidRPr="00117E03">
        <w:rPr>
          <w:rFonts w:cs="Tahoma"/>
        </w:rPr>
        <w:t xml:space="preserve">„U slučaju  da do </w:t>
      </w:r>
      <w:smartTag w:element="date" w:uri="urn:schemas-microsoft-com:office:smarttags">
        <w:smartTagPr>
          <w:attr w:val="2012" w:name="Year"/>
          <w:attr w:val="31" w:name="Day"/>
          <w:attr w:val="12" w:name="Month"/>
          <w:attr w:val="trans" w:name="ls"/>
        </w:smartTagPr>
        <w:r w:rsidRPr="00117E03">
          <w:rPr>
            <w:rFonts w:cs="Tahoma"/>
          </w:rPr>
          <w:t>31.12.2012.</w:t>
        </w:r>
      </w:smartTag>
      <w:r w:rsidRPr="00117E03">
        <w:rPr>
          <w:rFonts w:cs="Tahoma"/>
        </w:rPr>
        <w:t xml:space="preserve"> godine ne bude objavljeno u javnom glasilu Grada Zagreba da su sve nekretnine  iz čl. 1. ovog  Ugovora u proračunu Grada Zagreba predviđene kao površine na kojima Grad Zagreb ima namjeru steći vlasništvo, ovaj Ugovor se raskida po samom Zakonu.</w:t>
      </w:r>
    </w:p>
    <w:p w:rsidRDefault="00117E03" w:rsidP="00117E03" w:rsidR="00117E03" w:rsidRPr="00117E03">
      <w:pPr>
        <w:jc w:val="both"/>
        <w:rPr>
          <w:rFonts w:cs="Tahoma"/>
        </w:rPr>
      </w:pPr>
      <w:r w:rsidRPr="00117E03">
        <w:rPr>
          <w:rFonts w:cs="Tahoma"/>
        </w:rPr>
        <w:t>Ugovorne strane su suglasne da se u slučaju nastupa raskida Ugovora obvezuju vratiti zemljišnoknjižno stanje u prvobitno stanje odnosno izvršiti povrat vlasništva nekretnina u korist i na ime STIB NEKRETNINA d.o.o..“</w:t>
      </w:r>
    </w:p>
    <w:p w:rsidRDefault="00117E03" w:rsidP="00117E03" w:rsidR="00117E03" w:rsidRPr="00117E03">
      <w:pPr>
        <w:jc w:val="both"/>
        <w:rPr>
          <w:rFonts w:cs="Tahoma"/>
        </w:rPr>
      </w:pPr>
      <w:r w:rsidRPr="00117E03">
        <w:rPr>
          <w:rFonts w:cs="Tahoma"/>
        </w:rPr>
        <w:t>Treba napomenuti da se radi o dijelovima katastarskih čestica koje su ostale kao neiskorišteni dio zemljišta nakon izgradnje stambenih zgrada na kojima su sada travnjaci i živice, kao i nogostupi kojima se pristupa ulazima u stambene objekte. Brigu o održavanju istih treba voditi Grad Zagreb, ali ne može dok ne postane vlasnik dijelova katastarskih čestica.</w:t>
      </w:r>
    </w:p>
    <w:p w:rsidRDefault="00117E03" w:rsidP="00117E03" w:rsidR="009D1DA1">
      <w:pPr>
        <w:jc w:val="both"/>
        <w:rPr>
          <w:rFonts w:cs="Tahoma"/>
        </w:rPr>
      </w:pPr>
      <w:r w:rsidRPr="00117E03">
        <w:rPr>
          <w:rFonts w:cs="Tahoma"/>
        </w:rPr>
        <w:t xml:space="preserve">Iz navedenoga proizlazi da za eventualnu prodaju navedenih katastarskih čestica ne bi se mogao naći kupac koji bi bio spreman otkupiti navedena zemljišta, jer isti proizvode samo trošak održavanja, pa je jedino moguće rješenje da se navedena zemljišta između zgrada daruju Gradu Zagrebu kako bi on o svom trošku mogao održavati, čistiti i držati ispravnim tematski park. </w:t>
      </w:r>
    </w:p>
    <w:p w:rsidRDefault="009306FA" w:rsidP="00AF207C" w:rsidR="009306FA" w:rsidRPr="00AF207C">
      <w:pPr>
        <w:spacing w:after="0"/>
        <w:jc w:val="both"/>
        <w:rPr>
          <w:rFonts w:cs="Tahoma"/>
          <w:sz w:val="16"/>
          <w:szCs w:val="16"/>
        </w:rPr>
      </w:pPr>
    </w:p>
    <w:p w:rsidRDefault="009306FA" w:rsidP="00117E03" w:rsidR="009306FA">
      <w:pPr>
        <w:jc w:val="both"/>
        <w:rPr>
          <w:rFonts w:cs="Tahoma"/>
        </w:rPr>
      </w:pPr>
      <w:r w:rsidRPr="007359CC">
        <w:rPr>
          <w:rFonts w:cs="Tahoma"/>
        </w:rPr>
        <w:t xml:space="preserve">Skupština vjerovnika </w:t>
      </w:r>
      <w:r>
        <w:rPr>
          <w:rFonts w:cs="Tahoma"/>
        </w:rPr>
        <w:t xml:space="preserve">je dana </w:t>
      </w:r>
      <w:smartTag w:element="date" w:uri="urn:schemas-microsoft-com:office:smarttags">
        <w:smartTagPr>
          <w:attr w:val="2015" w:name="Year"/>
          <w:attr w:val="11" w:name="Day"/>
          <w:attr w:val="03" w:name="Month"/>
          <w:attr w:val="trans" w:name="ls"/>
        </w:smartTagPr>
        <w:r>
          <w:rPr>
            <w:rFonts w:cs="Tahoma"/>
          </w:rPr>
          <w:t>11.03.</w:t>
        </w:r>
        <w:r w:rsidRPr="009D1DA1">
          <w:rPr>
            <w:rFonts w:cs="Tahoma"/>
          </w:rPr>
          <w:t>2015.</w:t>
        </w:r>
      </w:smartTag>
      <w:r w:rsidRPr="009D1DA1">
        <w:rPr>
          <w:rFonts w:cs="Tahoma"/>
        </w:rPr>
        <w:t xml:space="preserve"> godine</w:t>
      </w:r>
      <w:r w:rsidRPr="007359CC">
        <w:rPr>
          <w:rFonts w:cs="Tahoma"/>
        </w:rPr>
        <w:t xml:space="preserve"> </w:t>
      </w:r>
      <w:r>
        <w:rPr>
          <w:rFonts w:cs="Tahoma"/>
        </w:rPr>
        <w:t xml:space="preserve"> dala jednoglasnu</w:t>
      </w:r>
      <w:r w:rsidRPr="007359CC">
        <w:rPr>
          <w:rFonts w:cs="Tahoma"/>
        </w:rPr>
        <w:t xml:space="preserve"> suglasnost stečajnom upravitelju da pokrene postupak za raskid Ugovora i vraćanje u vlasništvo </w:t>
      </w:r>
      <w:r>
        <w:rPr>
          <w:rFonts w:cs="Tahoma"/>
        </w:rPr>
        <w:t xml:space="preserve">gore opisanih </w:t>
      </w:r>
      <w:r w:rsidRPr="007359CC">
        <w:rPr>
          <w:rFonts w:cs="Tahoma"/>
        </w:rPr>
        <w:t xml:space="preserve">nekretnina na kojima je </w:t>
      </w:r>
      <w:r w:rsidRPr="007359CC">
        <w:rPr>
          <w:rFonts w:cs="Tahoma"/>
        </w:rPr>
        <w:lastRenderedPageBreak/>
        <w:t xml:space="preserve">upisano razlučno pravo </w:t>
      </w:r>
      <w:r>
        <w:rPr>
          <w:rFonts w:cs="Tahoma"/>
        </w:rPr>
        <w:t xml:space="preserve">u korist Profectus Zapad d.o.o., </w:t>
      </w:r>
      <w:r w:rsidRPr="007359CC">
        <w:rPr>
          <w:rFonts w:cs="Tahoma"/>
        </w:rPr>
        <w:t>a nakon vraćanja u vlasništvo da pokrene postupak darovanja predmetnih nekretnina Gradu Zagrebu ukoliko Grad Zagreb iskaže interes za primitak darovanja</w:t>
      </w:r>
      <w:r>
        <w:rPr>
          <w:rFonts w:cs="Tahoma"/>
        </w:rPr>
        <w:t>.</w:t>
      </w:r>
    </w:p>
    <w:p w:rsidRDefault="009D1DA1" w:rsidP="009D1DA1" w:rsidR="009D1DA1">
      <w:pPr>
        <w:jc w:val="both"/>
        <w:rPr>
          <w:rFonts w:cs="Tahoma"/>
        </w:rPr>
      </w:pPr>
      <w:r w:rsidRPr="009D1DA1">
        <w:rPr>
          <w:rFonts w:cs="Tahoma"/>
        </w:rPr>
        <w:t xml:space="preserve">Dana </w:t>
      </w:r>
      <w:smartTag w:element="date" w:uri="urn:schemas-microsoft-com:office:smarttags">
        <w:smartTagPr>
          <w:attr w:val="2015" w:name="Year"/>
          <w:attr w:val="03" w:name="Day"/>
          <w:attr w:val="9" w:name="Month"/>
          <w:attr w:val="trans" w:name="ls"/>
        </w:smartTagPr>
        <w:r w:rsidRPr="009D1DA1">
          <w:rPr>
            <w:rFonts w:cs="Tahoma"/>
          </w:rPr>
          <w:t>03. rujna 2015</w:t>
        </w:r>
      </w:smartTag>
      <w:r w:rsidRPr="009D1DA1">
        <w:rPr>
          <w:rFonts w:cs="Tahoma"/>
        </w:rPr>
        <w:t>. godine stečajni upravitelj nad Stečajnom masom Stib nekretnine d.o.o., Zagreb, Lanište 24, je GRAD</w:t>
      </w:r>
      <w:r>
        <w:rPr>
          <w:rFonts w:cs="Tahoma"/>
        </w:rPr>
        <w:t xml:space="preserve">U </w:t>
      </w:r>
      <w:r w:rsidRPr="009D1DA1">
        <w:rPr>
          <w:rFonts w:cs="Tahoma"/>
        </w:rPr>
        <w:t xml:space="preserve"> ZAGREB</w:t>
      </w:r>
      <w:r>
        <w:rPr>
          <w:rFonts w:cs="Tahoma"/>
        </w:rPr>
        <w:t>U, Gradskom</w:t>
      </w:r>
      <w:r w:rsidRPr="009D1DA1">
        <w:rPr>
          <w:rFonts w:cs="Tahoma"/>
        </w:rPr>
        <w:t xml:space="preserve"> ured</w:t>
      </w:r>
      <w:r>
        <w:rPr>
          <w:rFonts w:cs="Tahoma"/>
        </w:rPr>
        <w:t>u</w:t>
      </w:r>
      <w:r w:rsidRPr="009D1DA1">
        <w:rPr>
          <w:rFonts w:cs="Tahoma"/>
        </w:rPr>
        <w:t xml:space="preserve"> za prostorno uređenje,  izgradnju Grada,  graditeljstvo, komunalne poslove i promet</w:t>
      </w:r>
      <w:r>
        <w:rPr>
          <w:rFonts w:cs="Tahoma"/>
        </w:rPr>
        <w:t xml:space="preserve">, Zagreb, Trg Stjepana Radića 1,  i </w:t>
      </w:r>
      <w:r w:rsidR="00A712BD" w:rsidRPr="00A712BD">
        <w:rPr>
          <w:rFonts w:cs="Tahoma"/>
        </w:rPr>
        <w:t>GRAD</w:t>
      </w:r>
      <w:r w:rsidR="00A712BD">
        <w:rPr>
          <w:rFonts w:cs="Tahoma"/>
        </w:rPr>
        <w:t>U</w:t>
      </w:r>
      <w:r w:rsidR="00A712BD" w:rsidRPr="00A712BD">
        <w:rPr>
          <w:rFonts w:cs="Tahoma"/>
        </w:rPr>
        <w:t xml:space="preserve"> ZAGREB</w:t>
      </w:r>
      <w:r w:rsidR="00A712BD">
        <w:rPr>
          <w:rFonts w:cs="Tahoma"/>
        </w:rPr>
        <w:t>U, Gradskom</w:t>
      </w:r>
      <w:r w:rsidR="00A712BD" w:rsidRPr="00A712BD">
        <w:rPr>
          <w:rFonts w:cs="Tahoma"/>
        </w:rPr>
        <w:t xml:space="preserve"> ured</w:t>
      </w:r>
      <w:r w:rsidR="00A712BD">
        <w:rPr>
          <w:rFonts w:cs="Tahoma"/>
        </w:rPr>
        <w:t>u</w:t>
      </w:r>
      <w:r w:rsidR="00A712BD" w:rsidRPr="00A712BD">
        <w:rPr>
          <w:rFonts w:cs="Tahoma"/>
        </w:rPr>
        <w:t xml:space="preserve"> za imovinsko-pravne poslove i imovinu Grada</w:t>
      </w:r>
      <w:r w:rsidR="00A712BD">
        <w:rPr>
          <w:rFonts w:cs="Tahoma"/>
        </w:rPr>
        <w:t xml:space="preserve">, </w:t>
      </w:r>
      <w:r w:rsidR="00A712BD" w:rsidRPr="00A712BD">
        <w:rPr>
          <w:rFonts w:cs="Tahoma"/>
        </w:rPr>
        <w:t>Sektor</w:t>
      </w:r>
      <w:r w:rsidR="00A712BD">
        <w:rPr>
          <w:rFonts w:cs="Tahoma"/>
        </w:rPr>
        <w:t>u</w:t>
      </w:r>
      <w:r w:rsidR="00A712BD" w:rsidRPr="00A712BD">
        <w:rPr>
          <w:rFonts w:cs="Tahoma"/>
        </w:rPr>
        <w:t xml:space="preserve"> za pravne poslove</w:t>
      </w:r>
      <w:r w:rsidR="00A712BD">
        <w:rPr>
          <w:rFonts w:cs="Tahoma"/>
        </w:rPr>
        <w:t xml:space="preserve">, </w:t>
      </w:r>
      <w:r w:rsidRPr="009D1DA1">
        <w:rPr>
          <w:rFonts w:cs="Tahoma"/>
        </w:rPr>
        <w:t>dostavio</w:t>
      </w:r>
      <w:r w:rsidR="00A712BD">
        <w:rPr>
          <w:rFonts w:cs="Tahoma"/>
        </w:rPr>
        <w:t xml:space="preserve"> </w:t>
      </w:r>
      <w:r w:rsidRPr="009D1DA1">
        <w:rPr>
          <w:rFonts w:cs="Tahoma"/>
        </w:rPr>
        <w:t>obavijest o namjeri darovanja nekretnina u vlasništvu Stečajne mase Stib nekretnine d.o.o., na temelju jednoglasne suglasnosti Skupštine vjerovnika u stečajnom postupku nad Stečajnom maso</w:t>
      </w:r>
      <w:r w:rsidR="009306FA">
        <w:rPr>
          <w:rFonts w:cs="Tahoma"/>
        </w:rPr>
        <w:t xml:space="preserve">m Stib nekretnine d.o.o. od </w:t>
      </w:r>
      <w:smartTag w:element="date" w:uri="urn:schemas-microsoft-com:office:smarttags">
        <w:smartTagPr>
          <w:attr w:val="2015" w:name="Year"/>
          <w:attr w:val="11" w:name="Day"/>
          <w:attr w:val="03" w:name="Month"/>
          <w:attr w:val="trans" w:name="ls"/>
        </w:smartTagPr>
        <w:r w:rsidR="009306FA">
          <w:rPr>
            <w:rFonts w:cs="Tahoma"/>
          </w:rPr>
          <w:t>11.03.</w:t>
        </w:r>
        <w:r w:rsidRPr="009D1DA1">
          <w:rPr>
            <w:rFonts w:cs="Tahoma"/>
          </w:rPr>
          <w:t>2015.</w:t>
        </w:r>
      </w:smartTag>
      <w:r w:rsidRPr="009D1DA1">
        <w:rPr>
          <w:rFonts w:cs="Tahoma"/>
        </w:rPr>
        <w:t xml:space="preserve"> godine, sa zamolbom da stručne službe daju očitovanje u tom smislu, a koj</w:t>
      </w:r>
      <w:r w:rsidR="00A712BD">
        <w:rPr>
          <w:rFonts w:cs="Tahoma"/>
        </w:rPr>
        <w:t>e</w:t>
      </w:r>
      <w:r w:rsidRPr="009D1DA1">
        <w:rPr>
          <w:rFonts w:cs="Tahoma"/>
        </w:rPr>
        <w:t xml:space="preserve"> </w:t>
      </w:r>
      <w:r w:rsidR="00A712BD">
        <w:rPr>
          <w:rFonts w:cs="Tahoma"/>
        </w:rPr>
        <w:t>obavijesti su zaprimljene</w:t>
      </w:r>
      <w:r w:rsidRPr="009D1DA1">
        <w:rPr>
          <w:rFonts w:cs="Tahoma"/>
        </w:rPr>
        <w:t xml:space="preserve"> dana  07. </w:t>
      </w:r>
      <w:r w:rsidR="00A712BD">
        <w:rPr>
          <w:rFonts w:cs="Tahoma"/>
        </w:rPr>
        <w:t>09.</w:t>
      </w:r>
      <w:r w:rsidRPr="009D1DA1">
        <w:rPr>
          <w:rFonts w:cs="Tahoma"/>
        </w:rPr>
        <w:t>2015. godine.</w:t>
      </w:r>
      <w:r w:rsidR="00A712BD">
        <w:rPr>
          <w:rFonts w:cs="Tahoma"/>
        </w:rPr>
        <w:t xml:space="preserve"> </w:t>
      </w:r>
    </w:p>
    <w:p w:rsidRDefault="00A712BD" w:rsidP="00A712BD" w:rsidR="00A712BD" w:rsidRPr="00A712BD">
      <w:pPr>
        <w:jc w:val="both"/>
        <w:rPr>
          <w:rFonts w:cs="Tahoma"/>
        </w:rPr>
      </w:pPr>
      <w:r>
        <w:rPr>
          <w:rFonts w:cs="Tahoma"/>
        </w:rPr>
        <w:t>U</w:t>
      </w:r>
      <w:r w:rsidRPr="00A712BD">
        <w:rPr>
          <w:rFonts w:cs="Tahoma"/>
        </w:rPr>
        <w:t xml:space="preserve"> postupku zastupanja nad stečajnom masom stečajni upravitelj zaprimio </w:t>
      </w:r>
      <w:r>
        <w:rPr>
          <w:rFonts w:cs="Tahoma"/>
        </w:rPr>
        <w:t xml:space="preserve">je </w:t>
      </w:r>
      <w:r w:rsidRPr="00A712BD">
        <w:rPr>
          <w:rFonts w:cs="Tahoma"/>
        </w:rPr>
        <w:t xml:space="preserve">više upita za rješavanje imovinsko-pravnih odnosa, a koji su dijelom vezani i uz čestice koje su predmet darovanja Gradu Zagrebu. Rješavanje navedenih upita nje moguće dok se ne riješi  status čestica koje su predmet darovanja, stoga </w:t>
      </w:r>
      <w:r>
        <w:rPr>
          <w:rFonts w:cs="Tahoma"/>
        </w:rPr>
        <w:t xml:space="preserve">je stečajni upravitelj dana </w:t>
      </w:r>
      <w:smartTag w:element="date" w:uri="urn:schemas-microsoft-com:office:smarttags">
        <w:smartTagPr>
          <w:attr w:val="2016" w:name="Year"/>
          <w:attr w:val="27" w:name="Day"/>
          <w:attr w:val="09" w:name="Month"/>
          <w:attr w:val="trans" w:name="ls"/>
        </w:smartTagPr>
        <w:r>
          <w:rPr>
            <w:rFonts w:cs="Tahoma"/>
          </w:rPr>
          <w:t>27.09.2016.</w:t>
        </w:r>
      </w:smartTag>
      <w:r>
        <w:rPr>
          <w:rFonts w:cs="Tahoma"/>
        </w:rPr>
        <w:t xml:space="preserve"> godine ponovio dopise </w:t>
      </w:r>
      <w:r w:rsidRPr="009D1DA1">
        <w:rPr>
          <w:rFonts w:cs="Tahoma"/>
        </w:rPr>
        <w:t>GRAD</w:t>
      </w:r>
      <w:r>
        <w:rPr>
          <w:rFonts w:cs="Tahoma"/>
        </w:rPr>
        <w:t xml:space="preserve">U </w:t>
      </w:r>
      <w:r w:rsidRPr="009D1DA1">
        <w:rPr>
          <w:rFonts w:cs="Tahoma"/>
        </w:rPr>
        <w:t xml:space="preserve"> ZAGREB</w:t>
      </w:r>
      <w:r>
        <w:rPr>
          <w:rFonts w:cs="Tahoma"/>
        </w:rPr>
        <w:t>U, Gradskom</w:t>
      </w:r>
      <w:r w:rsidRPr="009D1DA1">
        <w:rPr>
          <w:rFonts w:cs="Tahoma"/>
        </w:rPr>
        <w:t xml:space="preserve"> ured</w:t>
      </w:r>
      <w:r>
        <w:rPr>
          <w:rFonts w:cs="Tahoma"/>
        </w:rPr>
        <w:t>u</w:t>
      </w:r>
      <w:r w:rsidRPr="009D1DA1">
        <w:rPr>
          <w:rFonts w:cs="Tahoma"/>
        </w:rPr>
        <w:t xml:space="preserve"> za prostorno uređenje,  izgradnju Grada,  graditeljstvo, komunalne poslove i promet</w:t>
      </w:r>
      <w:r>
        <w:rPr>
          <w:rFonts w:cs="Tahoma"/>
        </w:rPr>
        <w:t xml:space="preserve">, Zagreb, Trg Stjepana Radića 1,  i </w:t>
      </w:r>
      <w:r w:rsidRPr="00A712BD">
        <w:rPr>
          <w:rFonts w:cs="Tahoma"/>
        </w:rPr>
        <w:t>GRAD</w:t>
      </w:r>
      <w:r>
        <w:rPr>
          <w:rFonts w:cs="Tahoma"/>
        </w:rPr>
        <w:t>U</w:t>
      </w:r>
      <w:r w:rsidRPr="00A712BD">
        <w:rPr>
          <w:rFonts w:cs="Tahoma"/>
        </w:rPr>
        <w:t xml:space="preserve"> ZAGREB</w:t>
      </w:r>
      <w:r>
        <w:rPr>
          <w:rFonts w:cs="Tahoma"/>
        </w:rPr>
        <w:t>U, Gradskom</w:t>
      </w:r>
      <w:r w:rsidRPr="00A712BD">
        <w:rPr>
          <w:rFonts w:cs="Tahoma"/>
        </w:rPr>
        <w:t xml:space="preserve"> ured</w:t>
      </w:r>
      <w:r>
        <w:rPr>
          <w:rFonts w:cs="Tahoma"/>
        </w:rPr>
        <w:t>u</w:t>
      </w:r>
      <w:r w:rsidRPr="00A712BD">
        <w:rPr>
          <w:rFonts w:cs="Tahoma"/>
        </w:rPr>
        <w:t xml:space="preserve"> za imovinsko-pravne poslove i imovinu Grada</w:t>
      </w:r>
      <w:r>
        <w:rPr>
          <w:rFonts w:cs="Tahoma"/>
        </w:rPr>
        <w:t xml:space="preserve">, </w:t>
      </w:r>
      <w:r w:rsidRPr="00A712BD">
        <w:rPr>
          <w:rFonts w:cs="Tahoma"/>
        </w:rPr>
        <w:t>Sektor</w:t>
      </w:r>
      <w:r>
        <w:rPr>
          <w:rFonts w:cs="Tahoma"/>
        </w:rPr>
        <w:t>u</w:t>
      </w:r>
      <w:r w:rsidRPr="00A712BD">
        <w:rPr>
          <w:rFonts w:cs="Tahoma"/>
        </w:rPr>
        <w:t xml:space="preserve"> za pravne poslove</w:t>
      </w:r>
      <w:r>
        <w:rPr>
          <w:rFonts w:cs="Tahoma"/>
        </w:rPr>
        <w:t>, te zamolio</w:t>
      </w:r>
      <w:r w:rsidRPr="00A712BD">
        <w:rPr>
          <w:rFonts w:cs="Tahoma"/>
        </w:rPr>
        <w:t xml:space="preserve"> za žurnost u postupanju kako bi mogao pristupiti rješavanju upita  vezanih za imovinsko pravne odnose. </w:t>
      </w:r>
      <w:r>
        <w:rPr>
          <w:rFonts w:cs="Tahoma"/>
        </w:rPr>
        <w:t xml:space="preserve"> GRAD ZAGREB je dana </w:t>
      </w:r>
      <w:smartTag w:element="date" w:uri="urn:schemas-microsoft-com:office:smarttags">
        <w:smartTagPr>
          <w:attr w:val="2016" w:name="Year"/>
          <w:attr w:val="12" w:name="Day"/>
          <w:attr w:val="10" w:name="Month"/>
          <w:attr w:val="trans" w:name="ls"/>
        </w:smartTagPr>
        <w:r>
          <w:rPr>
            <w:rFonts w:cs="Tahoma"/>
          </w:rPr>
          <w:t>12.10.2016.</w:t>
        </w:r>
      </w:smartTag>
      <w:r>
        <w:rPr>
          <w:rFonts w:cs="Tahoma"/>
        </w:rPr>
        <w:t xml:space="preserve"> godine zatražio je od stečajnog upravitelja određenu dokumentaciju – uporabnu i lokacijsku dozvolu, koja mu je dana </w:t>
      </w:r>
      <w:smartTag w:element="date" w:uri="urn:schemas-microsoft-com:office:smarttags">
        <w:smartTagPr>
          <w:attr w:val="2016" w:name="Year"/>
          <w:attr w:val="27" w:name="Day"/>
          <w:attr w:val="10" w:name="Month"/>
          <w:attr w:val="trans" w:name="ls"/>
        </w:smartTagPr>
        <w:r>
          <w:rPr>
            <w:rFonts w:cs="Tahoma"/>
          </w:rPr>
          <w:t>27.10.2016.</w:t>
        </w:r>
      </w:smartTag>
      <w:r>
        <w:rPr>
          <w:rFonts w:cs="Tahoma"/>
        </w:rPr>
        <w:t xml:space="preserve"> godine dostavljena.</w:t>
      </w:r>
      <w:r w:rsidR="00575218">
        <w:rPr>
          <w:rFonts w:cs="Tahoma"/>
        </w:rPr>
        <w:t xml:space="preserve"> Dana </w:t>
      </w:r>
      <w:smartTag w:element="date" w:uri="urn:schemas-microsoft-com:office:smarttags">
        <w:smartTagPr>
          <w:attr w:val="2017" w:name="Year"/>
          <w:attr w:val="07" w:name="Day"/>
          <w:attr w:val="2" w:name="Month"/>
          <w:attr w:val="trans" w:name="ls"/>
        </w:smartTagPr>
        <w:r w:rsidR="00575218">
          <w:rPr>
            <w:rFonts w:cs="Tahoma"/>
          </w:rPr>
          <w:t>07.02.2017.</w:t>
        </w:r>
      </w:smartTag>
      <w:r w:rsidR="00575218">
        <w:rPr>
          <w:rFonts w:cs="Tahoma"/>
        </w:rPr>
        <w:t xml:space="preserve"> godine stečajni upravitelj je od  GRADA ZAGREBA zatražio da se očituje o svojim odlukama, a vezano uz darovanje nekretnina.  Dopis je GRAD ZAGREB zaprimio dana </w:t>
      </w:r>
      <w:smartTag w:element="date" w:uri="urn:schemas-microsoft-com:office:smarttags">
        <w:smartTagPr>
          <w:attr w:val="2017" w:name="Year"/>
          <w:attr w:val="10" w:name="Day"/>
          <w:attr w:val="2" w:name="Month"/>
          <w:attr w:val="trans" w:name="ls"/>
        </w:smartTagPr>
        <w:r w:rsidR="00575218">
          <w:rPr>
            <w:rFonts w:cs="Tahoma"/>
          </w:rPr>
          <w:t>10.02.2017.</w:t>
        </w:r>
      </w:smartTag>
      <w:r w:rsidR="00575218">
        <w:rPr>
          <w:rFonts w:cs="Tahoma"/>
        </w:rPr>
        <w:t xml:space="preserve"> godine, no do dana pisanja ovog izvješća stečajni upravitelj nije zaprimio odgovor. </w:t>
      </w:r>
    </w:p>
    <w:p w:rsidRDefault="00A712BD" w:rsidP="00A712BD" w:rsidR="00A712BD" w:rsidRPr="00A712BD">
      <w:pPr>
        <w:jc w:val="both"/>
        <w:rPr>
          <w:rFonts w:cs="Tahoma"/>
        </w:rPr>
      </w:pPr>
    </w:p>
    <w:p w:rsidRDefault="00A94B23" w:rsidP="009D1DA1" w:rsidR="00A712BD" w:rsidRPr="005F619C">
      <w:pPr>
        <w:jc w:val="both"/>
        <w:rPr>
          <w:rFonts w:cs="Tahoma"/>
        </w:rPr>
      </w:pPr>
      <w:r>
        <w:rPr>
          <w:rFonts w:cs="Tahoma"/>
        </w:rPr>
        <w:t>Gore opisanim unovčenjima nekretnina, te unovčenjima nekretnina u tijeku stečajnog postupka</w:t>
      </w:r>
      <w:r w:rsidR="001C2C57">
        <w:rPr>
          <w:rFonts w:cs="Tahoma"/>
        </w:rPr>
        <w:t>,</w:t>
      </w:r>
      <w:r>
        <w:rPr>
          <w:rFonts w:cs="Tahoma"/>
        </w:rPr>
        <w:t xml:space="preserve"> unovčene </w:t>
      </w:r>
      <w:r w:rsidR="001C2C57">
        <w:rPr>
          <w:rFonts w:cs="Tahoma"/>
        </w:rPr>
        <w:t xml:space="preserve">su </w:t>
      </w:r>
      <w:r>
        <w:rPr>
          <w:rFonts w:cs="Tahoma"/>
        </w:rPr>
        <w:t>sve nekretnine stečajnog dužnika za koje je stečajni upravitelj imao saznanja da nisu bile predmet prodaje prije otvaranja stečajnog postupka. Međutim</w:t>
      </w:r>
      <w:r w:rsidR="001C2C57">
        <w:rPr>
          <w:rFonts w:cs="Tahoma"/>
        </w:rPr>
        <w:t>,</w:t>
      </w:r>
      <w:r>
        <w:rPr>
          <w:rFonts w:cs="Tahoma"/>
        </w:rPr>
        <w:t xml:space="preserve"> još uvijek se za neke nekretnine u Zemljišnoknjižnim odjelima kao vlasnik vodi stečajni dužnik, jer  kupci  nisu izvršili prijenos prava vlasništva temeljem kupoprodajnih ugovora.  Iz tog razloga stečajni upravitelj često ima upite vezano uz unovčenje istih, </w:t>
      </w:r>
      <w:r w:rsidR="001C2C57">
        <w:rPr>
          <w:rFonts w:cs="Tahoma"/>
        </w:rPr>
        <w:t xml:space="preserve">a kako su, prema podacima s kojima raspolaže stečajni upravitelj, sve nekretnine unovčene ne može se pristupiti unovčenju istih. Naime –  u  dokumentaciji stečajnog dužnika, prije otvaranja stečajnog postupka,  ne postoje ugovori da su te nekretnine unovčene – što nije dokaz da iste nisu unovčene, pa stečajni upravitelj ne može sa sigurnošću tvrditi da iste nisu prodane prije otvaranja stečajnog postupka. </w:t>
      </w:r>
    </w:p>
    <w:p w:rsidRDefault="005F619C" w:rsidP="00004D62" w:rsidR="005F619C">
      <w:pPr>
        <w:pStyle w:val="Bezproreda1"/>
        <w:ind w:hanging="360" w:left="360"/>
        <w:jc w:val="both"/>
        <w:rPr>
          <w:b/>
          <w:bCs/>
          <w:sz w:val="24"/>
          <w:szCs w:val="24"/>
        </w:rPr>
      </w:pPr>
    </w:p>
    <w:p w:rsidRDefault="005F619C" w:rsidP="00004D62" w:rsidR="005F619C">
      <w:pPr>
        <w:pStyle w:val="Bezproreda1"/>
        <w:ind w:hanging="360" w:left="360"/>
        <w:jc w:val="both"/>
        <w:rPr>
          <w:b/>
          <w:bCs/>
          <w:sz w:val="24"/>
          <w:szCs w:val="24"/>
        </w:rPr>
      </w:pPr>
    </w:p>
    <w:p w:rsidRDefault="00004D62" w:rsidP="00004D62" w:rsidR="00004D62">
      <w:pPr>
        <w:pStyle w:val="Bezproreda1"/>
        <w:ind w:hanging="360" w:left="360"/>
        <w:jc w:val="both"/>
        <w:rPr>
          <w:rFonts w:cs="Times New Roman"/>
          <w:b/>
          <w:bCs/>
          <w:sz w:val="24"/>
          <w:szCs w:val="24"/>
        </w:rPr>
      </w:pPr>
      <w:r>
        <w:rPr>
          <w:b/>
          <w:bCs/>
          <w:sz w:val="24"/>
          <w:szCs w:val="24"/>
        </w:rPr>
        <w:t>II. ZAVRŠNI RAČUN</w:t>
      </w:r>
    </w:p>
    <w:p w:rsidRDefault="00004D62" w:rsidP="00004D62" w:rsidR="00004D62">
      <w:pPr>
        <w:jc w:val="both"/>
        <w:rPr>
          <w:rFonts w:cs="Tahoma"/>
        </w:rPr>
      </w:pPr>
    </w:p>
    <w:p w:rsidRDefault="00004D62" w:rsidP="00004D62" w:rsidR="00004D62">
      <w:pPr>
        <w:pStyle w:val="Bezproreda1"/>
        <w:spacing w:after="0"/>
        <w:rPr>
          <w:b/>
        </w:rPr>
      </w:pPr>
      <w:r>
        <w:rPr>
          <w:b/>
        </w:rPr>
        <w:t xml:space="preserve">Prihod </w:t>
      </w:r>
    </w:p>
    <w:p w:rsidRDefault="00004D62" w:rsidP="00004D62" w:rsidR="00004D62">
      <w:pPr>
        <w:pStyle w:val="Bezproreda1"/>
        <w:spacing w:after="0"/>
        <w:rPr>
          <w:sz w:val="16"/>
          <w:szCs w:val="16"/>
        </w:rPr>
      </w:pPr>
    </w:p>
    <w:p w:rsidRDefault="00004D62" w:rsidP="00004D62" w:rsidR="00004D62">
      <w:pPr>
        <w:pStyle w:val="Bezproreda1"/>
        <w:spacing w:after="0"/>
      </w:pPr>
      <w:r>
        <w:t>U tijeku postupka nad stečajnom masom prihodovana su sredstva kako slijedi:</w:t>
      </w:r>
    </w:p>
    <w:p w:rsidRDefault="00D01D9E" w:rsidP="00004D62" w:rsidR="00D01D9E" w:rsidRPr="00AC427A">
      <w:pPr>
        <w:pStyle w:val="Bezproreda1"/>
        <w:spacing w:after="0"/>
        <w:rPr>
          <w:sz w:val="16"/>
          <w:szCs w:val="16"/>
        </w:rPr>
      </w:pPr>
    </w:p>
    <w:tbl>
      <w:tblPr>
        <w:tblW w:type="dxa" w:w="9612"/>
        <w:tblInd w:type="dxa" w:w="108"/>
        <w:tblLook w:val="01E0" w:noVBand="0" w:noHBand="0" w:lastColumn="1" w:firstColumn="1" w:lastRow="1" w:firstRow="1"/>
      </w:tblPr>
      <w:tblGrid>
        <w:gridCol w:w="360"/>
        <w:gridCol w:w="7200"/>
        <w:gridCol w:w="1620"/>
        <w:gridCol w:w="432"/>
      </w:tblGrid>
      <w:tr w:rsidR="00D01D9E" w:rsidRPr="00605485">
        <w:tc>
          <w:tcPr>
            <w:tcW w:type="dxa" w:w="360"/>
            <w:tcBorders>
              <w:top w:space="0" w:sz="4" w:color="auto" w:val="single"/>
              <w:left w:space="0" w:sz="4" w:color="auto" w:val="single"/>
              <w:bottom w:space="0" w:sz="4" w:color="auto" w:val="single"/>
              <w:right w:space="0" w:sz="4" w:color="auto" w:val="single"/>
            </w:tcBorders>
          </w:tcPr>
          <w:p w:rsidRDefault="00D01D9E" w:rsidP="00D4640C" w:rsidR="00D01D9E" w:rsidRPr="00F724F5">
            <w:pPr>
              <w:jc w:val="center"/>
              <w:rPr>
                <w:rFonts w:cs="Tahoma"/>
              </w:rPr>
            </w:pPr>
            <w:r w:rsidRPr="00F724F5">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D01D9E" w:rsidP="00F724F5" w:rsidR="00D01D9E" w:rsidRPr="00F724F5">
            <w:pPr>
              <w:spacing w:after="0"/>
              <w:rPr>
                <w:rFonts w:cs="Tahoma"/>
              </w:rPr>
            </w:pPr>
            <w:r w:rsidRPr="00F724F5">
              <w:rPr>
                <w:rFonts w:cs="Tahoma"/>
              </w:rPr>
              <w:t xml:space="preserve">Prihod od prodaje nekretnina </w:t>
            </w:r>
            <w:r w:rsidR="00FA28B7">
              <w:rPr>
                <w:rFonts w:cs="Tahoma"/>
              </w:rPr>
              <w:t xml:space="preserve"> </w:t>
            </w:r>
            <w:r w:rsidRPr="00F724F5">
              <w:rPr>
                <w:rFonts w:cs="Tahoma"/>
              </w:rPr>
              <w:t xml:space="preserve">Pavlenski put 5c i Pavlenski put 5o </w:t>
            </w:r>
          </w:p>
        </w:tc>
        <w:tc>
          <w:tcPr>
            <w:tcW w:type="dxa" w:w="1620"/>
            <w:tcBorders>
              <w:top w:space="0" w:sz="4" w:color="auto" w:val="single"/>
              <w:left w:space="0" w:sz="4" w:color="auto" w:val="single"/>
              <w:bottom w:space="0" w:sz="4" w:color="auto" w:val="single"/>
            </w:tcBorders>
          </w:tcPr>
          <w:p w:rsidRDefault="00D01D9E" w:rsidP="00F724F5" w:rsidR="00D01D9E" w:rsidRPr="00FB476A">
            <w:pPr>
              <w:spacing w:after="0"/>
              <w:jc w:val="right"/>
              <w:rPr>
                <w:rFonts w:cs="Tahoma"/>
              </w:rPr>
            </w:pPr>
            <w:r w:rsidRPr="00FB476A">
              <w:rPr>
                <w:rFonts w:cs="Tahoma"/>
              </w:rPr>
              <w:t>805.033,00</w:t>
            </w:r>
          </w:p>
        </w:tc>
        <w:tc>
          <w:tcPr>
            <w:tcW w:type="dxa" w:w="432"/>
            <w:tcBorders>
              <w:top w:space="0" w:sz="4" w:color="auto" w:val="single"/>
              <w:bottom w:space="0" w:sz="4" w:color="auto" w:val="single"/>
              <w:right w:space="0" w:sz="4" w:color="auto" w:val="single"/>
            </w:tcBorders>
          </w:tcPr>
          <w:p w:rsidRDefault="00D01D9E" w:rsidP="00F724F5" w:rsidR="00D01D9E" w:rsidRPr="00FB476A">
            <w:pPr>
              <w:spacing w:after="0"/>
              <w:rPr>
                <w:rFonts w:cs="Tahoma"/>
              </w:rPr>
            </w:pPr>
            <w:r w:rsidRPr="00FB476A">
              <w:rPr>
                <w:rFonts w:cs="Tahoma"/>
              </w:rPr>
              <w:t>kn</w:t>
            </w:r>
          </w:p>
        </w:tc>
      </w:tr>
      <w:tr w:rsidR="00D01D9E" w:rsidRPr="00605485">
        <w:tc>
          <w:tcPr>
            <w:tcW w:type="dxa" w:w="360"/>
            <w:tcBorders>
              <w:top w:space="0" w:sz="4" w:color="auto" w:val="single"/>
              <w:left w:space="0" w:sz="4" w:color="auto" w:val="single"/>
              <w:bottom w:space="0" w:sz="4" w:color="auto" w:val="single"/>
              <w:right w:space="0" w:sz="4" w:color="auto" w:val="single"/>
            </w:tcBorders>
          </w:tcPr>
          <w:p w:rsidRDefault="00D01D9E" w:rsidP="00D4640C" w:rsidR="00D01D9E" w:rsidRPr="00F724F5">
            <w:pPr>
              <w:jc w:val="center"/>
              <w:rPr>
                <w:rFonts w:cs="Tahoma"/>
              </w:rPr>
            </w:pPr>
            <w:r w:rsidRPr="00F724F5">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D01D9E" w:rsidP="00F724F5" w:rsidR="00D01D9E" w:rsidRPr="00F724F5">
            <w:pPr>
              <w:spacing w:after="0"/>
              <w:rPr>
                <w:rFonts w:cs="Tahoma"/>
              </w:rPr>
            </w:pPr>
            <w:r w:rsidRPr="00F724F5">
              <w:rPr>
                <w:rFonts w:cs="Tahoma"/>
              </w:rPr>
              <w:t xml:space="preserve">Prihod od kamata </w:t>
            </w:r>
          </w:p>
        </w:tc>
        <w:tc>
          <w:tcPr>
            <w:tcW w:type="dxa" w:w="1620"/>
            <w:tcBorders>
              <w:top w:space="0" w:sz="4" w:color="auto" w:val="single"/>
              <w:left w:space="0" w:sz="4" w:color="auto" w:val="single"/>
              <w:bottom w:space="0" w:sz="4" w:color="auto" w:val="single"/>
            </w:tcBorders>
          </w:tcPr>
          <w:p w:rsidRDefault="00775273" w:rsidP="00F724F5" w:rsidR="00D01D9E" w:rsidRPr="00FB476A">
            <w:pPr>
              <w:spacing w:after="0"/>
              <w:jc w:val="right"/>
              <w:rPr>
                <w:rFonts w:cs="Tahoma"/>
              </w:rPr>
            </w:pPr>
            <w:r w:rsidRPr="00775273">
              <w:rPr>
                <w:rFonts w:cs="Tahoma"/>
                <w:lang w:val="en-US"/>
              </w:rPr>
              <w:t>356,</w:t>
            </w:r>
            <w:r w:rsidR="00EF522B">
              <w:rPr>
                <w:rFonts w:cs="Tahoma"/>
                <w:lang w:val="en-US"/>
              </w:rPr>
              <w:t>31</w:t>
            </w:r>
          </w:p>
        </w:tc>
        <w:tc>
          <w:tcPr>
            <w:tcW w:type="dxa" w:w="432"/>
            <w:tcBorders>
              <w:top w:space="0" w:sz="4" w:color="auto" w:val="single"/>
              <w:bottom w:space="0" w:sz="4" w:color="auto" w:val="single"/>
              <w:right w:space="0" w:sz="4" w:color="auto" w:val="single"/>
            </w:tcBorders>
          </w:tcPr>
          <w:p w:rsidRDefault="00D01D9E" w:rsidP="00F724F5" w:rsidR="00D01D9E" w:rsidRPr="00FB476A">
            <w:pPr>
              <w:spacing w:after="0"/>
              <w:rPr>
                <w:rFonts w:cs="Tahoma"/>
              </w:rPr>
            </w:pPr>
            <w:r w:rsidRPr="00FB476A">
              <w:rPr>
                <w:rFonts w:cs="Tahoma"/>
              </w:rPr>
              <w:t>kn</w:t>
            </w:r>
          </w:p>
        </w:tc>
      </w:tr>
      <w:tr w:rsidR="00605485" w:rsidRPr="009E2881">
        <w:tc>
          <w:tcPr>
            <w:tcW w:type="dxa" w:w="360"/>
            <w:tcBorders>
              <w:top w:space="0" w:sz="4" w:color="auto" w:val="single"/>
              <w:left w:space="0" w:sz="4" w:color="auto" w:val="single"/>
              <w:bottom w:space="0" w:sz="4" w:color="auto" w:val="single"/>
              <w:right w:space="0" w:sz="4" w:color="auto" w:val="single"/>
            </w:tcBorders>
          </w:tcPr>
          <w:p w:rsidRDefault="00FB476A" w:rsidP="00D4640C" w:rsidR="00605485" w:rsidRPr="00F724F5">
            <w:pPr>
              <w:jc w:val="center"/>
              <w:rPr>
                <w:rFonts w:cs="Tahoma"/>
                <w:sz w:val="20"/>
                <w:szCs w:val="20"/>
              </w:rPr>
            </w:pPr>
            <w:r w:rsidRPr="00F724F5">
              <w:rPr>
                <w:rFonts w:cs="Tahoma"/>
                <w:sz w:val="20"/>
                <w:szCs w:val="20"/>
              </w:rPr>
              <w:t>-</w:t>
            </w:r>
          </w:p>
        </w:tc>
        <w:tc>
          <w:tcPr>
            <w:tcW w:type="dxa" w:w="7200"/>
            <w:tcBorders>
              <w:top w:space="0" w:sz="4" w:color="auto" w:val="single"/>
              <w:left w:space="0" w:sz="4" w:color="auto" w:val="single"/>
              <w:bottom w:space="0" w:sz="4" w:color="auto" w:val="single"/>
              <w:right w:space="0" w:sz="4" w:color="auto" w:val="single"/>
            </w:tcBorders>
          </w:tcPr>
          <w:p w:rsidRDefault="00FB476A" w:rsidP="00F724F5" w:rsidR="00605485" w:rsidRPr="00F724F5">
            <w:pPr>
              <w:spacing w:after="0"/>
              <w:rPr>
                <w:rFonts w:cs="Tahoma"/>
              </w:rPr>
            </w:pPr>
            <w:r w:rsidRPr="00F724F5">
              <w:t>Prihod od prodaje nekretnine – garažnog parkirnog mjesta oznake 2.GPM.260</w:t>
            </w:r>
          </w:p>
        </w:tc>
        <w:tc>
          <w:tcPr>
            <w:tcW w:type="dxa" w:w="1620"/>
            <w:tcBorders>
              <w:top w:space="0" w:sz="4" w:color="auto" w:val="single"/>
              <w:left w:space="0" w:sz="4" w:color="auto" w:val="single"/>
              <w:bottom w:space="0" w:sz="4" w:color="auto" w:val="single"/>
            </w:tcBorders>
          </w:tcPr>
          <w:p w:rsidRDefault="00FB476A" w:rsidP="00F724F5" w:rsidR="00605485" w:rsidRPr="00FB476A">
            <w:pPr>
              <w:spacing w:after="0"/>
              <w:jc w:val="right"/>
              <w:rPr>
                <w:rFonts w:cs="Tahoma"/>
              </w:rPr>
            </w:pPr>
            <w:r w:rsidRPr="00FB476A">
              <w:rPr>
                <w:rFonts w:cs="Tahoma"/>
              </w:rPr>
              <w:t>18.900,00</w:t>
            </w:r>
          </w:p>
        </w:tc>
        <w:tc>
          <w:tcPr>
            <w:tcW w:type="dxa" w:w="432"/>
            <w:tcBorders>
              <w:top w:space="0" w:sz="4" w:color="auto" w:val="single"/>
              <w:bottom w:space="0" w:sz="4" w:color="auto" w:val="single"/>
              <w:right w:space="0" w:sz="4" w:color="auto" w:val="single"/>
            </w:tcBorders>
          </w:tcPr>
          <w:p w:rsidRDefault="00FB476A" w:rsidP="00F724F5" w:rsidR="00605485" w:rsidRPr="00FB476A">
            <w:pPr>
              <w:spacing w:after="0"/>
              <w:rPr>
                <w:rFonts w:cs="Tahoma"/>
              </w:rPr>
            </w:pPr>
            <w:r w:rsidRPr="00FB476A">
              <w:rPr>
                <w:rFonts w:cs="Tahoma"/>
              </w:rPr>
              <w:t>kn</w:t>
            </w:r>
          </w:p>
        </w:tc>
      </w:tr>
      <w:tr w:rsidR="00F724F5" w:rsidRPr="009E2881">
        <w:tc>
          <w:tcPr>
            <w:tcW w:type="dxa" w:w="360"/>
            <w:tcBorders>
              <w:top w:space="0" w:sz="4" w:color="auto" w:val="single"/>
              <w:left w:space="0" w:sz="4" w:color="auto" w:val="single"/>
              <w:bottom w:space="0" w:sz="4" w:color="auto" w:val="single"/>
              <w:right w:space="0" w:sz="4" w:color="auto" w:val="single"/>
            </w:tcBorders>
          </w:tcPr>
          <w:p w:rsidRDefault="00F724F5" w:rsidP="00D4640C" w:rsidR="00F724F5" w:rsidRPr="00F724F5">
            <w:pPr>
              <w:jc w:val="center"/>
              <w:rPr>
                <w:rFonts w:cs="Tahoma"/>
                <w:sz w:val="20"/>
                <w:szCs w:val="20"/>
              </w:rPr>
            </w:pPr>
            <w:r w:rsidRPr="00F724F5">
              <w:rPr>
                <w:rFonts w:cs="Tahoma"/>
                <w:sz w:val="20"/>
                <w:szCs w:val="20"/>
              </w:rPr>
              <w:t>-</w:t>
            </w:r>
          </w:p>
        </w:tc>
        <w:tc>
          <w:tcPr>
            <w:tcW w:type="dxa" w:w="7200"/>
            <w:tcBorders>
              <w:top w:space="0" w:sz="4" w:color="auto" w:val="single"/>
              <w:left w:space="0" w:sz="4" w:color="auto" w:val="single"/>
              <w:bottom w:space="0" w:sz="4" w:color="auto" w:val="single"/>
              <w:right w:space="0" w:sz="4" w:color="auto" w:val="single"/>
            </w:tcBorders>
          </w:tcPr>
          <w:p w:rsidRDefault="00F724F5" w:rsidP="00F724F5" w:rsidR="00F724F5" w:rsidRPr="00F724F5">
            <w:pPr>
              <w:spacing w:after="0"/>
            </w:pPr>
            <w:r w:rsidRPr="00F724F5">
              <w:t>Prihod od prodaje nekretnine –</w:t>
            </w:r>
            <w:r>
              <w:t>p</w:t>
            </w:r>
            <w:r w:rsidRPr="004E3CDF">
              <w:rPr>
                <w:rFonts w:cs="Cambria"/>
              </w:rPr>
              <w:t>arkirališno mjesto oznake PM 48</w:t>
            </w:r>
          </w:p>
        </w:tc>
        <w:tc>
          <w:tcPr>
            <w:tcW w:type="dxa" w:w="1620"/>
            <w:tcBorders>
              <w:top w:space="0" w:sz="4" w:color="auto" w:val="single"/>
              <w:left w:space="0" w:sz="4" w:color="auto" w:val="single"/>
              <w:bottom w:space="0" w:sz="4" w:color="auto" w:val="single"/>
            </w:tcBorders>
          </w:tcPr>
          <w:p w:rsidRDefault="00F724F5" w:rsidP="00F724F5" w:rsidR="00F724F5" w:rsidRPr="00FB476A">
            <w:pPr>
              <w:spacing w:after="0"/>
              <w:jc w:val="right"/>
              <w:rPr>
                <w:rFonts w:cs="Tahoma"/>
              </w:rPr>
            </w:pPr>
            <w:r>
              <w:rPr>
                <w:rFonts w:cs="Tahoma"/>
              </w:rPr>
              <w:t>22.000,00</w:t>
            </w:r>
          </w:p>
        </w:tc>
        <w:tc>
          <w:tcPr>
            <w:tcW w:type="dxa" w:w="432"/>
            <w:tcBorders>
              <w:top w:space="0" w:sz="4" w:color="auto" w:val="single"/>
              <w:bottom w:space="0" w:sz="4" w:color="auto" w:val="single"/>
              <w:right w:space="0" w:sz="4" w:color="auto" w:val="single"/>
            </w:tcBorders>
          </w:tcPr>
          <w:p w:rsidRDefault="00F724F5" w:rsidP="00F724F5" w:rsidR="00F724F5" w:rsidRPr="00FB476A">
            <w:pPr>
              <w:spacing w:after="0"/>
              <w:rPr>
                <w:rFonts w:cs="Tahoma"/>
              </w:rPr>
            </w:pPr>
            <w:r>
              <w:rPr>
                <w:rFonts w:cs="Tahoma"/>
              </w:rPr>
              <w:t>kn</w:t>
            </w:r>
          </w:p>
        </w:tc>
      </w:tr>
      <w:tr w:rsidR="00605485" w:rsidRPr="009E2881">
        <w:tc>
          <w:tcPr>
            <w:tcW w:type="dxa" w:w="360"/>
            <w:tcBorders>
              <w:top w:space="0" w:sz="4" w:color="auto" w:val="single"/>
              <w:left w:space="0" w:sz="4" w:color="auto" w:val="single"/>
              <w:bottom w:space="0" w:sz="4" w:color="auto" w:val="single"/>
              <w:right w:space="0" w:sz="4" w:color="auto" w:val="single"/>
            </w:tcBorders>
          </w:tcPr>
          <w:p w:rsidRDefault="00F724F5" w:rsidP="00D4640C" w:rsidR="00605485" w:rsidRPr="00F724F5">
            <w:pPr>
              <w:jc w:val="center"/>
              <w:rPr>
                <w:rFonts w:cs="Tahoma"/>
                <w:sz w:val="20"/>
                <w:szCs w:val="20"/>
              </w:rPr>
            </w:pPr>
            <w:r w:rsidRPr="00F724F5">
              <w:rPr>
                <w:rFonts w:cs="Tahoma"/>
                <w:sz w:val="20"/>
                <w:szCs w:val="20"/>
              </w:rPr>
              <w:t>-</w:t>
            </w:r>
          </w:p>
        </w:tc>
        <w:tc>
          <w:tcPr>
            <w:tcW w:type="dxa" w:w="7200"/>
            <w:tcBorders>
              <w:top w:space="0" w:sz="4" w:color="auto" w:val="single"/>
              <w:left w:space="0" w:sz="4" w:color="auto" w:val="single"/>
              <w:bottom w:space="0" w:sz="4" w:color="auto" w:val="single"/>
              <w:right w:space="0" w:sz="4" w:color="auto" w:val="single"/>
            </w:tcBorders>
          </w:tcPr>
          <w:p w:rsidRDefault="00F724F5" w:rsidP="00F724F5" w:rsidR="00605485" w:rsidRPr="00F724F5">
            <w:pPr>
              <w:spacing w:after="0"/>
              <w:rPr>
                <w:rFonts w:cs="Tahoma"/>
              </w:rPr>
            </w:pPr>
            <w:r w:rsidRPr="00F724F5">
              <w:t xml:space="preserve">Prihod od prodaje nekretnine – </w:t>
            </w:r>
            <w:r>
              <w:t>g</w:t>
            </w:r>
            <w:r w:rsidR="00FB476A" w:rsidRPr="00F724F5">
              <w:rPr>
                <w:rFonts w:cs="Tahoma"/>
              </w:rPr>
              <w:t>aražno parkirno mjesto oznake -2.GPM.5</w:t>
            </w:r>
          </w:p>
        </w:tc>
        <w:tc>
          <w:tcPr>
            <w:tcW w:type="dxa" w:w="1620"/>
            <w:tcBorders>
              <w:top w:space="0" w:sz="4" w:color="auto" w:val="single"/>
              <w:left w:space="0" w:sz="4" w:color="auto" w:val="single"/>
              <w:bottom w:space="0" w:sz="4" w:color="auto" w:val="single"/>
            </w:tcBorders>
          </w:tcPr>
          <w:p w:rsidRDefault="00F724F5" w:rsidP="00F724F5" w:rsidR="00605485" w:rsidRPr="00FB476A">
            <w:pPr>
              <w:spacing w:after="0"/>
              <w:jc w:val="right"/>
              <w:rPr>
                <w:rFonts w:cs="Tahoma"/>
              </w:rPr>
            </w:pPr>
            <w:r w:rsidRPr="003A0CDA">
              <w:rPr>
                <w:rFonts w:cs="Tahoma"/>
              </w:rPr>
              <w:t>13.310,00</w:t>
            </w:r>
          </w:p>
        </w:tc>
        <w:tc>
          <w:tcPr>
            <w:tcW w:type="dxa" w:w="432"/>
            <w:tcBorders>
              <w:top w:space="0" w:sz="4" w:color="auto" w:val="single"/>
              <w:bottom w:space="0" w:sz="4" w:color="auto" w:val="single"/>
              <w:right w:space="0" w:sz="4" w:color="auto" w:val="single"/>
            </w:tcBorders>
          </w:tcPr>
          <w:p w:rsidRDefault="00F724F5" w:rsidP="00F724F5" w:rsidR="00605485" w:rsidRPr="00FB476A">
            <w:pPr>
              <w:spacing w:after="0"/>
              <w:rPr>
                <w:rFonts w:cs="Tahoma"/>
              </w:rPr>
            </w:pPr>
            <w:r>
              <w:rPr>
                <w:rFonts w:cs="Tahoma"/>
              </w:rPr>
              <w:t>kn</w:t>
            </w:r>
          </w:p>
        </w:tc>
      </w:tr>
      <w:tr w:rsidR="00605485" w:rsidRPr="009E2881">
        <w:tc>
          <w:tcPr>
            <w:tcW w:type="dxa" w:w="360"/>
            <w:tcBorders>
              <w:top w:space="0" w:sz="4" w:color="auto" w:val="single"/>
              <w:left w:space="0" w:sz="4" w:color="auto" w:val="single"/>
              <w:bottom w:space="0" w:sz="4" w:color="auto" w:val="single"/>
              <w:right w:space="0" w:sz="4" w:color="auto" w:val="single"/>
            </w:tcBorders>
          </w:tcPr>
          <w:p w:rsidRDefault="00605485" w:rsidP="00D4640C" w:rsidR="00605485" w:rsidRPr="00F724F5">
            <w:pPr>
              <w:jc w:val="center"/>
              <w:rPr>
                <w:rFonts w:cs="Tahoma"/>
                <w:sz w:val="20"/>
                <w:szCs w:val="20"/>
              </w:rPr>
            </w:pPr>
          </w:p>
        </w:tc>
        <w:tc>
          <w:tcPr>
            <w:tcW w:type="dxa" w:w="7200"/>
            <w:tcBorders>
              <w:top w:space="0" w:sz="4" w:color="auto" w:val="single"/>
              <w:left w:space="0" w:sz="4" w:color="auto" w:val="single"/>
              <w:bottom w:space="0" w:sz="4" w:color="auto" w:val="single"/>
              <w:right w:space="0" w:sz="4" w:color="auto" w:val="single"/>
            </w:tcBorders>
          </w:tcPr>
          <w:p w:rsidRDefault="00775273" w:rsidP="00F724F5" w:rsidR="00605485" w:rsidRPr="00F724F5">
            <w:pPr>
              <w:spacing w:after="0"/>
              <w:rPr>
                <w:rFonts w:cs="Tahoma"/>
              </w:rPr>
            </w:pPr>
            <w:r>
              <w:rPr>
                <w:rFonts w:cs="Tahoma"/>
              </w:rPr>
              <w:t>Ukupno prihod</w:t>
            </w:r>
          </w:p>
        </w:tc>
        <w:tc>
          <w:tcPr>
            <w:tcW w:type="dxa" w:w="1620"/>
            <w:tcBorders>
              <w:top w:space="0" w:sz="4" w:color="auto" w:val="single"/>
              <w:left w:space="0" w:sz="4" w:color="auto" w:val="single"/>
              <w:bottom w:space="0" w:sz="4" w:color="auto" w:val="single"/>
            </w:tcBorders>
          </w:tcPr>
          <w:p w:rsidRDefault="00EF522B" w:rsidP="00F724F5" w:rsidR="00605485" w:rsidRPr="00FB476A">
            <w:pPr>
              <w:spacing w:after="0"/>
              <w:jc w:val="right"/>
              <w:rPr>
                <w:rFonts w:cs="Tahoma"/>
              </w:rPr>
            </w:pPr>
            <w:r>
              <w:rPr>
                <w:rFonts w:cs="Tahoma"/>
              </w:rPr>
              <w:fldChar w:fldCharType="begin"/>
            </w:r>
            <w:r>
              <w:rPr>
                <w:rFonts w:cs="Tahoma"/>
              </w:rPr>
              <w:instrText xml:space="preserve"> =SUM(ABOVE) </w:instrText>
            </w:r>
            <w:r>
              <w:rPr>
                <w:rFonts w:cs="Tahoma"/>
              </w:rPr>
              <w:fldChar w:fldCharType="separate"/>
            </w:r>
            <w:r>
              <w:rPr>
                <w:rFonts w:cs="Tahoma"/>
                <w:noProof/>
              </w:rPr>
              <w:t>859.599,31</w:t>
            </w:r>
            <w:r>
              <w:rPr>
                <w:rFonts w:cs="Tahoma"/>
              </w:rPr>
              <w:fldChar w:fldCharType="end"/>
            </w:r>
          </w:p>
        </w:tc>
        <w:tc>
          <w:tcPr>
            <w:tcW w:type="dxa" w:w="432"/>
            <w:tcBorders>
              <w:top w:space="0" w:sz="4" w:color="auto" w:val="single"/>
              <w:bottom w:space="0" w:sz="4" w:color="auto" w:val="single"/>
              <w:right w:space="0" w:sz="4" w:color="auto" w:val="single"/>
            </w:tcBorders>
          </w:tcPr>
          <w:p w:rsidRDefault="00775273" w:rsidP="00F724F5" w:rsidR="00605485" w:rsidRPr="00FB476A">
            <w:pPr>
              <w:spacing w:after="0"/>
              <w:rPr>
                <w:rFonts w:cs="Tahoma"/>
              </w:rPr>
            </w:pPr>
            <w:r>
              <w:rPr>
                <w:rFonts w:cs="Tahoma"/>
              </w:rPr>
              <w:t>kn</w:t>
            </w:r>
          </w:p>
        </w:tc>
      </w:tr>
    </w:tbl>
    <w:p w:rsidRDefault="00D01D9E" w:rsidP="00004D62" w:rsidR="00D01D9E">
      <w:pPr>
        <w:pStyle w:val="Bezproreda1"/>
        <w:spacing w:after="0"/>
      </w:pPr>
    </w:p>
    <w:p w:rsidRDefault="00004D62" w:rsidP="00004D62" w:rsidR="00004D62">
      <w:pPr>
        <w:pStyle w:val="Bezproreda1"/>
        <w:spacing w:after="0"/>
        <w:rPr>
          <w:sz w:val="16"/>
          <w:szCs w:val="16"/>
        </w:rPr>
      </w:pPr>
    </w:p>
    <w:p w:rsidRDefault="009E4869" w:rsidP="009E4869" w:rsidR="009E4869">
      <w:pPr>
        <w:pStyle w:val="Bezproreda1"/>
        <w:spacing w:after="0"/>
        <w:rPr>
          <w:b/>
        </w:rPr>
      </w:pPr>
      <w:r>
        <w:rPr>
          <w:b/>
        </w:rPr>
        <w:lastRenderedPageBreak/>
        <w:t xml:space="preserve">Rashod </w:t>
      </w:r>
    </w:p>
    <w:p w:rsidRDefault="00004D62" w:rsidP="00004D62" w:rsidR="00004D62">
      <w:pPr>
        <w:pStyle w:val="Bezproreda1"/>
        <w:spacing w:after="0"/>
        <w:rPr>
          <w:b/>
          <w:sz w:val="16"/>
          <w:szCs w:val="16"/>
        </w:rPr>
      </w:pPr>
    </w:p>
    <w:p w:rsidRDefault="009E4869" w:rsidP="009E4869" w:rsidR="009E4869">
      <w:pPr>
        <w:pStyle w:val="Bezproreda1"/>
        <w:spacing w:after="0"/>
      </w:pPr>
      <w:r>
        <w:t>Namirenje troškova u postupku nad stečajnom masom:</w:t>
      </w:r>
    </w:p>
    <w:p w:rsidRDefault="00FB476A" w:rsidR="00FB476A" w:rsidRPr="00AC427A">
      <w:pPr>
        <w:rPr>
          <w:sz w:val="16"/>
          <w:szCs w:val="16"/>
        </w:rPr>
      </w:pPr>
    </w:p>
    <w:tbl>
      <w:tblPr>
        <w:tblW w:type="dxa" w:w="972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60"/>
        <w:gridCol w:w="7200"/>
        <w:gridCol w:w="1620"/>
        <w:gridCol w:w="540"/>
      </w:tblGrid>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ind w:right="-102"/>
              <w:rPr>
                <w:rFonts w:cs="Tahoma"/>
              </w:rPr>
            </w:pPr>
            <w:r w:rsidRPr="00775273">
              <w:rPr>
                <w:rFonts w:cs="Tahoma"/>
              </w:rPr>
              <w:t xml:space="preserve">Nagrada stečajnom upravitelju  neto: </w:t>
            </w:r>
            <w:r w:rsidRPr="00775273">
              <w:rPr>
                <w:rFonts w:cs="Tahoma"/>
              </w:rPr>
              <w:fldChar w:fldCharType="begin"/>
            </w:r>
            <w:r w:rsidRPr="00775273">
              <w:rPr>
                <w:rFonts w:cs="Tahoma"/>
              </w:rPr>
              <w:instrText xml:space="preserve"> =SUM(ABOVE) </w:instrText>
            </w:r>
            <w:r w:rsidRPr="00775273">
              <w:rPr>
                <w:rFonts w:cs="Tahoma"/>
              </w:rPr>
              <w:fldChar w:fldCharType="separate"/>
            </w:r>
            <w:r w:rsidRPr="00775273">
              <w:rPr>
                <w:rFonts w:cs="Tahoma"/>
                <w:noProof/>
              </w:rPr>
              <w:t>66.827,15</w:t>
            </w:r>
            <w:r w:rsidRPr="00775273">
              <w:rPr>
                <w:rFonts w:cs="Tahoma"/>
              </w:rPr>
              <w:fldChar w:fldCharType="end"/>
            </w:r>
            <w:r w:rsidRPr="00775273">
              <w:rPr>
                <w:rFonts w:cs="Tahoma"/>
              </w:rPr>
              <w:t xml:space="preserve"> kn,                                bruto:                                  </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136.261,03</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Narodne novine – objava oglasa</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406,48</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E12F49" w:rsidRPr="009E2881">
        <w:tc>
          <w:tcPr>
            <w:tcW w:type="dxa" w:w="360"/>
            <w:tcBorders>
              <w:top w:space="0" w:sz="4" w:color="auto" w:val="single"/>
              <w:left w:space="0" w:sz="4" w:color="auto" w:val="single"/>
              <w:bottom w:space="0" w:sz="4" w:color="auto" w:val="single"/>
              <w:right w:space="0" w:sz="4" w:color="auto" w:val="single"/>
            </w:tcBorders>
          </w:tcPr>
          <w:p w:rsidRDefault="00E12F49" w:rsidP="00D4640C" w:rsidR="00E12F49" w:rsidRPr="00775273">
            <w:pPr>
              <w:jc w:val="center"/>
              <w:rPr>
                <w:rFonts w:cs="Tahoma"/>
              </w:rPr>
            </w:pPr>
            <w:r>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E12F49" w:rsidP="00510A92" w:rsidR="00E12F49" w:rsidRPr="00775273">
            <w:pPr>
              <w:rPr>
                <w:rFonts w:cs="Tahoma"/>
              </w:rPr>
            </w:pPr>
            <w:r>
              <w:rPr>
                <w:rFonts w:cs="Tahoma"/>
              </w:rPr>
              <w:t>Trošak odvjetnika</w:t>
            </w:r>
            <w:r w:rsidR="00AF3C74">
              <w:rPr>
                <w:rFonts w:cs="Tahoma"/>
              </w:rPr>
              <w:t xml:space="preserve"> </w:t>
            </w:r>
            <w:r w:rsidR="00510A92">
              <w:rPr>
                <w:rFonts w:cs="Tahoma"/>
              </w:rPr>
              <w:t>u zastupanju</w:t>
            </w:r>
          </w:p>
        </w:tc>
        <w:tc>
          <w:tcPr>
            <w:tcW w:type="dxa" w:w="1620"/>
            <w:tcBorders>
              <w:top w:space="0" w:sz="4" w:color="auto" w:val="single"/>
              <w:left w:space="0" w:sz="4" w:color="auto" w:val="single"/>
              <w:bottom w:space="0" w:sz="4" w:color="auto" w:val="single"/>
              <w:right w:val="nil"/>
            </w:tcBorders>
          </w:tcPr>
          <w:p w:rsidRDefault="00510A92" w:rsidP="00D4640C" w:rsidR="00E12F49" w:rsidRPr="00775273">
            <w:pPr>
              <w:jc w:val="right"/>
              <w:rPr>
                <w:rFonts w:cs="Tahoma"/>
              </w:rPr>
            </w:pPr>
            <w:r>
              <w:rPr>
                <w:rFonts w:cs="Tahoma"/>
              </w:rPr>
              <w:t>2</w:t>
            </w:r>
            <w:r w:rsidR="00AF3C74">
              <w:rPr>
                <w:rFonts w:cs="Tahoma"/>
              </w:rPr>
              <w:t>7.250,00</w:t>
            </w:r>
          </w:p>
        </w:tc>
        <w:tc>
          <w:tcPr>
            <w:tcW w:type="dxa" w:w="540"/>
            <w:tcBorders>
              <w:top w:space="0" w:sz="4" w:color="auto" w:val="single"/>
              <w:left w:val="nil"/>
              <w:bottom w:space="0" w:sz="4" w:color="auto" w:val="single"/>
              <w:right w:space="0" w:sz="4" w:color="auto" w:val="single"/>
            </w:tcBorders>
          </w:tcPr>
          <w:p w:rsidRDefault="00E12F49" w:rsidP="00D4640C" w:rsidR="00E12F49" w:rsidRPr="00775273">
            <w:pPr>
              <w:rPr>
                <w:rFonts w:cs="Tahoma"/>
              </w:rPr>
            </w:pPr>
            <w:r>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 xml:space="preserve">Trošak  fotokopiranja, uredskog materijala, biljega i poštarine </w:t>
            </w:r>
          </w:p>
        </w:tc>
        <w:tc>
          <w:tcPr>
            <w:tcW w:type="dxa" w:w="1620"/>
            <w:tcBorders>
              <w:top w:space="0" w:sz="4" w:color="auto" w:val="single"/>
              <w:left w:space="0" w:sz="4" w:color="auto" w:val="single"/>
              <w:bottom w:space="0" w:sz="4" w:color="auto" w:val="single"/>
              <w:right w:val="nil"/>
            </w:tcBorders>
          </w:tcPr>
          <w:p w:rsidRDefault="003B1F08" w:rsidP="00D4640C" w:rsidR="00775273" w:rsidRPr="00775273">
            <w:pPr>
              <w:jc w:val="right"/>
              <w:rPr>
                <w:rFonts w:cs="Tahoma"/>
              </w:rPr>
            </w:pPr>
            <w:r>
              <w:rPr>
                <w:rFonts w:cs="Tahoma"/>
              </w:rPr>
              <w:t>5.727,46</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Šted banka Tesla – naknada vođenja računa</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12,00</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EF522B" w:rsidRPr="009E2881">
        <w:tc>
          <w:tcPr>
            <w:tcW w:type="dxa" w:w="360"/>
            <w:tcBorders>
              <w:top w:space="0" w:sz="4" w:color="auto" w:val="single"/>
              <w:left w:space="0" w:sz="4" w:color="auto" w:val="single"/>
              <w:bottom w:space="0" w:sz="4" w:color="auto" w:val="single"/>
              <w:right w:space="0" w:sz="4" w:color="auto" w:val="single"/>
            </w:tcBorders>
          </w:tcPr>
          <w:p w:rsidRDefault="00EF522B" w:rsidP="00D4640C" w:rsidR="00EF522B" w:rsidRPr="00775273">
            <w:pPr>
              <w:jc w:val="center"/>
              <w:rPr>
                <w:rFonts w:cs="Tahoma"/>
              </w:rPr>
            </w:pPr>
            <w:r>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EF522B" w:rsidP="00D4640C" w:rsidR="00EF522B" w:rsidRPr="00775273">
            <w:pPr>
              <w:rPr>
                <w:rFonts w:cs="Tahoma"/>
              </w:rPr>
            </w:pPr>
            <w:r w:rsidRPr="00775273">
              <w:rPr>
                <w:rFonts w:cs="Tahoma"/>
              </w:rPr>
              <w:t>Trošak izrade štambilja – stečajna masa</w:t>
            </w:r>
          </w:p>
        </w:tc>
        <w:tc>
          <w:tcPr>
            <w:tcW w:type="dxa" w:w="1620"/>
            <w:tcBorders>
              <w:top w:space="0" w:sz="4" w:color="auto" w:val="single"/>
              <w:left w:space="0" w:sz="4" w:color="auto" w:val="single"/>
              <w:bottom w:space="0" w:sz="4" w:color="auto" w:val="single"/>
              <w:right w:val="nil"/>
            </w:tcBorders>
          </w:tcPr>
          <w:p w:rsidRDefault="00EF522B" w:rsidP="00D4640C" w:rsidR="00EF522B" w:rsidRPr="00775273">
            <w:pPr>
              <w:jc w:val="right"/>
              <w:rPr>
                <w:rFonts w:cs="Tahoma"/>
              </w:rPr>
            </w:pPr>
            <w:r>
              <w:rPr>
                <w:rFonts w:cs="Tahoma"/>
              </w:rPr>
              <w:t>159,00</w:t>
            </w:r>
          </w:p>
        </w:tc>
        <w:tc>
          <w:tcPr>
            <w:tcW w:type="dxa" w:w="540"/>
            <w:tcBorders>
              <w:top w:space="0" w:sz="4" w:color="auto" w:val="single"/>
              <w:left w:val="nil"/>
              <w:bottom w:space="0" w:sz="4" w:color="auto" w:val="single"/>
              <w:right w:space="0" w:sz="4" w:color="auto" w:val="single"/>
            </w:tcBorders>
          </w:tcPr>
          <w:p w:rsidRDefault="00EF522B" w:rsidP="00D4640C" w:rsidR="00EF522B" w:rsidRPr="00775273">
            <w:pPr>
              <w:rPr>
                <w:rFonts w:cs="Tahoma"/>
              </w:rPr>
            </w:pPr>
            <w:r>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 xml:space="preserve">Javni bilježnik – trošak ovjera </w:t>
            </w:r>
          </w:p>
        </w:tc>
        <w:tc>
          <w:tcPr>
            <w:tcW w:type="dxa" w:w="1620"/>
            <w:tcBorders>
              <w:top w:space="0" w:sz="4" w:color="auto" w:val="single"/>
              <w:left w:space="0" w:sz="4" w:color="auto" w:val="single"/>
              <w:bottom w:space="0" w:sz="4" w:color="auto" w:val="single"/>
              <w:right w:val="nil"/>
            </w:tcBorders>
          </w:tcPr>
          <w:p w:rsidRDefault="008A4470" w:rsidP="00D4640C" w:rsidR="00775273" w:rsidRPr="00775273">
            <w:pPr>
              <w:jc w:val="right"/>
              <w:rPr>
                <w:rFonts w:cs="Tahoma"/>
              </w:rPr>
            </w:pPr>
            <w:r>
              <w:rPr>
                <w:rFonts w:cs="Tahoma"/>
              </w:rPr>
              <w:t>1.219,44</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 xml:space="preserve">Izmjena brava na nekretninama </w:t>
            </w:r>
            <w:r w:rsidR="008A4470">
              <w:rPr>
                <w:rFonts w:cs="Tahoma"/>
              </w:rPr>
              <w:t xml:space="preserve"> Pavlenski put 5c i 5o </w:t>
            </w:r>
            <w:r w:rsidRPr="00775273">
              <w:rPr>
                <w:rFonts w:cs="Tahoma"/>
              </w:rPr>
              <w:t>- Tonković</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2.596,25</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Bankarska naknada</w:t>
            </w:r>
          </w:p>
        </w:tc>
        <w:tc>
          <w:tcPr>
            <w:tcW w:type="dxa" w:w="1620"/>
            <w:tcBorders>
              <w:top w:space="0" w:sz="4" w:color="auto" w:val="single"/>
              <w:left w:space="0" w:sz="4" w:color="auto" w:val="single"/>
              <w:bottom w:space="0" w:sz="4" w:color="auto" w:val="single"/>
              <w:right w:val="nil"/>
            </w:tcBorders>
          </w:tcPr>
          <w:p w:rsidRDefault="008A4470" w:rsidP="00D4640C" w:rsidR="00775273" w:rsidRPr="0082545A">
            <w:pPr>
              <w:jc w:val="right"/>
              <w:rPr>
                <w:rFonts w:cs="Tahoma"/>
              </w:rPr>
            </w:pPr>
            <w:r>
              <w:rPr>
                <w:rFonts w:cs="Tahoma"/>
                <w:bCs/>
              </w:rPr>
              <w:t>2.250,71</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 xml:space="preserve">HT - trošak telefona </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1.500,00</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HEP – (trošak za prodane nekretnine Pavlenski put 5c i Pavlenski put 5o)</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5.111,55</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Čistoća (trošak za prodane nekretnine Pavlenski put 5c i Pavlenski put 5o)</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2.298,74</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775273" w:rsidR="00775273" w:rsidRPr="00775273">
            <w:pPr>
              <w:ind w:right="-108"/>
              <w:rPr>
                <w:rFonts w:cs="Tahoma"/>
              </w:rPr>
            </w:pPr>
            <w:r w:rsidRPr="00775273">
              <w:rPr>
                <w:rFonts w:cs="Tahoma"/>
              </w:rPr>
              <w:t>Vodoopskrba i odvodnja (</w:t>
            </w:r>
            <w:r w:rsidRPr="00775273">
              <w:rPr>
                <w:rFonts w:cs="Tahoma"/>
                <w:sz w:val="18"/>
                <w:szCs w:val="18"/>
              </w:rPr>
              <w:t>trošak za prodane nekretnine Pavlenski put 5c i Pavlenski put 5o)</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4.086,79</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Komunalna naknada (</w:t>
            </w:r>
            <w:r w:rsidRPr="00775273">
              <w:rPr>
                <w:rFonts w:cs="Tahoma"/>
                <w:sz w:val="18"/>
                <w:szCs w:val="18"/>
              </w:rPr>
              <w:t>trošak za prodane nekretnine Pavlenski put 5c i Pavlenski put 5o)</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4.943,75</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Gradska plinara (</w:t>
            </w:r>
            <w:r w:rsidRPr="00775273">
              <w:rPr>
                <w:rFonts w:cs="Tahoma"/>
                <w:sz w:val="18"/>
                <w:szCs w:val="18"/>
              </w:rPr>
              <w:t>trošak za prodane nekretnine Pavlenski put 5c i Pavlenski put 5o)</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1.348,10</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 xml:space="preserve">Plaćanje pričuve </w:t>
            </w:r>
            <w:r w:rsidRPr="00E12F49">
              <w:rPr>
                <w:rFonts w:cs="Tahoma"/>
                <w:sz w:val="18"/>
                <w:szCs w:val="18"/>
              </w:rPr>
              <w:t>(trošak za prodane nekretnine Pavlenski put 5c i Pavlenski put 5o)</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13.154,84</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Najam i režije - ured stečajnog upravitelja</w:t>
            </w:r>
          </w:p>
        </w:tc>
        <w:tc>
          <w:tcPr>
            <w:tcW w:type="dxa" w:w="1620"/>
            <w:tcBorders>
              <w:top w:space="0" w:sz="4" w:color="auto" w:val="single"/>
              <w:left w:space="0" w:sz="4" w:color="auto" w:val="single"/>
              <w:bottom w:space="0" w:sz="4" w:color="auto" w:val="single"/>
              <w:right w:val="nil"/>
            </w:tcBorders>
          </w:tcPr>
          <w:p w:rsidRDefault="008A4470" w:rsidP="00D4640C" w:rsidR="00775273" w:rsidRPr="00775273">
            <w:pPr>
              <w:jc w:val="right"/>
              <w:rPr>
                <w:rFonts w:cs="Tahoma"/>
              </w:rPr>
            </w:pPr>
            <w:r>
              <w:rPr>
                <w:rFonts w:cs="Tahoma"/>
                <w:bCs/>
              </w:rPr>
              <w:t>21.500</w:t>
            </w:r>
            <w:r w:rsidR="0082545A" w:rsidRPr="0082545A">
              <w:rPr>
                <w:rFonts w:cs="Tahoma"/>
                <w:bCs/>
              </w:rPr>
              <w:t>,00</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 xml:space="preserve">Računovodstvene usluge </w:t>
            </w:r>
            <w:r w:rsidR="005F18E7" w:rsidRPr="00E12F49">
              <w:rPr>
                <w:rFonts w:cs="Tahoma"/>
                <w:sz w:val="20"/>
                <w:szCs w:val="20"/>
              </w:rPr>
              <w:t xml:space="preserve">(15.00000 kn </w:t>
            </w:r>
            <w:r w:rsidR="005F18E7">
              <w:rPr>
                <w:rFonts w:cs="Tahoma"/>
                <w:sz w:val="20"/>
                <w:szCs w:val="20"/>
              </w:rPr>
              <w:t>dospjelih u redovnom stečajnom postupku</w:t>
            </w:r>
            <w:r w:rsidR="005F18E7" w:rsidRPr="00E12F49">
              <w:rPr>
                <w:rFonts w:cs="Tahoma"/>
                <w:sz w:val="20"/>
                <w:szCs w:val="20"/>
              </w:rPr>
              <w:t>)</w:t>
            </w:r>
          </w:p>
        </w:tc>
        <w:tc>
          <w:tcPr>
            <w:tcW w:type="dxa" w:w="1620"/>
            <w:tcBorders>
              <w:top w:space="0" w:sz="4" w:color="auto" w:val="single"/>
              <w:left w:space="0" w:sz="4" w:color="auto" w:val="single"/>
              <w:bottom w:space="0" w:sz="4" w:color="auto" w:val="single"/>
              <w:right w:val="nil"/>
            </w:tcBorders>
          </w:tcPr>
          <w:p w:rsidRDefault="008A4470" w:rsidP="00D4640C" w:rsidR="00775273" w:rsidRPr="00775273">
            <w:pPr>
              <w:jc w:val="right"/>
              <w:rPr>
                <w:rFonts w:cs="Tahoma"/>
              </w:rPr>
            </w:pPr>
            <w:r>
              <w:rPr>
                <w:rFonts w:cs="Tahoma"/>
              </w:rPr>
              <w:t>30.800,00</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5F18E7" w:rsidR="00775273" w:rsidRPr="00775273">
            <w:pPr>
              <w:rPr>
                <w:rFonts w:cs="Tahoma"/>
              </w:rPr>
            </w:pPr>
            <w:r w:rsidRPr="00775273">
              <w:rPr>
                <w:rFonts w:cs="Tahoma"/>
              </w:rPr>
              <w:t xml:space="preserve">Suradnik stečajnog upravitelja  </w:t>
            </w:r>
            <w:r w:rsidRPr="00E12F49">
              <w:rPr>
                <w:rFonts w:cs="Tahoma"/>
                <w:sz w:val="20"/>
                <w:szCs w:val="20"/>
              </w:rPr>
              <w:t xml:space="preserve">(15.00000 kn </w:t>
            </w:r>
            <w:r w:rsidR="005F18E7">
              <w:rPr>
                <w:rFonts w:cs="Tahoma"/>
                <w:sz w:val="20"/>
                <w:szCs w:val="20"/>
              </w:rPr>
              <w:t xml:space="preserve">dospjelih u redovnom stečajnom postupku,  a u postupku nad stečajnom masom </w:t>
            </w:r>
            <w:r w:rsidRPr="00E12F49">
              <w:rPr>
                <w:rFonts w:cs="Tahoma"/>
                <w:sz w:val="20"/>
                <w:szCs w:val="20"/>
              </w:rPr>
              <w:t>)</w:t>
            </w:r>
          </w:p>
        </w:tc>
        <w:tc>
          <w:tcPr>
            <w:tcW w:type="dxa" w:w="1620"/>
            <w:tcBorders>
              <w:top w:space="0" w:sz="4" w:color="auto" w:val="single"/>
              <w:left w:space="0" w:sz="4" w:color="auto" w:val="single"/>
              <w:bottom w:space="0" w:sz="4" w:color="auto" w:val="single"/>
              <w:right w:val="nil"/>
            </w:tcBorders>
          </w:tcPr>
          <w:p w:rsidRDefault="008A4470" w:rsidP="00D4640C" w:rsidR="00775273" w:rsidRPr="00775273">
            <w:pPr>
              <w:jc w:val="right"/>
              <w:rPr>
                <w:rFonts w:cs="Tahoma"/>
              </w:rPr>
            </w:pPr>
            <w:r>
              <w:rPr>
                <w:rFonts w:cs="Tahoma"/>
                <w:bCs/>
              </w:rPr>
              <w:t>30.000,00</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5F18E7" w:rsidR="00775273" w:rsidRPr="00775273">
            <w:pPr>
              <w:rPr>
                <w:rFonts w:cs="Tahoma"/>
              </w:rPr>
            </w:pPr>
            <w:r w:rsidRPr="00775273">
              <w:rPr>
                <w:rFonts w:cs="Tahoma"/>
              </w:rPr>
              <w:t xml:space="preserve">Suradnik stečajnog upravitelja za pravne poslove </w:t>
            </w:r>
            <w:r w:rsidR="005F18E7" w:rsidRPr="00E12F49">
              <w:rPr>
                <w:rFonts w:cs="Tahoma"/>
                <w:sz w:val="20"/>
                <w:szCs w:val="20"/>
              </w:rPr>
              <w:t>(15.000</w:t>
            </w:r>
            <w:r w:rsidR="005F18E7">
              <w:rPr>
                <w:rFonts w:cs="Tahoma"/>
                <w:sz w:val="20"/>
                <w:szCs w:val="20"/>
              </w:rPr>
              <w:t>,</w:t>
            </w:r>
            <w:r w:rsidR="005F18E7" w:rsidRPr="00E12F49">
              <w:rPr>
                <w:rFonts w:cs="Tahoma"/>
                <w:sz w:val="20"/>
                <w:szCs w:val="20"/>
              </w:rPr>
              <w:t xml:space="preserve">00 kn </w:t>
            </w:r>
            <w:r w:rsidR="005F18E7">
              <w:rPr>
                <w:rFonts w:cs="Tahoma"/>
                <w:sz w:val="20"/>
                <w:szCs w:val="20"/>
              </w:rPr>
              <w:t>dospjelih u redovnom stečajnom postupku, a nepodmireno</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14.884,75</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 xml:space="preserve">Bening </w:t>
            </w:r>
            <w:r w:rsidR="006631E1">
              <w:rPr>
                <w:rFonts w:cs="Tahoma"/>
              </w:rPr>
              <w:t xml:space="preserve">d.o.o., Zabok, </w:t>
            </w:r>
            <w:r w:rsidRPr="00775273">
              <w:rPr>
                <w:rFonts w:cs="Tahoma"/>
              </w:rPr>
              <w:t>–</w:t>
            </w:r>
            <w:r w:rsidR="006631E1">
              <w:rPr>
                <w:rFonts w:cs="Tahoma"/>
              </w:rPr>
              <w:t xml:space="preserve"> </w:t>
            </w:r>
            <w:r w:rsidRPr="00775273">
              <w:rPr>
                <w:rFonts w:cs="Tahoma"/>
              </w:rPr>
              <w:t xml:space="preserve"> trošak procjenitelja</w:t>
            </w:r>
            <w:r w:rsidR="006631E1">
              <w:rPr>
                <w:rFonts w:cs="Tahoma"/>
              </w:rPr>
              <w:t xml:space="preserve"> - stanovi</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4.000,00</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r w:rsidRPr="00775273">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PDV</w:t>
            </w:r>
          </w:p>
        </w:tc>
        <w:tc>
          <w:tcPr>
            <w:tcW w:type="dxa" w:w="1620"/>
            <w:tcBorders>
              <w:top w:space="0" w:sz="4" w:color="auto" w:val="single"/>
              <w:left w:space="0" w:sz="4" w:color="auto" w:val="single"/>
              <w:bottom w:space="0" w:sz="4" w:color="auto" w:val="single"/>
              <w:right w:val="nil"/>
            </w:tcBorders>
          </w:tcPr>
          <w:p w:rsidRDefault="00775273" w:rsidP="00D4640C" w:rsidR="00775273" w:rsidRPr="00775273">
            <w:pPr>
              <w:jc w:val="right"/>
              <w:rPr>
                <w:rFonts w:cs="Tahoma"/>
              </w:rPr>
            </w:pPr>
            <w:r w:rsidRPr="00775273">
              <w:rPr>
                <w:rFonts w:cs="Tahoma"/>
              </w:rPr>
              <w:t>164.786,00</w:t>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r w:rsidR="00E12F49" w:rsidRPr="009E2881">
        <w:tc>
          <w:tcPr>
            <w:tcW w:type="dxa" w:w="360"/>
            <w:tcBorders>
              <w:top w:space="0" w:sz="4" w:color="auto" w:val="single"/>
              <w:left w:space="0" w:sz="4" w:color="auto" w:val="single"/>
              <w:bottom w:space="0" w:sz="4" w:color="auto" w:val="single"/>
              <w:right w:space="0" w:sz="4" w:color="auto" w:val="single"/>
            </w:tcBorders>
          </w:tcPr>
          <w:p w:rsidRDefault="00574B2D" w:rsidP="00D4640C" w:rsidR="00E12F49" w:rsidRPr="00775273">
            <w:pPr>
              <w:jc w:val="center"/>
              <w:rPr>
                <w:rFonts w:cs="Tahoma"/>
              </w:rPr>
            </w:pPr>
            <w:r>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0B575B" w:rsidP="00D4640C" w:rsidR="00E12F49" w:rsidRPr="00775273">
            <w:pPr>
              <w:rPr>
                <w:rFonts w:cs="Tahoma"/>
              </w:rPr>
            </w:pPr>
            <w:r w:rsidRPr="000B575B">
              <w:rPr>
                <w:rFonts w:cs="Tahoma"/>
              </w:rPr>
              <w:t>Održavanje knjigovodstvenog programa</w:t>
            </w:r>
          </w:p>
        </w:tc>
        <w:tc>
          <w:tcPr>
            <w:tcW w:type="dxa" w:w="1620"/>
            <w:tcBorders>
              <w:top w:space="0" w:sz="4" w:color="auto" w:val="single"/>
              <w:left w:space="0" w:sz="4" w:color="auto" w:val="single"/>
              <w:bottom w:space="0" w:sz="4" w:color="auto" w:val="single"/>
              <w:right w:val="nil"/>
            </w:tcBorders>
          </w:tcPr>
          <w:p w:rsidRDefault="000B575B" w:rsidP="00D4640C" w:rsidR="00E12F49" w:rsidRPr="00775273">
            <w:pPr>
              <w:jc w:val="right"/>
              <w:rPr>
                <w:rFonts w:cs="Tahoma"/>
              </w:rPr>
            </w:pPr>
            <w:r>
              <w:rPr>
                <w:rFonts w:cs="Tahoma"/>
              </w:rPr>
              <w:t>200,00</w:t>
            </w:r>
          </w:p>
        </w:tc>
        <w:tc>
          <w:tcPr>
            <w:tcW w:type="dxa" w:w="540"/>
            <w:tcBorders>
              <w:top w:space="0" w:sz="4" w:color="auto" w:val="single"/>
              <w:left w:val="nil"/>
              <w:bottom w:space="0" w:sz="4" w:color="auto" w:val="single"/>
              <w:right w:space="0" w:sz="4" w:color="auto" w:val="single"/>
            </w:tcBorders>
          </w:tcPr>
          <w:p w:rsidRDefault="000B575B" w:rsidP="00D4640C" w:rsidR="00E12F49" w:rsidRPr="00775273">
            <w:pPr>
              <w:rPr>
                <w:rFonts w:cs="Tahoma"/>
              </w:rPr>
            </w:pPr>
            <w:r>
              <w:rPr>
                <w:rFonts w:cs="Tahoma"/>
              </w:rPr>
              <w:t>kn</w:t>
            </w:r>
          </w:p>
        </w:tc>
      </w:tr>
      <w:tr w:rsidR="000B575B" w:rsidRPr="009E2881">
        <w:tc>
          <w:tcPr>
            <w:tcW w:type="dxa" w:w="360"/>
            <w:tcBorders>
              <w:top w:space="0" w:sz="4" w:color="auto" w:val="single"/>
              <w:left w:space="0" w:sz="4" w:color="auto" w:val="single"/>
              <w:bottom w:space="0" w:sz="4" w:color="auto" w:val="single"/>
              <w:right w:space="0" w:sz="4" w:color="auto" w:val="single"/>
            </w:tcBorders>
          </w:tcPr>
          <w:p w:rsidRDefault="000B575B" w:rsidP="00D4640C" w:rsidR="000B575B" w:rsidRPr="00775273">
            <w:pPr>
              <w:jc w:val="center"/>
              <w:rPr>
                <w:rFonts w:cs="Tahoma"/>
              </w:rPr>
            </w:pPr>
            <w:r>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0B575B" w:rsidP="00D4640C" w:rsidR="000B575B" w:rsidRPr="000B575B">
            <w:pPr>
              <w:rPr>
                <w:rFonts w:cs="Tahoma"/>
              </w:rPr>
            </w:pPr>
            <w:r>
              <w:rPr>
                <w:rFonts w:cs="Tahoma"/>
              </w:rPr>
              <w:t>Sudske takse</w:t>
            </w:r>
          </w:p>
        </w:tc>
        <w:tc>
          <w:tcPr>
            <w:tcW w:type="dxa" w:w="1620"/>
            <w:tcBorders>
              <w:top w:space="0" w:sz="4" w:color="auto" w:val="single"/>
              <w:left w:space="0" w:sz="4" w:color="auto" w:val="single"/>
              <w:bottom w:space="0" w:sz="4" w:color="auto" w:val="single"/>
              <w:right w:val="nil"/>
            </w:tcBorders>
          </w:tcPr>
          <w:p w:rsidRDefault="008A4470" w:rsidP="00D4640C" w:rsidR="000B575B">
            <w:pPr>
              <w:jc w:val="right"/>
              <w:rPr>
                <w:rFonts w:cs="Tahoma"/>
              </w:rPr>
            </w:pPr>
            <w:r>
              <w:rPr>
                <w:rFonts w:cs="Tahoma"/>
              </w:rPr>
              <w:t>1.065,00</w:t>
            </w:r>
          </w:p>
        </w:tc>
        <w:tc>
          <w:tcPr>
            <w:tcW w:type="dxa" w:w="540"/>
            <w:tcBorders>
              <w:top w:space="0" w:sz="4" w:color="auto" w:val="single"/>
              <w:left w:val="nil"/>
              <w:bottom w:space="0" w:sz="4" w:color="auto" w:val="single"/>
              <w:right w:space="0" w:sz="4" w:color="auto" w:val="single"/>
            </w:tcBorders>
          </w:tcPr>
          <w:p w:rsidRDefault="000B575B" w:rsidP="00D4640C" w:rsidR="000B575B">
            <w:pPr>
              <w:rPr>
                <w:rFonts w:cs="Tahoma"/>
              </w:rPr>
            </w:pPr>
            <w:r>
              <w:rPr>
                <w:rFonts w:cs="Tahoma"/>
              </w:rPr>
              <w:t>kn</w:t>
            </w:r>
          </w:p>
        </w:tc>
      </w:tr>
      <w:tr w:rsidR="000B575B" w:rsidRPr="009E2881">
        <w:tc>
          <w:tcPr>
            <w:tcW w:type="dxa" w:w="360"/>
            <w:tcBorders>
              <w:top w:space="0" w:sz="4" w:color="auto" w:val="single"/>
              <w:left w:space="0" w:sz="4" w:color="auto" w:val="single"/>
              <w:bottom w:space="0" w:sz="4" w:color="auto" w:val="single"/>
              <w:right w:space="0" w:sz="4" w:color="auto" w:val="single"/>
            </w:tcBorders>
          </w:tcPr>
          <w:p w:rsidRDefault="000B575B" w:rsidP="00D4640C" w:rsidR="000B575B" w:rsidRPr="00D07F84">
            <w:pPr>
              <w:jc w:val="center"/>
              <w:rPr>
                <w:rFonts w:cs="Tahoma"/>
              </w:rPr>
            </w:pPr>
            <w:r w:rsidRPr="00D07F84">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0B575B" w:rsidP="00D4640C" w:rsidR="000B575B" w:rsidRPr="00D07F84">
            <w:pPr>
              <w:rPr>
                <w:rFonts w:cs="Tahoma"/>
              </w:rPr>
            </w:pPr>
            <w:r w:rsidRPr="00D07F84">
              <w:rPr>
                <w:rFonts w:cs="Tahoma"/>
              </w:rPr>
              <w:t>Djelomična dioba</w:t>
            </w:r>
          </w:p>
        </w:tc>
        <w:tc>
          <w:tcPr>
            <w:tcW w:type="dxa" w:w="1620"/>
            <w:tcBorders>
              <w:top w:space="0" w:sz="4" w:color="auto" w:val="single"/>
              <w:left w:space="0" w:sz="4" w:color="auto" w:val="single"/>
              <w:bottom w:space="0" w:sz="4" w:color="auto" w:val="single"/>
              <w:right w:val="nil"/>
            </w:tcBorders>
          </w:tcPr>
          <w:p w:rsidRDefault="000B575B" w:rsidP="00D4640C" w:rsidR="000B575B" w:rsidRPr="00D07F84">
            <w:pPr>
              <w:jc w:val="right"/>
              <w:rPr>
                <w:rFonts w:cs="Tahoma"/>
              </w:rPr>
            </w:pPr>
            <w:r w:rsidRPr="00D07F84">
              <w:rPr>
                <w:rFonts w:cs="Tahoma"/>
              </w:rPr>
              <w:t>294.656,39</w:t>
            </w:r>
          </w:p>
        </w:tc>
        <w:tc>
          <w:tcPr>
            <w:tcW w:type="dxa" w:w="540"/>
            <w:tcBorders>
              <w:top w:space="0" w:sz="4" w:color="auto" w:val="single"/>
              <w:left w:val="nil"/>
              <w:bottom w:space="0" w:sz="4" w:color="auto" w:val="single"/>
              <w:right w:space="0" w:sz="4" w:color="auto" w:val="single"/>
            </w:tcBorders>
          </w:tcPr>
          <w:p w:rsidRDefault="000B575B" w:rsidP="00D4640C" w:rsidR="000B575B">
            <w:pPr>
              <w:rPr>
                <w:rFonts w:cs="Tahoma"/>
              </w:rPr>
            </w:pPr>
            <w:r w:rsidRPr="00D07F84">
              <w:rPr>
                <w:rFonts w:cs="Tahoma"/>
              </w:rPr>
              <w:t>kn</w:t>
            </w:r>
          </w:p>
        </w:tc>
      </w:tr>
      <w:tr w:rsidR="00EF522B" w:rsidRPr="009E2881">
        <w:tc>
          <w:tcPr>
            <w:tcW w:type="dxa" w:w="360"/>
            <w:tcBorders>
              <w:top w:space="0" w:sz="4" w:color="auto" w:val="single"/>
              <w:left w:space="0" w:sz="4" w:color="auto" w:val="single"/>
              <w:bottom w:space="0" w:sz="4" w:color="auto" w:val="single"/>
              <w:right w:space="0" w:sz="4" w:color="auto" w:val="single"/>
            </w:tcBorders>
          </w:tcPr>
          <w:p w:rsidRDefault="00EF522B" w:rsidP="00D4640C" w:rsidR="00EF522B" w:rsidRPr="00D07F84">
            <w:pPr>
              <w:jc w:val="center"/>
              <w:rPr>
                <w:rFonts w:cs="Tahoma"/>
              </w:rPr>
            </w:pPr>
            <w:r>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EF522B" w:rsidP="00D4640C" w:rsidR="00EF522B" w:rsidRPr="00D07F84">
            <w:pPr>
              <w:rPr>
                <w:rFonts w:cs="Tahoma"/>
              </w:rPr>
            </w:pPr>
            <w:r>
              <w:rPr>
                <w:rFonts w:cs="Tahoma"/>
              </w:rPr>
              <w:t>Fina naknada</w:t>
            </w:r>
          </w:p>
        </w:tc>
        <w:tc>
          <w:tcPr>
            <w:tcW w:type="dxa" w:w="1620"/>
            <w:tcBorders>
              <w:top w:space="0" w:sz="4" w:color="auto" w:val="single"/>
              <w:left w:space="0" w:sz="4" w:color="auto" w:val="single"/>
              <w:bottom w:space="0" w:sz="4" w:color="auto" w:val="single"/>
              <w:right w:val="nil"/>
            </w:tcBorders>
          </w:tcPr>
          <w:p w:rsidRDefault="00EF522B" w:rsidP="00D4640C" w:rsidR="00EF522B" w:rsidRPr="00D07F84">
            <w:pPr>
              <w:jc w:val="right"/>
              <w:rPr>
                <w:rFonts w:cs="Tahoma"/>
              </w:rPr>
            </w:pPr>
            <w:r>
              <w:rPr>
                <w:rFonts w:cs="Tahoma"/>
              </w:rPr>
              <w:t>379,39</w:t>
            </w:r>
          </w:p>
        </w:tc>
        <w:tc>
          <w:tcPr>
            <w:tcW w:type="dxa" w:w="540"/>
            <w:tcBorders>
              <w:top w:space="0" w:sz="4" w:color="auto" w:val="single"/>
              <w:left w:val="nil"/>
              <w:bottom w:space="0" w:sz="4" w:color="auto" w:val="single"/>
              <w:right w:space="0" w:sz="4" w:color="auto" w:val="single"/>
            </w:tcBorders>
          </w:tcPr>
          <w:p w:rsidRDefault="00EF522B" w:rsidP="00D4640C" w:rsidR="00EF522B" w:rsidRPr="00D07F84">
            <w:pPr>
              <w:rPr>
                <w:rFonts w:cs="Tahoma"/>
              </w:rPr>
            </w:pPr>
            <w:r>
              <w:rPr>
                <w:rFonts w:cs="Tahoma"/>
              </w:rPr>
              <w:t>kn</w:t>
            </w:r>
          </w:p>
        </w:tc>
      </w:tr>
      <w:tr w:rsidR="000B575B" w:rsidRPr="009E2881">
        <w:tc>
          <w:tcPr>
            <w:tcW w:type="dxa" w:w="360"/>
            <w:tcBorders>
              <w:top w:space="0" w:sz="4" w:color="auto" w:val="single"/>
              <w:left w:space="0" w:sz="4" w:color="auto" w:val="single"/>
              <w:bottom w:space="0" w:sz="4" w:color="auto" w:val="single"/>
              <w:right w:space="0" w:sz="4" w:color="auto" w:val="single"/>
            </w:tcBorders>
          </w:tcPr>
          <w:p w:rsidRDefault="00574B2D" w:rsidP="00D4640C" w:rsidR="000B575B">
            <w:pPr>
              <w:jc w:val="center"/>
              <w:rPr>
                <w:rFonts w:cs="Tahoma"/>
              </w:rPr>
            </w:pPr>
            <w:r>
              <w:rPr>
                <w:rFonts w:cs="Tahoma"/>
              </w:rPr>
              <w:t>-</w:t>
            </w:r>
          </w:p>
        </w:tc>
        <w:tc>
          <w:tcPr>
            <w:tcW w:type="dxa" w:w="7200"/>
            <w:tcBorders>
              <w:top w:space="0" w:sz="4" w:color="auto" w:val="single"/>
              <w:left w:space="0" w:sz="4" w:color="auto" w:val="single"/>
              <w:bottom w:space="0" w:sz="4" w:color="auto" w:val="single"/>
              <w:right w:space="0" w:sz="4" w:color="auto" w:val="single"/>
            </w:tcBorders>
          </w:tcPr>
          <w:p w:rsidRDefault="005F18E7" w:rsidP="005F18E7" w:rsidR="000B575B">
            <w:pPr>
              <w:rPr>
                <w:rFonts w:cs="Tahoma"/>
              </w:rPr>
            </w:pPr>
            <w:r>
              <w:rPr>
                <w:rFonts w:cs="Tahoma"/>
                <w:lang w:val="en-US"/>
              </w:rPr>
              <w:t>T</w:t>
            </w:r>
            <w:r w:rsidR="006631E1">
              <w:rPr>
                <w:rFonts w:cs="Tahoma"/>
                <w:lang w:val="en-US"/>
              </w:rPr>
              <w:t xml:space="preserve">rošak </w:t>
            </w:r>
            <w:r w:rsidR="008A4470">
              <w:rPr>
                <w:rFonts w:cs="Tahoma"/>
                <w:lang w:val="en-US"/>
              </w:rPr>
              <w:t>procjen</w:t>
            </w:r>
            <w:r w:rsidR="006631E1">
              <w:rPr>
                <w:rFonts w:cs="Tahoma"/>
                <w:lang w:val="en-US"/>
              </w:rPr>
              <w:t>itelja</w:t>
            </w:r>
            <w:r w:rsidR="00AE7329">
              <w:rPr>
                <w:rFonts w:cs="Tahoma"/>
                <w:lang w:val="en-US"/>
              </w:rPr>
              <w:t xml:space="preserve"> za </w:t>
            </w:r>
            <w:r w:rsidR="006631E1">
              <w:rPr>
                <w:rFonts w:cs="Tahoma"/>
                <w:lang w:val="en-US"/>
              </w:rPr>
              <w:t xml:space="preserve"> </w:t>
            </w:r>
            <w:r w:rsidR="008A4470">
              <w:rPr>
                <w:rFonts w:cs="Tahoma"/>
                <w:lang w:val="en-US"/>
              </w:rPr>
              <w:t>park.mjest</w:t>
            </w:r>
            <w:r w:rsidR="00AE7329">
              <w:rPr>
                <w:rFonts w:cs="Tahoma"/>
                <w:lang w:val="en-US"/>
              </w:rPr>
              <w:t>a</w:t>
            </w:r>
          </w:p>
        </w:tc>
        <w:tc>
          <w:tcPr>
            <w:tcW w:type="dxa" w:w="1620"/>
            <w:tcBorders>
              <w:top w:space="0" w:sz="4" w:color="auto" w:val="single"/>
              <w:left w:space="0" w:sz="4" w:color="auto" w:val="single"/>
              <w:bottom w:space="0" w:sz="4" w:color="auto" w:val="single"/>
              <w:right w:val="nil"/>
            </w:tcBorders>
          </w:tcPr>
          <w:p w:rsidRDefault="000B575B" w:rsidP="00D4640C" w:rsidR="000B575B" w:rsidRPr="000B575B">
            <w:pPr>
              <w:jc w:val="right"/>
              <w:rPr>
                <w:rFonts w:cs="Tahoma"/>
              </w:rPr>
            </w:pPr>
            <w:r>
              <w:rPr>
                <w:rFonts w:cs="Tahoma"/>
              </w:rPr>
              <w:t>2.500,00</w:t>
            </w:r>
          </w:p>
        </w:tc>
        <w:tc>
          <w:tcPr>
            <w:tcW w:type="dxa" w:w="540"/>
            <w:tcBorders>
              <w:top w:space="0" w:sz="4" w:color="auto" w:val="single"/>
              <w:left w:val="nil"/>
              <w:bottom w:space="0" w:sz="4" w:color="auto" w:val="single"/>
              <w:right w:space="0" w:sz="4" w:color="auto" w:val="single"/>
            </w:tcBorders>
          </w:tcPr>
          <w:p w:rsidRDefault="000B575B" w:rsidP="00D4640C" w:rsidR="000B575B">
            <w:pPr>
              <w:rPr>
                <w:rFonts w:cs="Tahoma"/>
              </w:rPr>
            </w:pPr>
            <w:r>
              <w:rPr>
                <w:rFonts w:cs="Tahoma"/>
              </w:rPr>
              <w:t>kn</w:t>
            </w:r>
          </w:p>
        </w:tc>
      </w:tr>
      <w:tr w:rsidR="00775273" w:rsidRPr="009E2881">
        <w:tc>
          <w:tcPr>
            <w:tcW w:type="dxa" w:w="360"/>
            <w:tcBorders>
              <w:top w:space="0" w:sz="4" w:color="auto" w:val="single"/>
              <w:left w:space="0" w:sz="4" w:color="auto" w:val="single"/>
              <w:bottom w:space="0" w:sz="4" w:color="auto" w:val="single"/>
              <w:right w:space="0" w:sz="4" w:color="auto" w:val="single"/>
            </w:tcBorders>
          </w:tcPr>
          <w:p w:rsidRDefault="00775273" w:rsidP="00D4640C" w:rsidR="00775273" w:rsidRPr="00775273">
            <w:pPr>
              <w:jc w:val="center"/>
              <w:rPr>
                <w:rFonts w:cs="Tahoma"/>
              </w:rPr>
            </w:pPr>
          </w:p>
        </w:tc>
        <w:tc>
          <w:tcPr>
            <w:tcW w:type="dxa" w:w="7200"/>
            <w:tcBorders>
              <w:top w:space="0" w:sz="4" w:color="auto" w:val="single"/>
              <w:left w:space="0" w:sz="4" w:color="auto" w:val="single"/>
              <w:bottom w:space="0" w:sz="4" w:color="auto" w:val="single"/>
              <w:right w:space="0" w:sz="4" w:color="auto" w:val="single"/>
            </w:tcBorders>
          </w:tcPr>
          <w:p w:rsidRDefault="00775273" w:rsidP="00D4640C" w:rsidR="00775273" w:rsidRPr="00775273">
            <w:pPr>
              <w:rPr>
                <w:rFonts w:cs="Tahoma"/>
              </w:rPr>
            </w:pPr>
            <w:r w:rsidRPr="00775273">
              <w:rPr>
                <w:rFonts w:cs="Tahoma"/>
              </w:rPr>
              <w:t>Ukupno:</w:t>
            </w:r>
          </w:p>
        </w:tc>
        <w:tc>
          <w:tcPr>
            <w:tcW w:type="dxa" w:w="1620"/>
            <w:tcBorders>
              <w:top w:space="0" w:sz="4" w:color="auto" w:val="single"/>
              <w:left w:space="0" w:sz="4" w:color="auto" w:val="single"/>
              <w:bottom w:space="0" w:sz="4" w:color="auto" w:val="single"/>
              <w:right w:val="nil"/>
            </w:tcBorders>
          </w:tcPr>
          <w:p w:rsidRDefault="003B1F08" w:rsidP="00D4640C" w:rsidR="00775273" w:rsidRPr="00775273">
            <w:pPr>
              <w:jc w:val="right"/>
              <w:rPr>
                <w:rFonts w:cs="Tahoma"/>
              </w:rPr>
            </w:pPr>
            <w:r>
              <w:rPr>
                <w:rFonts w:cs="Tahoma"/>
              </w:rPr>
              <w:fldChar w:fldCharType="begin"/>
            </w:r>
            <w:r>
              <w:rPr>
                <w:rFonts w:cs="Tahoma"/>
              </w:rPr>
              <w:instrText xml:space="preserve"> =SUM(ABOVE) </w:instrText>
            </w:r>
            <w:r>
              <w:rPr>
                <w:rFonts w:cs="Tahoma"/>
              </w:rPr>
              <w:fldChar w:fldCharType="separate"/>
            </w:r>
            <w:r>
              <w:rPr>
                <w:rFonts w:cs="Tahoma"/>
                <w:noProof/>
              </w:rPr>
              <w:t>773.097,67</w:t>
            </w:r>
            <w:r>
              <w:rPr>
                <w:rFonts w:cs="Tahoma"/>
              </w:rPr>
              <w:fldChar w:fldCharType="end"/>
            </w:r>
          </w:p>
        </w:tc>
        <w:tc>
          <w:tcPr>
            <w:tcW w:type="dxa" w:w="540"/>
            <w:tcBorders>
              <w:top w:space="0" w:sz="4" w:color="auto" w:val="single"/>
              <w:left w:val="nil"/>
              <w:bottom w:space="0" w:sz="4" w:color="auto" w:val="single"/>
              <w:right w:space="0" w:sz="4" w:color="auto" w:val="single"/>
            </w:tcBorders>
          </w:tcPr>
          <w:p w:rsidRDefault="00775273" w:rsidP="00D4640C" w:rsidR="00775273" w:rsidRPr="00775273">
            <w:pPr>
              <w:rPr>
                <w:rFonts w:cs="Tahoma"/>
              </w:rPr>
            </w:pPr>
            <w:r w:rsidRPr="00775273">
              <w:rPr>
                <w:rFonts w:cs="Tahoma"/>
              </w:rPr>
              <w:t>kn</w:t>
            </w:r>
          </w:p>
        </w:tc>
      </w:tr>
    </w:tbl>
    <w:p w:rsidRDefault="00775273" w:rsidP="00775273" w:rsidR="00775273">
      <w:pPr>
        <w:jc w:val="both"/>
        <w:rPr>
          <w:rFonts w:cs="Tahoma" w:hAnsi="Tahoma" w:ascii="Tahoma"/>
          <w:sz w:val="20"/>
          <w:szCs w:val="20"/>
        </w:rPr>
      </w:pPr>
    </w:p>
    <w:p w:rsidRDefault="00775273" w:rsidP="00775273" w:rsidR="00775273">
      <w:pPr>
        <w:jc w:val="both"/>
        <w:rPr>
          <w:rFonts w:cs="Tahoma" w:hAnsi="Tahoma" w:ascii="Tahoma"/>
          <w:sz w:val="20"/>
          <w:szCs w:val="20"/>
        </w:rPr>
      </w:pPr>
    </w:p>
    <w:p w:rsidRDefault="00A36EAD" w:rsidP="00775273" w:rsidR="00A36EAD" w:rsidRPr="00574B2D">
      <w:pPr>
        <w:jc w:val="both"/>
        <w:rPr>
          <w:rFonts w:cs="Tahoma"/>
          <w:i/>
          <w:sz w:val="24"/>
          <w:szCs w:val="24"/>
        </w:rPr>
      </w:pPr>
      <w:r w:rsidRPr="00574B2D">
        <w:rPr>
          <w:rFonts w:cs="Tahoma"/>
          <w:i/>
          <w:sz w:val="24"/>
          <w:szCs w:val="24"/>
        </w:rPr>
        <w:t xml:space="preserve">Saldo na dan </w:t>
      </w:r>
      <w:smartTag w:element="date" w:uri="urn:schemas-microsoft-com:office:smarttags">
        <w:smartTagPr>
          <w:attr w:val="2017" w:name="Year"/>
          <w:attr w:val="02" w:name="Day"/>
          <w:attr w:val="05" w:name="Month"/>
          <w:attr w:val="trans" w:name="ls"/>
        </w:smartTagPr>
        <w:r w:rsidR="00DD6824">
          <w:rPr>
            <w:rFonts w:cs="Tahoma"/>
            <w:i/>
            <w:sz w:val="24"/>
            <w:szCs w:val="24"/>
          </w:rPr>
          <w:t>02.05.</w:t>
        </w:r>
        <w:r w:rsidRPr="00574B2D">
          <w:rPr>
            <w:rFonts w:cs="Tahoma"/>
            <w:i/>
            <w:sz w:val="24"/>
            <w:szCs w:val="24"/>
          </w:rPr>
          <w:t>2017.</w:t>
        </w:r>
      </w:smartTag>
      <w:r w:rsidRPr="00574B2D">
        <w:rPr>
          <w:rFonts w:cs="Tahoma"/>
          <w:i/>
          <w:sz w:val="24"/>
          <w:szCs w:val="24"/>
        </w:rPr>
        <w:t xml:space="preserve"> godine  </w:t>
      </w:r>
      <w:r w:rsidRPr="00574B2D">
        <w:rPr>
          <w:rFonts w:cs="Tahoma"/>
          <w:i/>
          <w:sz w:val="24"/>
          <w:szCs w:val="24"/>
          <w:lang w:val="en-US"/>
        </w:rPr>
        <w:t xml:space="preserve">    </w:t>
      </w:r>
      <w:r w:rsidRPr="00574B2D">
        <w:rPr>
          <w:rFonts w:cs="Tahoma"/>
          <w:i/>
          <w:sz w:val="24"/>
          <w:szCs w:val="24"/>
          <w:lang w:val="en-US"/>
        </w:rPr>
        <w:tab/>
      </w:r>
      <w:r w:rsidRPr="00574B2D">
        <w:rPr>
          <w:rFonts w:cs="Tahoma"/>
          <w:i/>
          <w:sz w:val="24"/>
          <w:szCs w:val="24"/>
          <w:lang w:val="en-US"/>
        </w:rPr>
        <w:tab/>
      </w:r>
      <w:r w:rsidRPr="00574B2D">
        <w:rPr>
          <w:rFonts w:cs="Tahoma"/>
          <w:i/>
          <w:sz w:val="24"/>
          <w:szCs w:val="24"/>
          <w:lang w:val="en-US"/>
        </w:rPr>
        <w:tab/>
      </w:r>
      <w:r w:rsidRPr="00574B2D">
        <w:rPr>
          <w:rFonts w:cs="Tahoma"/>
          <w:i/>
          <w:sz w:val="24"/>
          <w:szCs w:val="24"/>
          <w:lang w:val="en-US"/>
        </w:rPr>
        <w:tab/>
      </w:r>
      <w:r w:rsidRPr="00574B2D">
        <w:rPr>
          <w:rFonts w:cs="Tahoma"/>
          <w:i/>
          <w:sz w:val="24"/>
          <w:szCs w:val="24"/>
          <w:lang w:val="en-US"/>
        </w:rPr>
        <w:tab/>
      </w:r>
      <w:r w:rsidRPr="00574B2D">
        <w:rPr>
          <w:rFonts w:cs="Tahoma"/>
          <w:i/>
          <w:sz w:val="24"/>
          <w:szCs w:val="24"/>
          <w:lang w:val="en-US"/>
        </w:rPr>
        <w:tab/>
      </w:r>
      <w:r w:rsidRPr="00574B2D">
        <w:rPr>
          <w:rFonts w:cs="Tahoma"/>
          <w:i/>
          <w:sz w:val="24"/>
          <w:szCs w:val="24"/>
          <w:lang w:val="en-US"/>
        </w:rPr>
        <w:tab/>
        <w:t xml:space="preserve"> </w:t>
      </w:r>
      <w:r w:rsidR="00DD6824">
        <w:rPr>
          <w:rFonts w:cs="Tahoma"/>
          <w:i/>
          <w:sz w:val="24"/>
          <w:szCs w:val="24"/>
          <w:lang w:val="en-US"/>
        </w:rPr>
        <w:t>86.501,64</w:t>
      </w:r>
      <w:r w:rsidRPr="00574B2D">
        <w:rPr>
          <w:rFonts w:cs="Tahoma"/>
          <w:i/>
          <w:sz w:val="24"/>
          <w:szCs w:val="24"/>
          <w:lang w:val="en-US"/>
        </w:rPr>
        <w:t xml:space="preserve">   kn</w:t>
      </w:r>
    </w:p>
    <w:p w:rsidRDefault="00A36EAD" w:rsidP="00775273" w:rsidR="00A36EAD">
      <w:pPr>
        <w:jc w:val="both"/>
        <w:rPr>
          <w:rFonts w:cs="Tahoma"/>
          <w:sz w:val="16"/>
          <w:szCs w:val="16"/>
        </w:rPr>
      </w:pPr>
    </w:p>
    <w:p w:rsidRDefault="00F82190" w:rsidP="00775273" w:rsidR="008C2753" w:rsidRPr="00834887">
      <w:pPr>
        <w:jc w:val="both"/>
        <w:rPr>
          <w:rFonts w:cs="Tahoma"/>
          <w:sz w:val="24"/>
          <w:szCs w:val="24"/>
        </w:rPr>
      </w:pPr>
      <w:r w:rsidRPr="00834887">
        <w:rPr>
          <w:rFonts w:cs="Tahoma"/>
          <w:sz w:val="24"/>
          <w:szCs w:val="24"/>
        </w:rPr>
        <w:t xml:space="preserve">Preostala sredstva na žiro računu  u iznosu od 86.501,64 kn stečajni upravitelj će u cijelosti rezervirati polaganjem istih na sudski depozit, a za podmirenje nepodmirenih radnika </w:t>
      </w:r>
      <w:r w:rsidR="006B159B">
        <w:rPr>
          <w:rFonts w:cs="Tahoma"/>
          <w:sz w:val="24"/>
          <w:szCs w:val="24"/>
        </w:rPr>
        <w:t xml:space="preserve">kao  vjerovnika I višeg isplatnog reda  </w:t>
      </w:r>
      <w:r w:rsidRPr="00834887">
        <w:rPr>
          <w:rFonts w:cs="Tahoma"/>
          <w:sz w:val="24"/>
          <w:szCs w:val="24"/>
        </w:rPr>
        <w:t>čiji podaci se nisu uspjeli pribaviti u dosadašnjem tijeku postupka</w:t>
      </w:r>
      <w:r w:rsidR="006B159B">
        <w:rPr>
          <w:rFonts w:cs="Tahoma"/>
          <w:sz w:val="24"/>
          <w:szCs w:val="24"/>
        </w:rPr>
        <w:t>,</w:t>
      </w:r>
      <w:r w:rsidRPr="00834887">
        <w:rPr>
          <w:rFonts w:cs="Tahoma"/>
          <w:sz w:val="24"/>
          <w:szCs w:val="24"/>
        </w:rPr>
        <w:t xml:space="preserve"> u iznosu od 47.589,08 kn, te za parnični trošak u postupku pred Trgovačkim sudom u Zagrebu</w:t>
      </w:r>
      <w:r w:rsidR="006B159B">
        <w:rPr>
          <w:rFonts w:cs="Tahoma"/>
          <w:sz w:val="24"/>
          <w:szCs w:val="24"/>
        </w:rPr>
        <w:t xml:space="preserve"> poslovni broj P-734/2016</w:t>
      </w:r>
      <w:r w:rsidRPr="00834887">
        <w:rPr>
          <w:rFonts w:cs="Tahoma"/>
          <w:sz w:val="24"/>
          <w:szCs w:val="24"/>
        </w:rPr>
        <w:t xml:space="preserve"> koji je nepravomoćno dosuđen</w:t>
      </w:r>
      <w:r w:rsidR="009A39A2" w:rsidRPr="00834887">
        <w:rPr>
          <w:rFonts w:cs="Tahoma"/>
          <w:sz w:val="24"/>
          <w:szCs w:val="24"/>
        </w:rPr>
        <w:t xml:space="preserve"> tužiteljici Mili</w:t>
      </w:r>
      <w:r w:rsidR="00EE42BC">
        <w:rPr>
          <w:rFonts w:cs="Tahoma"/>
          <w:sz w:val="24"/>
          <w:szCs w:val="24"/>
        </w:rPr>
        <w:t xml:space="preserve"> Nikolac</w:t>
      </w:r>
      <w:r w:rsidR="009A39A2" w:rsidRPr="00834887">
        <w:rPr>
          <w:rFonts w:cs="Tahoma"/>
          <w:sz w:val="24"/>
          <w:szCs w:val="24"/>
        </w:rPr>
        <w:t>, te eventualni parnični trošak u postupku P-1142/14 kod Trgovačkog suda u Zagrebu.</w:t>
      </w:r>
      <w:r w:rsidRPr="00834887">
        <w:rPr>
          <w:rFonts w:cs="Tahoma"/>
          <w:sz w:val="24"/>
          <w:szCs w:val="24"/>
        </w:rPr>
        <w:t xml:space="preserve"> </w:t>
      </w:r>
    </w:p>
    <w:p w:rsidRDefault="00EE6147" w:rsidP="00775273" w:rsidR="00EE6147" w:rsidRPr="00AC427A">
      <w:pPr>
        <w:jc w:val="both"/>
        <w:rPr>
          <w:rFonts w:cs="Tahoma"/>
          <w:sz w:val="16"/>
          <w:szCs w:val="16"/>
        </w:rPr>
      </w:pPr>
    </w:p>
    <w:p w:rsidRDefault="009A39A2" w:rsidP="00834887" w:rsidR="009A39A2">
      <w:pPr>
        <w:jc w:val="both"/>
        <w:rPr>
          <w:sz w:val="24"/>
          <w:szCs w:val="24"/>
        </w:rPr>
      </w:pPr>
      <w:r>
        <w:rPr>
          <w:sz w:val="24"/>
          <w:szCs w:val="24"/>
        </w:rPr>
        <w:lastRenderedPageBreak/>
        <w:t>Nadalje i nakon zakl</w:t>
      </w:r>
      <w:r w:rsidR="00834887">
        <w:rPr>
          <w:sz w:val="24"/>
          <w:szCs w:val="24"/>
        </w:rPr>
        <w:t>j</w:t>
      </w:r>
      <w:r>
        <w:rPr>
          <w:sz w:val="24"/>
          <w:szCs w:val="24"/>
        </w:rPr>
        <w:t>učenja postupka nad stečajnom masom</w:t>
      </w:r>
      <w:r w:rsidR="00834887">
        <w:rPr>
          <w:sz w:val="24"/>
          <w:szCs w:val="24"/>
        </w:rPr>
        <w:t>,</w:t>
      </w:r>
      <w:r>
        <w:rPr>
          <w:sz w:val="24"/>
          <w:szCs w:val="24"/>
        </w:rPr>
        <w:t xml:space="preserve"> stečajni upravitelj će i dalje pregovarati teme</w:t>
      </w:r>
      <w:r w:rsidR="00834887">
        <w:rPr>
          <w:sz w:val="24"/>
          <w:szCs w:val="24"/>
        </w:rPr>
        <w:t xml:space="preserve">ljem donesene odluke sa Gradom </w:t>
      </w:r>
      <w:r>
        <w:rPr>
          <w:sz w:val="24"/>
          <w:szCs w:val="24"/>
        </w:rPr>
        <w:t xml:space="preserve">Zagrebom, a vezano uz darovanje nekretnina opisanih u ovom izvješću, a u vlasništvu stečajne mase Stib nekretnine d.o.o., a </w:t>
      </w:r>
      <w:r w:rsidR="006B159B">
        <w:rPr>
          <w:sz w:val="24"/>
          <w:szCs w:val="24"/>
        </w:rPr>
        <w:t>temeljem odluke</w:t>
      </w:r>
      <w:r>
        <w:rPr>
          <w:sz w:val="24"/>
          <w:szCs w:val="24"/>
        </w:rPr>
        <w:t xml:space="preserve"> Skupštine vjerovnika u postupku nad stečajnom masom k</w:t>
      </w:r>
      <w:r w:rsidR="00834887">
        <w:rPr>
          <w:sz w:val="24"/>
          <w:szCs w:val="24"/>
        </w:rPr>
        <w:t>oja je dala suglasnost da se te</w:t>
      </w:r>
      <w:r>
        <w:rPr>
          <w:sz w:val="24"/>
          <w:szCs w:val="24"/>
        </w:rPr>
        <w:t xml:space="preserve"> nekretnine daruju Gradu Zagrebu, a koje u naravi čine tematski park između </w:t>
      </w:r>
      <w:r w:rsidR="006B159B">
        <w:rPr>
          <w:sz w:val="24"/>
          <w:szCs w:val="24"/>
        </w:rPr>
        <w:t xml:space="preserve">stambenih </w:t>
      </w:r>
      <w:r>
        <w:rPr>
          <w:sz w:val="24"/>
          <w:szCs w:val="24"/>
        </w:rPr>
        <w:t>zgrada.</w:t>
      </w:r>
    </w:p>
    <w:p w:rsidRDefault="009A39A2" w:rsidP="00834887" w:rsidR="00605485" w:rsidRPr="00D07F84">
      <w:pPr>
        <w:jc w:val="both"/>
        <w:rPr>
          <w:sz w:val="24"/>
          <w:szCs w:val="24"/>
        </w:rPr>
      </w:pPr>
      <w:r>
        <w:rPr>
          <w:sz w:val="24"/>
          <w:szCs w:val="24"/>
        </w:rPr>
        <w:t>Ukoliko bi se po raznim upitima pojavile još neke nekretnine (garažna parkirna mjesta, parkirna mjesta ili s</w:t>
      </w:r>
      <w:r w:rsidR="001534F6">
        <w:rPr>
          <w:sz w:val="24"/>
          <w:szCs w:val="24"/>
        </w:rPr>
        <w:t>tanovi)</w:t>
      </w:r>
      <w:r w:rsidR="00834887">
        <w:rPr>
          <w:sz w:val="24"/>
          <w:szCs w:val="24"/>
        </w:rPr>
        <w:t>,</w:t>
      </w:r>
      <w:r w:rsidR="001534F6">
        <w:rPr>
          <w:sz w:val="24"/>
          <w:szCs w:val="24"/>
        </w:rPr>
        <w:t xml:space="preserve"> ka</w:t>
      </w:r>
      <w:r>
        <w:rPr>
          <w:sz w:val="24"/>
          <w:szCs w:val="24"/>
        </w:rPr>
        <w:t xml:space="preserve">o naknadno pronađena imovina </w:t>
      </w:r>
      <w:r w:rsidR="001534F6">
        <w:rPr>
          <w:sz w:val="24"/>
          <w:szCs w:val="24"/>
        </w:rPr>
        <w:t>nakon zaključenja postupka nad stečajnom masom, stečajni upravitelj bi predložio stečajnom sudu nastavak radi daljnje naknadne diobe.</w:t>
      </w:r>
    </w:p>
    <w:p w:rsidRDefault="00605485" w:rsidP="00605485" w:rsidR="00605485" w:rsidRPr="00D07F84">
      <w:pPr>
        <w:pStyle w:val="Bezproreda1"/>
        <w:spacing w:after="0"/>
        <w:rPr>
          <w:sz w:val="24"/>
          <w:szCs w:val="24"/>
        </w:rPr>
      </w:pPr>
    </w:p>
    <w:p w:rsidRDefault="001534F6" w:rsidP="009C0D7A" w:rsidR="009C0D7A">
      <w:pPr>
        <w:pStyle w:val="Bezproreda1"/>
        <w:spacing w:after="0"/>
        <w:rPr>
          <w:rFonts w:cs="Times New Roman"/>
          <w:sz w:val="24"/>
          <w:szCs w:val="24"/>
        </w:rPr>
      </w:pPr>
      <w:r>
        <w:rPr>
          <w:rFonts w:cs="Times New Roman"/>
          <w:sz w:val="24"/>
          <w:szCs w:val="24"/>
        </w:rPr>
        <w:t xml:space="preserve">Shodno iznesenome </w:t>
      </w:r>
      <w:r w:rsidR="009C0D7A" w:rsidRPr="00194D1D">
        <w:rPr>
          <w:rFonts w:cs="Times New Roman"/>
          <w:sz w:val="24"/>
          <w:szCs w:val="24"/>
        </w:rPr>
        <w:t xml:space="preserve"> stečajni upravitelj </w:t>
      </w:r>
    </w:p>
    <w:p w:rsidRDefault="009C0D7A" w:rsidP="009C0D7A" w:rsidR="009C0D7A">
      <w:pPr>
        <w:pStyle w:val="Bezproreda1"/>
        <w:spacing w:after="0"/>
        <w:rPr>
          <w:rFonts w:cs="Times New Roman"/>
          <w:sz w:val="16"/>
          <w:szCs w:val="16"/>
        </w:rPr>
      </w:pPr>
    </w:p>
    <w:p w:rsidRDefault="00EE6147" w:rsidP="009C0D7A" w:rsidR="00EE6147" w:rsidRPr="005A73E6">
      <w:pPr>
        <w:pStyle w:val="Bezproreda1"/>
        <w:spacing w:after="0"/>
        <w:rPr>
          <w:rFonts w:cs="Times New Roman"/>
          <w:sz w:val="16"/>
          <w:szCs w:val="16"/>
        </w:rPr>
      </w:pPr>
    </w:p>
    <w:p w:rsidRDefault="009C0D7A" w:rsidP="009C0D7A" w:rsidR="009C0D7A" w:rsidRPr="00194D1D">
      <w:pPr>
        <w:pStyle w:val="Bezproreda1"/>
        <w:spacing w:after="0"/>
        <w:jc w:val="center"/>
        <w:rPr>
          <w:rFonts w:cs="Times New Roman"/>
          <w:sz w:val="24"/>
          <w:szCs w:val="24"/>
        </w:rPr>
      </w:pPr>
      <w:r>
        <w:rPr>
          <w:rFonts w:cs="Times New Roman"/>
          <w:sz w:val="24"/>
          <w:szCs w:val="24"/>
        </w:rPr>
        <w:t>predlaže</w:t>
      </w:r>
      <w:r w:rsidR="001534F6">
        <w:rPr>
          <w:rFonts w:cs="Times New Roman"/>
          <w:sz w:val="24"/>
          <w:szCs w:val="24"/>
        </w:rPr>
        <w:t xml:space="preserve"> stečajnom sudu </w:t>
      </w:r>
    </w:p>
    <w:p w:rsidRDefault="009C0D7A" w:rsidP="009C0D7A" w:rsidR="009C0D7A">
      <w:pPr>
        <w:pStyle w:val="Bezproreda1"/>
        <w:spacing w:after="0"/>
        <w:rPr>
          <w:rFonts w:cs="Times New Roman" w:hAnsi="Times New Roman" w:ascii="Times New Roman"/>
          <w:sz w:val="16"/>
          <w:szCs w:val="16"/>
        </w:rPr>
      </w:pPr>
    </w:p>
    <w:p w:rsidRDefault="00EE6147" w:rsidP="009C0D7A" w:rsidR="00EE6147" w:rsidRPr="005A73E6">
      <w:pPr>
        <w:pStyle w:val="Bezproreda1"/>
        <w:spacing w:after="0"/>
        <w:rPr>
          <w:rFonts w:cs="Times New Roman" w:hAnsi="Times New Roman" w:ascii="Times New Roman"/>
          <w:sz w:val="16"/>
          <w:szCs w:val="16"/>
        </w:rPr>
      </w:pPr>
    </w:p>
    <w:p w:rsidRDefault="00EE6147" w:rsidP="009C0D7A" w:rsidR="00EE6147">
      <w:pPr>
        <w:pStyle w:val="Bezproreda1"/>
        <w:numPr>
          <w:ilvl w:val="0"/>
          <w:numId w:val="2"/>
        </w:numPr>
        <w:spacing w:after="0"/>
        <w:jc w:val="both"/>
      </w:pPr>
      <w:r>
        <w:t>da se prihvati Završno izvješće i Završni račun stečajnog upravitelja</w:t>
      </w:r>
    </w:p>
    <w:p w:rsidRDefault="00EE6147" w:rsidP="00EE6147" w:rsidR="00EE6147" w:rsidRPr="00EE6147">
      <w:pPr>
        <w:pStyle w:val="Bezproreda1"/>
        <w:spacing w:after="0"/>
        <w:ind w:left="360"/>
        <w:jc w:val="both"/>
        <w:rPr>
          <w:sz w:val="16"/>
          <w:szCs w:val="16"/>
        </w:rPr>
      </w:pPr>
    </w:p>
    <w:p w:rsidRDefault="009C0D7A" w:rsidP="009C0D7A" w:rsidR="001534F6">
      <w:pPr>
        <w:pStyle w:val="Bezproreda1"/>
        <w:numPr>
          <w:ilvl w:val="0"/>
          <w:numId w:val="2"/>
        </w:numPr>
        <w:spacing w:after="0"/>
        <w:jc w:val="both"/>
      </w:pPr>
      <w:r>
        <w:t xml:space="preserve">da </w:t>
      </w:r>
      <w:r w:rsidR="001534F6">
        <w:t xml:space="preserve">stečajni sudac donese zaključak kojim se nalaže stečajnom upravitelju da iznos sredstava od </w:t>
      </w:r>
      <w:r w:rsidR="00834887" w:rsidRPr="00834887">
        <w:rPr>
          <w:lang w:val="en-US"/>
        </w:rPr>
        <w:t>86.501,64</w:t>
      </w:r>
      <w:r w:rsidR="00834887" w:rsidRPr="00834887">
        <w:rPr>
          <w:i/>
          <w:lang w:val="en-US"/>
        </w:rPr>
        <w:t xml:space="preserve"> </w:t>
      </w:r>
      <w:r w:rsidR="00834887">
        <w:rPr>
          <w:i/>
          <w:lang w:val="en-US"/>
        </w:rPr>
        <w:t>k</w:t>
      </w:r>
      <w:r w:rsidR="001534F6">
        <w:t>n doznači na sudski depozit u korist stečajne mase Stib nekretnine d.o.o., a u svrhu rezervacije za neisplaćeni dio vjerovnicima I višeg isp</w:t>
      </w:r>
      <w:r w:rsidR="00834887">
        <w:t>latnog</w:t>
      </w:r>
      <w:r w:rsidR="001534F6">
        <w:t xml:space="preserve"> reda, odnosno radnicima, te rezervacije za troškove koji bi proizašli iz sudskih sporova koji su u  tijeku, a kako je to obrazloženo u ovom izvješću</w:t>
      </w:r>
    </w:p>
    <w:p w:rsidRDefault="001534F6" w:rsidP="00834887" w:rsidR="001534F6" w:rsidRPr="00834887">
      <w:pPr>
        <w:pStyle w:val="Odlomakpopisa"/>
        <w:spacing w:after="0"/>
        <w:ind w:left="709"/>
        <w:rPr>
          <w:sz w:val="16"/>
          <w:szCs w:val="16"/>
        </w:rPr>
      </w:pPr>
    </w:p>
    <w:p w:rsidRDefault="001534F6" w:rsidP="009C0D7A" w:rsidR="009C0D7A">
      <w:pPr>
        <w:pStyle w:val="Bezproreda1"/>
        <w:numPr>
          <w:ilvl w:val="0"/>
          <w:numId w:val="2"/>
        </w:numPr>
        <w:spacing w:after="0"/>
        <w:jc w:val="both"/>
      </w:pPr>
      <w:r>
        <w:t xml:space="preserve">da </w:t>
      </w:r>
      <w:r w:rsidR="009C0D7A">
        <w:t xml:space="preserve">se zaključi stečajni postupak nad stečajnom masom </w:t>
      </w:r>
    </w:p>
    <w:p w:rsidRDefault="009C0D7A" w:rsidP="009C0D7A" w:rsidR="009C0D7A">
      <w:pPr>
        <w:pStyle w:val="Bezproreda1"/>
        <w:rPr>
          <w:rFonts w:cs="Times New Roman" w:hAnsi="Times New Roman" w:ascii="Times New Roman"/>
          <w:sz w:val="24"/>
          <w:szCs w:val="24"/>
        </w:rPr>
      </w:pPr>
    </w:p>
    <w:p w:rsidRDefault="009C0D7A" w:rsidP="009C0D7A" w:rsidR="009C0D7A">
      <w:pPr>
        <w:pStyle w:val="Bezproreda1"/>
        <w:rPr>
          <w:rFonts w:cs="Times New Roman" w:hAnsi="Times New Roman" w:ascii="Times New Roman"/>
          <w:sz w:val="24"/>
          <w:szCs w:val="24"/>
        </w:rPr>
      </w:pPr>
    </w:p>
    <w:p w:rsidRDefault="00EE6147" w:rsidP="009C0D7A" w:rsidR="00EE6147" w:rsidRPr="00BC2DB2">
      <w:pPr>
        <w:pStyle w:val="Bezproreda1"/>
        <w:rPr>
          <w:rFonts w:cs="Times New Roman" w:hAnsi="Times New Roman" w:ascii="Times New Roman"/>
          <w:sz w:val="24"/>
          <w:szCs w:val="24"/>
        </w:rPr>
      </w:pPr>
    </w:p>
    <w:p w:rsidRDefault="009C0D7A" w:rsidP="009C0D7A" w:rsidR="009C0D7A">
      <w:pPr>
        <w:pStyle w:val="Bezproreda1"/>
        <w:spacing w:after="0"/>
        <w:rPr>
          <w:rFonts w:cs="Times New Roman"/>
        </w:rPr>
      </w:pPr>
      <w:r>
        <w:t xml:space="preserve">           </w:t>
      </w:r>
      <w:r w:rsidRPr="004E4393">
        <w:t>Mjesto i datum</w:t>
      </w:r>
      <w:r>
        <w:t>:</w:t>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t xml:space="preserve">                 </w:t>
      </w:r>
      <w:r w:rsidR="00EE6147">
        <w:t xml:space="preserve">  </w:t>
      </w:r>
      <w:r>
        <w:t>S</w:t>
      </w:r>
      <w:r w:rsidRPr="004E4393">
        <w:t>tečajni upravitelj</w:t>
      </w:r>
      <w:r>
        <w:t>:</w:t>
      </w:r>
    </w:p>
    <w:p w:rsidRDefault="009C0D7A" w:rsidP="009C0D7A" w:rsidR="009C0D7A" w:rsidRPr="004E4393">
      <w:pPr>
        <w:pStyle w:val="Bezproreda1"/>
        <w:spacing w:after="0"/>
        <w:rPr>
          <w:rFonts w:cs="Times New Roman"/>
          <w:sz w:val="16"/>
          <w:szCs w:val="16"/>
        </w:rPr>
      </w:pPr>
    </w:p>
    <w:p w:rsidRDefault="001534F6" w:rsidP="009C0D7A" w:rsidR="00605485">
      <w:pPr>
        <w:pStyle w:val="Bezproreda1"/>
        <w:spacing w:after="0"/>
      </w:pPr>
      <w:r>
        <w:t xml:space="preserve"> </w:t>
      </w:r>
      <w:r w:rsidR="009C0D7A">
        <w:t xml:space="preserve">Zagreb, </w:t>
      </w:r>
      <w:smartTag w:element="date" w:uri="urn:schemas-microsoft-com:office:smarttags">
        <w:smartTagPr>
          <w:attr w:val="2017" w:name="Year"/>
          <w:attr w:val="25" w:name="Day"/>
          <w:attr w:val="05" w:name="Month"/>
          <w:attr w:val="trans" w:name="ls"/>
        </w:smartTagPr>
        <w:r w:rsidR="00834887">
          <w:t>25</w:t>
        </w:r>
        <w:r w:rsidR="00EE6147">
          <w:t>.05</w:t>
        </w:r>
        <w:r w:rsidR="009C0D7A">
          <w:t>.2017.</w:t>
        </w:r>
      </w:smartTag>
      <w:r w:rsidR="009C0D7A">
        <w:t xml:space="preserve"> godine</w:t>
      </w:r>
      <w:r w:rsidR="009C0D7A">
        <w:rPr>
          <w:rFonts w:cs="Times New Roman"/>
        </w:rPr>
        <w:tab/>
      </w:r>
      <w:r w:rsidR="009C0D7A">
        <w:rPr>
          <w:rFonts w:cs="Times New Roman"/>
        </w:rPr>
        <w:tab/>
      </w:r>
      <w:r w:rsidR="009C0D7A">
        <w:rPr>
          <w:rFonts w:cs="Times New Roman"/>
        </w:rPr>
        <w:tab/>
      </w:r>
      <w:r w:rsidR="009C0D7A">
        <w:rPr>
          <w:rFonts w:cs="Times New Roman"/>
        </w:rPr>
        <w:tab/>
      </w:r>
      <w:r w:rsidR="009C0D7A">
        <w:rPr>
          <w:rFonts w:cs="Times New Roman"/>
        </w:rPr>
        <w:tab/>
      </w:r>
      <w:r w:rsidR="009C0D7A">
        <w:rPr>
          <w:rFonts w:cs="Times New Roman"/>
        </w:rPr>
        <w:tab/>
      </w:r>
      <w:r w:rsidR="009C0D7A">
        <w:t>Marinko Paić,univ.spec.oec.</w:t>
      </w: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451ACD" w:rsidP="009C0D7A" w:rsidR="00451ACD">
      <w:pPr>
        <w:pStyle w:val="Bezproreda1"/>
        <w:spacing w:after="0"/>
      </w:pPr>
    </w:p>
    <w:p w:rsidRDefault="005E62A9" w:rsidP="009C0D7A" w:rsidR="005E62A9">
      <w:pPr>
        <w:pStyle w:val="Bezproreda1"/>
        <w:spacing w:after="0"/>
      </w:pPr>
    </w:p>
    <w:p w:rsidRDefault="005E62A9" w:rsidP="009C0D7A" w:rsidR="005E62A9">
      <w:pPr>
        <w:pStyle w:val="Bezproreda1"/>
        <w:spacing w:after="0"/>
      </w:pPr>
    </w:p>
    <w:p w:rsidRDefault="005E62A9" w:rsidP="009C0D7A" w:rsidR="005E62A9">
      <w:pPr>
        <w:pStyle w:val="Bezproreda1"/>
        <w:spacing w:after="0"/>
      </w:pPr>
    </w:p>
    <w:p w:rsidRDefault="005E62A9" w:rsidP="009C0D7A" w:rsidR="005E62A9">
      <w:pPr>
        <w:pStyle w:val="Bezproreda1"/>
        <w:spacing w:after="0"/>
      </w:pPr>
    </w:p>
    <w:p w:rsidRDefault="005E62A9" w:rsidP="009C0D7A" w:rsidR="005E62A9">
      <w:pPr>
        <w:pStyle w:val="Bezproreda1"/>
        <w:spacing w:after="0"/>
      </w:pPr>
    </w:p>
    <w:p w:rsidRDefault="00451ACD" w:rsidP="009C0D7A" w:rsidR="00451ACD" w:rsidRPr="00D07F84">
      <w:pPr>
        <w:pStyle w:val="Bezproreda1"/>
        <w:spacing w:after="0"/>
        <w:rPr>
          <w:sz w:val="24"/>
          <w:szCs w:val="24"/>
        </w:rPr>
      </w:pPr>
    </w:p>
    <w:sectPr w:rsidSect="00605485" w:rsidR="00451ACD" w:rsidRPr="00D07F84">
      <w:footerReference w:type="even" r:id="rId13"/>
      <w:footerReference w:type="default" r:id="rId14"/>
      <w:pgSz w:h="16838" w:w="11906"/>
      <w:pgMar w:gutter="0" w:footer="708" w:header="708" w:left="1417" w:bottom="720" w:right="1106" w:top="90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7558" w:rsidR="00DB7558">
      <w:r>
        <w:separator/>
      </w:r>
    </w:p>
  </w:endnote>
  <w:endnote w:id="0" w:type="continuationSeparator">
    <w:p w:rsidRDefault="00DB7558" w:rsidR="00DB75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2BC" w:rsidP="00004D62" w:rsidR="00EE42B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42BC" w:rsidP="00004D62" w:rsidR="00EE42B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2BC" w:rsidP="00004D62" w:rsidR="00EE42B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44E3">
      <w:rPr>
        <w:rStyle w:val="Brojstranice"/>
        <w:noProof/>
      </w:rPr>
      <w:t>7</w:t>
    </w:r>
    <w:r>
      <w:rPr>
        <w:rStyle w:val="Brojstranice"/>
      </w:rPr>
      <w:fldChar w:fldCharType="end"/>
    </w:r>
  </w:p>
  <w:p w:rsidRDefault="00EE42BC" w:rsidP="00004D62" w:rsidR="00EE42B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7558" w:rsidR="00DB7558">
      <w:r>
        <w:separator/>
      </w:r>
    </w:p>
  </w:footnote>
  <w:footnote w:id="0" w:type="continuationSeparator">
    <w:p w:rsidRDefault="00DB7558" w:rsidR="00DB755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97682"/>
    <w:multiLevelType w:val="hybridMultilevel"/>
    <w:tmpl w:val="3C18B430"/>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5EC4EB5"/>
    <w:multiLevelType w:val="hybridMultilevel"/>
    <w:tmpl w:val="58B8F06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DB471DE"/>
    <w:multiLevelType w:val="hybridMultilevel"/>
    <w:tmpl w:val="5DAC10D6"/>
    <w:lvl w:tplc="04090001" w:ilvl="0">
      <w:start w:val="1"/>
      <w:numFmt w:val="bullet"/>
      <w:lvlText w:val=""/>
      <w:lvlJc w:val="left"/>
      <w:pPr>
        <w:tabs>
          <w:tab w:pos="720" w:val="num"/>
        </w:tabs>
        <w:ind w:hanging="360" w:left="720"/>
      </w:pPr>
      <w:rPr>
        <w:rFonts w:hAnsi="Symbol" w:ascii="Symbol"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3">
    <w:nsid w:val="116B6477"/>
    <w:multiLevelType w:val="hybridMultilevel"/>
    <w:tmpl w:val="9BDA98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0B27FA"/>
    <w:multiLevelType w:val="hybridMultilevel"/>
    <w:tmpl w:val="A2B467C2"/>
    <w:lvl w:tplc="04090001" w:ilvl="0">
      <w:start w:val="1"/>
      <w:numFmt w:val="bullet"/>
      <w:lvlText w:val=""/>
      <w:lvlJc w:val="left"/>
      <w:pPr>
        <w:tabs>
          <w:tab w:pos="720" w:val="num"/>
        </w:tabs>
        <w:ind w:hanging="360" w:left="720"/>
      </w:pPr>
      <w:rPr>
        <w:rFonts w:hAnsi="Symbol" w:ascii="Symbol"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5">
    <w:nsid w:val="28F85ABC"/>
    <w:multiLevelType w:val="hybridMultilevel"/>
    <w:tmpl w:val="2A68472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25527C5"/>
    <w:multiLevelType w:val="multilevel"/>
    <w:tmpl w:val="08445830"/>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3C46155D"/>
    <w:multiLevelType w:val="hybridMultilevel"/>
    <w:tmpl w:val="F08E22E8"/>
    <w:lvl w:tplc="041A000F" w:ilvl="0">
      <w:start w:val="1"/>
      <w:numFmt w:val="decimal"/>
      <w:lvlText w:val="%1."/>
      <w:lvlJc w:val="left"/>
      <w:pPr>
        <w:tabs>
          <w:tab w:pos="720" w:val="num"/>
        </w:tabs>
        <w:ind w:hanging="360" w:left="720"/>
      </w:pPr>
      <w:rPr>
        <w:rFonts w:hint="default"/>
      </w:rPr>
    </w:lvl>
    <w:lvl w:tplc="4BBCD59A" w:ilvl="1">
      <w:start w:val="4"/>
      <w:numFmt w:val="bullet"/>
      <w:lvlText w:val="-"/>
      <w:lvlJc w:val="left"/>
      <w:pPr>
        <w:tabs>
          <w:tab w:pos="1440" w:val="num"/>
        </w:tabs>
        <w:ind w:hanging="360" w:left="1440"/>
      </w:pPr>
      <w:rPr>
        <w:rFonts w:cs="Times New Roman" w:eastAsia="Times New Roman" w:hAnsi="Bookman Old Style" w:ascii="Bookman Old Style" w:hint="default"/>
      </w:r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4483BB6"/>
    <w:multiLevelType w:val="hybridMultilevel"/>
    <w:tmpl w:val="D5B89056"/>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45FC0C3F"/>
    <w:multiLevelType w:val="multilevel"/>
    <w:tmpl w:val="D5B89056"/>
    <w:lvl w:ilvl="0">
      <w:start w:val="4"/>
      <w:numFmt w:val="bullet"/>
      <w:lvlText w:val="-"/>
      <w:lvlJc w:val="left"/>
      <w:pPr>
        <w:tabs>
          <w:tab w:pos="1800" w:val="num"/>
        </w:tabs>
        <w:ind w:hanging="360" w:left="1800"/>
      </w:pPr>
      <w:rPr>
        <w:rFonts w:cs="Times New Roman" w:eastAsia="Times New Roman" w:hAnsi="Bookman Old Style" w:ascii="Bookman Old Style" w:hint="default"/>
      </w:rPr>
    </w:lvl>
    <w:lvl w:ilvl="1">
      <w:start w:val="1"/>
      <w:numFmt w:val="bullet"/>
      <w:lvlText w:val="o"/>
      <w:lvlJc w:val="left"/>
      <w:pPr>
        <w:tabs>
          <w:tab w:pos="1440" w:val="num"/>
        </w:tabs>
        <w:ind w:hanging="360" w:left="1440"/>
      </w:pPr>
      <w:rPr>
        <w:rFonts w:cs="Courier New" w:hAnsi="Courier New" w:ascii="Courier New" w:hint="default"/>
      </w:rPr>
    </w:lvl>
    <w:lvl w:ilvl="2">
      <w:start w:val="1"/>
      <w:numFmt w:val="bullet"/>
      <w:lvlText w:val=""/>
      <w:lvlJc w:val="left"/>
      <w:pPr>
        <w:tabs>
          <w:tab w:pos="2160" w:val="num"/>
        </w:tabs>
        <w:ind w:hanging="360" w:left="2160"/>
      </w:pPr>
      <w:rPr>
        <w:rFonts w:hAnsi="Wingdings" w:ascii="Wingdings" w:hint="default"/>
      </w:rPr>
    </w:lvl>
    <w:lvl w:ilvl="3">
      <w:start w:val="1"/>
      <w:numFmt w:val="bullet"/>
      <w:lvlText w:val=""/>
      <w:lvlJc w:val="left"/>
      <w:pPr>
        <w:tabs>
          <w:tab w:pos="2880" w:val="num"/>
        </w:tabs>
        <w:ind w:hanging="360" w:left="2880"/>
      </w:pPr>
      <w:rPr>
        <w:rFonts w:hAnsi="Symbol" w:ascii="Symbol" w:hint="default"/>
      </w:rPr>
    </w:lvl>
    <w:lvl w:ilvl="4">
      <w:start w:val="1"/>
      <w:numFmt w:val="bullet"/>
      <w:lvlText w:val="o"/>
      <w:lvlJc w:val="left"/>
      <w:pPr>
        <w:tabs>
          <w:tab w:pos="3600" w:val="num"/>
        </w:tabs>
        <w:ind w:hanging="360" w:left="3600"/>
      </w:pPr>
      <w:rPr>
        <w:rFonts w:cs="Courier New" w:hAnsi="Courier New" w:ascii="Courier New" w:hint="default"/>
      </w:rPr>
    </w:lvl>
    <w:lvl w:ilvl="5">
      <w:start w:val="1"/>
      <w:numFmt w:val="bullet"/>
      <w:lvlText w:val=""/>
      <w:lvlJc w:val="left"/>
      <w:pPr>
        <w:tabs>
          <w:tab w:pos="4320" w:val="num"/>
        </w:tabs>
        <w:ind w:hanging="360" w:left="4320"/>
      </w:pPr>
      <w:rPr>
        <w:rFonts w:hAnsi="Wingdings" w:ascii="Wingdings" w:hint="default"/>
      </w:rPr>
    </w:lvl>
    <w:lvl w:ilvl="6">
      <w:start w:val="1"/>
      <w:numFmt w:val="bullet"/>
      <w:lvlText w:val=""/>
      <w:lvlJc w:val="left"/>
      <w:pPr>
        <w:tabs>
          <w:tab w:pos="5040" w:val="num"/>
        </w:tabs>
        <w:ind w:hanging="360" w:left="5040"/>
      </w:pPr>
      <w:rPr>
        <w:rFonts w:hAnsi="Symbol" w:ascii="Symbol" w:hint="default"/>
      </w:rPr>
    </w:lvl>
    <w:lvl w:ilvl="7">
      <w:start w:val="1"/>
      <w:numFmt w:val="bullet"/>
      <w:lvlText w:val="o"/>
      <w:lvlJc w:val="left"/>
      <w:pPr>
        <w:tabs>
          <w:tab w:pos="5760" w:val="num"/>
        </w:tabs>
        <w:ind w:hanging="360" w:left="5760"/>
      </w:pPr>
      <w:rPr>
        <w:rFonts w:cs="Courier New" w:hAnsi="Courier New" w:ascii="Courier New" w:hint="default"/>
      </w:rPr>
    </w:lvl>
    <w:lvl w:ilvl="8">
      <w:start w:val="1"/>
      <w:numFmt w:val="bullet"/>
      <w:lvlText w:val=""/>
      <w:lvlJc w:val="left"/>
      <w:pPr>
        <w:tabs>
          <w:tab w:pos="6480" w:val="num"/>
        </w:tabs>
        <w:ind w:hanging="360" w:left="6480"/>
      </w:pPr>
      <w:rPr>
        <w:rFonts w:hAnsi="Wingdings" w:ascii="Wingdings" w:hint="default"/>
      </w:rPr>
    </w:lvl>
  </w:abstractNum>
  <w:abstractNum w:abstractNumId="10">
    <w:nsid w:val="46014F91"/>
    <w:multiLevelType w:val="hybridMultilevel"/>
    <w:tmpl w:val="5EC04E7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D056B77"/>
    <w:multiLevelType w:val="hybridMultilevel"/>
    <w:tmpl w:val="0844583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543A0B75"/>
    <w:multiLevelType w:val="hybridMultilevel"/>
    <w:tmpl w:val="4C30306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6C833BE3"/>
    <w:multiLevelType w:val="hybridMultilevel"/>
    <w:tmpl w:val="14E61138"/>
    <w:lvl w:tplc="32DEB660" w:ilvl="0">
      <w:start w:val="1"/>
      <w:numFmt w:val="upperRoman"/>
      <w:lvlText w:val="%1."/>
      <w:lvlJc w:val="left"/>
      <w:pPr>
        <w:tabs>
          <w:tab w:pos="1080" w:val="num"/>
        </w:tabs>
        <w:ind w:hanging="720" w:left="1080"/>
      </w:pPr>
    </w:lvl>
    <w:lvl w:tplc="053ADAD6" w:ilvl="1">
      <w:start w:val="1"/>
      <w:numFmt w:val="decimal"/>
      <w:lvlText w:val="%2."/>
      <w:lvlJc w:val="left"/>
      <w:pPr>
        <w:tabs>
          <w:tab w:pos="502" w:val="num"/>
        </w:tabs>
        <w:ind w:hanging="360" w:left="502"/>
      </w:pPr>
      <w:rPr>
        <w:sz w:val="20"/>
        <w:szCs w:val="20"/>
      </w:r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4">
    <w:nsid w:val="74775158"/>
    <w:multiLevelType w:val="hybridMultilevel"/>
    <w:tmpl w:val="B0EE3B8C"/>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5">
    <w:nsid w:val="78E70137"/>
    <w:multiLevelType w:val="hybridMultilevel"/>
    <w:tmpl w:val="C5C81EB8"/>
    <w:lvl w:tplc="E9EA6D9E" w:ilvl="0">
      <w:start w:val="1"/>
      <w:numFmt w:val="decimal"/>
      <w:lvlText w:val="%1."/>
      <w:lvlJc w:val="left"/>
      <w:pPr>
        <w:ind w:hanging="360" w:left="720"/>
      </w:pPr>
      <w:rPr>
        <w:sz w:val="20"/>
        <w:szCs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2"/>
  </w:num>
  <w:num w:numId="3">
    <w:abstractNumId w:val="7"/>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9"/>
  </w:num>
  <w:num w:numId="7">
    <w:abstractNumId w:val="8"/>
  </w:num>
  <w:num w:numId="8">
    <w:abstractNumId w:val="0"/>
  </w:num>
  <w:num w:numId="9">
    <w:abstractNumId w:val="10"/>
  </w:num>
  <w:num w:numId="10">
    <w:abstractNumId w:val="11"/>
  </w:num>
  <w:num w:numId="11">
    <w:abstractNumId w:val="6"/>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 w:numId="17">
    <w:abstractNumId w:val="3"/>
  </w:num>
  <w:num w:numId="1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D62"/>
    <w:rsid w:val="00004D62"/>
    <w:rsid w:val="000514A3"/>
    <w:rsid w:val="000B575B"/>
    <w:rsid w:val="00117E03"/>
    <w:rsid w:val="001534F6"/>
    <w:rsid w:val="001548C2"/>
    <w:rsid w:val="00164029"/>
    <w:rsid w:val="00193071"/>
    <w:rsid w:val="001B3E52"/>
    <w:rsid w:val="001C2C57"/>
    <w:rsid w:val="001D6D54"/>
    <w:rsid w:val="002000C1"/>
    <w:rsid w:val="002318A6"/>
    <w:rsid w:val="002B35B5"/>
    <w:rsid w:val="002D3F86"/>
    <w:rsid w:val="00301CFA"/>
    <w:rsid w:val="0031001E"/>
    <w:rsid w:val="003112DA"/>
    <w:rsid w:val="00320C55"/>
    <w:rsid w:val="0037615A"/>
    <w:rsid w:val="003766EE"/>
    <w:rsid w:val="003877F3"/>
    <w:rsid w:val="003B1F08"/>
    <w:rsid w:val="003B2822"/>
    <w:rsid w:val="003B3852"/>
    <w:rsid w:val="003E0564"/>
    <w:rsid w:val="003E389B"/>
    <w:rsid w:val="003F1515"/>
    <w:rsid w:val="0041245A"/>
    <w:rsid w:val="00451ACD"/>
    <w:rsid w:val="004764C6"/>
    <w:rsid w:val="00486B95"/>
    <w:rsid w:val="004E44E3"/>
    <w:rsid w:val="00504A26"/>
    <w:rsid w:val="00510A92"/>
    <w:rsid w:val="00533D46"/>
    <w:rsid w:val="00574B2D"/>
    <w:rsid w:val="00575218"/>
    <w:rsid w:val="005766D9"/>
    <w:rsid w:val="00577B33"/>
    <w:rsid w:val="005E1084"/>
    <w:rsid w:val="005E62A9"/>
    <w:rsid w:val="005F18E7"/>
    <w:rsid w:val="005F619C"/>
    <w:rsid w:val="00605485"/>
    <w:rsid w:val="00617B4C"/>
    <w:rsid w:val="00620CDB"/>
    <w:rsid w:val="00626331"/>
    <w:rsid w:val="006631E1"/>
    <w:rsid w:val="006B0042"/>
    <w:rsid w:val="006B159B"/>
    <w:rsid w:val="006D0A00"/>
    <w:rsid w:val="006D5D5D"/>
    <w:rsid w:val="007359CC"/>
    <w:rsid w:val="007558F3"/>
    <w:rsid w:val="007652DA"/>
    <w:rsid w:val="00775273"/>
    <w:rsid w:val="007B282D"/>
    <w:rsid w:val="007F3CDE"/>
    <w:rsid w:val="0082545A"/>
    <w:rsid w:val="00834887"/>
    <w:rsid w:val="008360DA"/>
    <w:rsid w:val="0084195F"/>
    <w:rsid w:val="00876B5C"/>
    <w:rsid w:val="008870BD"/>
    <w:rsid w:val="008A4470"/>
    <w:rsid w:val="008B5943"/>
    <w:rsid w:val="008C2753"/>
    <w:rsid w:val="008D676F"/>
    <w:rsid w:val="008E4E98"/>
    <w:rsid w:val="008E5FDD"/>
    <w:rsid w:val="009269D3"/>
    <w:rsid w:val="009306FA"/>
    <w:rsid w:val="00931288"/>
    <w:rsid w:val="00942CBD"/>
    <w:rsid w:val="00964D2B"/>
    <w:rsid w:val="0099589F"/>
    <w:rsid w:val="00997FDE"/>
    <w:rsid w:val="009A28B9"/>
    <w:rsid w:val="009A39A2"/>
    <w:rsid w:val="009B0C94"/>
    <w:rsid w:val="009C0D7A"/>
    <w:rsid w:val="009D1DA1"/>
    <w:rsid w:val="009E4869"/>
    <w:rsid w:val="009F54F1"/>
    <w:rsid w:val="00A05797"/>
    <w:rsid w:val="00A338DA"/>
    <w:rsid w:val="00A36EAD"/>
    <w:rsid w:val="00A45024"/>
    <w:rsid w:val="00A712BD"/>
    <w:rsid w:val="00A736BB"/>
    <w:rsid w:val="00A94B23"/>
    <w:rsid w:val="00A95A6C"/>
    <w:rsid w:val="00AB190F"/>
    <w:rsid w:val="00AC427A"/>
    <w:rsid w:val="00AE655F"/>
    <w:rsid w:val="00AE7329"/>
    <w:rsid w:val="00AF207C"/>
    <w:rsid w:val="00AF3C74"/>
    <w:rsid w:val="00B130EC"/>
    <w:rsid w:val="00B24A63"/>
    <w:rsid w:val="00B32351"/>
    <w:rsid w:val="00B6238B"/>
    <w:rsid w:val="00BA36FB"/>
    <w:rsid w:val="00BE0DEA"/>
    <w:rsid w:val="00C05924"/>
    <w:rsid w:val="00C81229"/>
    <w:rsid w:val="00C816E9"/>
    <w:rsid w:val="00C903D3"/>
    <w:rsid w:val="00C9175D"/>
    <w:rsid w:val="00CD0D9B"/>
    <w:rsid w:val="00CE5774"/>
    <w:rsid w:val="00D01D9E"/>
    <w:rsid w:val="00D07F84"/>
    <w:rsid w:val="00D2490B"/>
    <w:rsid w:val="00D332AA"/>
    <w:rsid w:val="00D4640C"/>
    <w:rsid w:val="00D60289"/>
    <w:rsid w:val="00DB1913"/>
    <w:rsid w:val="00DB7558"/>
    <w:rsid w:val="00DC45DF"/>
    <w:rsid w:val="00DD6824"/>
    <w:rsid w:val="00E05A1C"/>
    <w:rsid w:val="00E12F49"/>
    <w:rsid w:val="00E522B9"/>
    <w:rsid w:val="00E60E57"/>
    <w:rsid w:val="00E7301A"/>
    <w:rsid w:val="00E80A7E"/>
    <w:rsid w:val="00EA0A69"/>
    <w:rsid w:val="00EA5EE2"/>
    <w:rsid w:val="00EE3570"/>
    <w:rsid w:val="00EE42BC"/>
    <w:rsid w:val="00EE529E"/>
    <w:rsid w:val="00EE6147"/>
    <w:rsid w:val="00EF34FF"/>
    <w:rsid w:val="00EF522B"/>
    <w:rsid w:val="00F2362D"/>
    <w:rsid w:val="00F45611"/>
    <w:rsid w:val="00F47189"/>
    <w:rsid w:val="00F63C2A"/>
    <w:rsid w:val="00F669B6"/>
    <w:rsid w:val="00F724F5"/>
    <w:rsid w:val="00F82190"/>
    <w:rsid w:val="00FA1118"/>
    <w:rsid w:val="00FA28B7"/>
    <w:rsid w:val="00FB2735"/>
    <w:rsid w:val="00FB476A"/>
    <w:rsid w:val="00FD21DD"/>
    <w:rsid w:val="00FD627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04D62"/>
    <w:pPr>
      <w:spacing w:after="80"/>
    </w:pPr>
    <w:rPr>
      <w:rFonts w:cs="Calibri" w:eastAsia="SimSun"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rsid w:val="00004D62"/>
    <w:pPr>
      <w:spacing w:after="80"/>
    </w:pPr>
    <w:rPr>
      <w:rFonts w:cs="Calibri" w:eastAsia="SimSun" w:hAnsi="Calibri" w:ascii="Calibri"/>
      <w:sz w:val="22"/>
      <w:szCs w:val="22"/>
      <w:lang w:eastAsia="en-US"/>
    </w:rPr>
  </w:style>
  <w:style w:styleId="Podnoje" w:type="paragraph">
    <w:name w:val="footer"/>
    <w:basedOn w:val="Normal"/>
    <w:rsid w:val="00004D62"/>
    <w:pPr>
      <w:tabs>
        <w:tab w:pos="4703" w:val="center"/>
        <w:tab w:pos="9406" w:val="right"/>
      </w:tabs>
    </w:pPr>
  </w:style>
  <w:style w:styleId="Brojstranice" w:type="character">
    <w:name w:val="page number"/>
    <w:basedOn w:val="Zadanifontodlomka"/>
    <w:rsid w:val="00004D62"/>
  </w:style>
  <w:style w:styleId="Hiperveza" w:type="character">
    <w:name w:val="Hyperlink"/>
    <w:basedOn w:val="Zadanifontodlomka"/>
    <w:rsid w:val="00EE529E"/>
    <w:rPr>
      <w:color w:val="0000FF"/>
      <w:u w:val="single"/>
    </w:rPr>
  </w:style>
  <w:style w:customStyle="true" w:styleId="Odlomakpopisa1" w:type="paragraph">
    <w:name w:val="Odlomak popisa1"/>
    <w:basedOn w:val="Normal"/>
    <w:rsid w:val="00FD627A"/>
    <w:pPr>
      <w:spacing w:lineRule="auto" w:line="276" w:after="200"/>
      <w:ind w:left="720"/>
    </w:pPr>
    <w:rPr>
      <w:rFonts w:cs="Times New Roman" w:eastAsia="Times New Roman"/>
    </w:rPr>
  </w:style>
  <w:style w:styleId="Reetkatablice" w:type="table">
    <w:name w:val="Table Grid"/>
    <w:basedOn w:val="Obinatablica"/>
    <w:rsid w:val="00FD627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1534F6"/>
    <w:pPr>
      <w:ind w:left="708"/>
    </w:pPr>
  </w:style>
  <w:style w:styleId="Tekstrezerviranogmjesta" w:type="character">
    <w:name w:val="Placeholder Text"/>
    <w:basedOn w:val="Zadanifontodlomka"/>
    <w:uiPriority w:val="99"/>
    <w:semiHidden/>
    <w:rsid w:val="004E44E3"/>
    <w:rPr>
      <w:color w:val="808080"/>
      <w:bdr w:space="0" w:sz="0" w:color="auto" w:val="none"/>
      <w:shd w:fill="auto" w:color="auto" w:val="clear"/>
    </w:rPr>
  </w:style>
  <w:style w:customStyle="true" w:styleId="eSPISCCParagraphDefaultFont" w:type="character">
    <w:name w:val="eSPIS_CC_Paragraph Default Font"/>
    <w:basedOn w:val="Zadanifontodlomka"/>
    <w:rsid w:val="004E44E3"/>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4E44E3"/>
    <w:rPr>
      <w:rFonts w:cs="Times New Roman"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4E44E3"/>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4E44E3"/>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04D62"/>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004D62"/>
    <w:pPr>
      <w:spacing w:after="80"/>
    </w:pPr>
    <w:rPr>
      <w:rFonts w:ascii="Calibri" w:cs="Calibri" w:eastAsia="SimSun" w:hAnsi="Calibri"/>
      <w:sz w:val="22"/>
      <w:szCs w:val="22"/>
      <w:lang w:eastAsia="en-US"/>
    </w:rPr>
  </w:style>
  <w:style w:styleId="Podnoje" w:type="paragraph">
    <w:name w:val="footer"/>
    <w:basedOn w:val="Normal"/>
    <w:rsid w:val="00004D62"/>
    <w:pPr>
      <w:tabs>
        <w:tab w:pos="4703" w:val="center"/>
        <w:tab w:pos="9406" w:val="right"/>
      </w:tabs>
    </w:pPr>
  </w:style>
  <w:style w:styleId="Brojstranice" w:type="character">
    <w:name w:val="page number"/>
    <w:basedOn w:val="Zadanifontodlomka"/>
    <w:rsid w:val="00004D62"/>
  </w:style>
  <w:style w:styleId="Hiperveza" w:type="character">
    <w:name w:val="Hyperlink"/>
    <w:basedOn w:val="Zadanifontodlomka"/>
    <w:rsid w:val="00EE529E"/>
    <w:rPr>
      <w:color w:val="0000FF"/>
      <w:u w:val="single"/>
    </w:rPr>
  </w:style>
  <w:style w:customStyle="1" w:styleId="Odlomakpopisa1" w:type="paragraph">
    <w:name w:val="Odlomak popisa1"/>
    <w:basedOn w:val="Normal"/>
    <w:rsid w:val="00FD627A"/>
    <w:pPr>
      <w:spacing w:after="200" w:line="276" w:lineRule="auto"/>
      <w:ind w:left="720"/>
    </w:pPr>
    <w:rPr>
      <w:rFonts w:cs="Times New Roman" w:eastAsia="Times New Roman"/>
    </w:rPr>
  </w:style>
  <w:style w:styleId="Reetkatablice" w:type="table">
    <w:name w:val="Table Grid"/>
    <w:basedOn w:val="Obinatablica"/>
    <w:rsid w:val="00FD627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1534F6"/>
    <w:pPr>
      <w:ind w:left="708"/>
    </w:pPr>
  </w:style>
  <w:style w:styleId="Tekstrezerviranogmjesta" w:type="character">
    <w:name w:val="Placeholder Text"/>
    <w:basedOn w:val="Zadanifontodlomka"/>
    <w:uiPriority w:val="99"/>
    <w:semiHidden/>
    <w:rsid w:val="004E44E3"/>
    <w:rPr>
      <w:color w:val="808080"/>
      <w:bdr w:color="auto" w:space="0" w:sz="0" w:val="none"/>
      <w:shd w:color="auto" w:fill="auto" w:val="clear"/>
    </w:rPr>
  </w:style>
  <w:style w:customStyle="1" w:styleId="eSPISCCParagraphDefaultFont" w:type="character">
    <w:name w:val="eSPIS_CC_Paragraph Default Font"/>
    <w:basedOn w:val="Zadanifontodlomka"/>
    <w:rsid w:val="004E44E3"/>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4E44E3"/>
    <w:rPr>
      <w:rFonts w:ascii="Times New Roman" w:cs="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4E44E3"/>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4E44E3"/>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013727">
      <w:bodyDiv w:val="true"/>
      <w:marLeft w:val="0"/>
      <w:marRight w:val="0"/>
      <w:marTop w:val="0"/>
      <w:marBottom w:val="0"/>
      <w:divBdr>
        <w:top w:space="0" w:sz="0" w:color="auto" w:val="none"/>
        <w:left w:space="0" w:sz="0" w:color="auto" w:val="none"/>
        <w:bottom w:space="0" w:sz="0" w:color="auto" w:val="none"/>
        <w:right w:space="0" w:sz="0" w:color="auto" w:val="none"/>
      </w:divBdr>
    </w:div>
    <w:div w:id="396316962">
      <w:bodyDiv w:val="true"/>
      <w:marLeft w:val="0"/>
      <w:marRight w:val="0"/>
      <w:marTop w:val="0"/>
      <w:marBottom w:val="0"/>
      <w:divBdr>
        <w:top w:space="0" w:sz="0" w:color="auto" w:val="none"/>
        <w:left w:space="0" w:sz="0" w:color="auto" w:val="none"/>
        <w:bottom w:space="0" w:sz="0" w:color="auto" w:val="none"/>
        <w:right w:space="0" w:sz="0" w:color="auto" w:val="none"/>
      </w:divBdr>
    </w:div>
    <w:div w:id="494299324">
      <w:bodyDiv w:val="true"/>
      <w:marLeft w:val="0"/>
      <w:marRight w:val="0"/>
      <w:marTop w:val="0"/>
      <w:marBottom w:val="0"/>
      <w:divBdr>
        <w:top w:space="0" w:sz="0" w:color="auto" w:val="none"/>
        <w:left w:space="0" w:sz="0" w:color="auto" w:val="none"/>
        <w:bottom w:space="0" w:sz="0" w:color="auto" w:val="none"/>
        <w:right w:space="0" w:sz="0" w:color="auto" w:val="none"/>
      </w:divBdr>
    </w:div>
    <w:div w:id="600913558">
      <w:bodyDiv w:val="true"/>
      <w:marLeft w:val="0"/>
      <w:marRight w:val="0"/>
      <w:marTop w:val="0"/>
      <w:marBottom w:val="0"/>
      <w:divBdr>
        <w:top w:space="0" w:sz="0" w:color="auto" w:val="none"/>
        <w:left w:space="0" w:sz="0" w:color="auto" w:val="none"/>
        <w:bottom w:space="0" w:sz="0" w:color="auto" w:val="none"/>
        <w:right w:space="0" w:sz="0" w:color="auto" w:val="none"/>
      </w:divBdr>
    </w:div>
    <w:div w:id="1040204769">
      <w:bodyDiv w:val="true"/>
      <w:marLeft w:val="0"/>
      <w:marRight w:val="0"/>
      <w:marTop w:val="0"/>
      <w:marBottom w:val="0"/>
      <w:divBdr>
        <w:top w:space="0" w:sz="0" w:color="auto" w:val="none"/>
        <w:left w:space="0" w:sz="0" w:color="auto" w:val="none"/>
        <w:bottom w:space="0" w:sz="0" w:color="auto" w:val="none"/>
        <w:right w:space="0" w:sz="0" w:color="auto" w:val="none"/>
      </w:divBdr>
    </w:div>
    <w:div w:id="1244754679">
      <w:bodyDiv w:val="true"/>
      <w:marLeft w:val="0"/>
      <w:marRight w:val="0"/>
      <w:marTop w:val="0"/>
      <w:marBottom w:val="0"/>
      <w:divBdr>
        <w:top w:space="0" w:sz="0" w:color="auto" w:val="none"/>
        <w:left w:space="0" w:sz="0" w:color="auto" w:val="none"/>
        <w:bottom w:space="0" w:sz="0" w:color="auto" w:val="none"/>
        <w:right w:space="0" w:sz="0" w:color="auto" w:val="none"/>
      </w:divBdr>
    </w:div>
    <w:div w:id="1397971063">
      <w:bodyDiv w:val="true"/>
      <w:marLeft w:val="0"/>
      <w:marRight w:val="0"/>
      <w:marTop w:val="0"/>
      <w:marBottom w:val="0"/>
      <w:divBdr>
        <w:top w:space="0" w:sz="0" w:color="auto" w:val="none"/>
        <w:left w:space="0" w:sz="0" w:color="auto" w:val="none"/>
        <w:bottom w:space="0" w:sz="0" w:color="auto" w:val="none"/>
        <w:right w:space="0" w:sz="0" w:color="auto" w:val="none"/>
      </w:divBdr>
    </w:div>
    <w:div w:id="1609310162">
      <w:bodyDiv w:val="true"/>
      <w:marLeft w:val="0"/>
      <w:marRight w:val="0"/>
      <w:marTop w:val="0"/>
      <w:marBottom w:val="0"/>
      <w:divBdr>
        <w:top w:space="0" w:sz="0" w:color="auto" w:val="none"/>
        <w:left w:space="0" w:sz="0" w:color="auto" w:val="none"/>
        <w:bottom w:space="0" w:sz="0" w:color="auto" w:val="none"/>
        <w:right w:space="0" w:sz="0" w:color="auto" w:val="none"/>
      </w:divBdr>
    </w:div>
    <w:div w:id="1778744686">
      <w:bodyDiv w:val="true"/>
      <w:marLeft w:val="0"/>
      <w:marRight w:val="0"/>
      <w:marTop w:val="0"/>
      <w:marBottom w:val="0"/>
      <w:divBdr>
        <w:top w:space="0" w:sz="0" w:color="auto" w:val="none"/>
        <w:left w:space="0" w:sz="0" w:color="auto" w:val="none"/>
        <w:bottom w:space="0" w:sz="0" w:color="auto" w:val="none"/>
        <w:right w:space="0" w:sz="0" w:color="auto" w:val="none"/>
      </w:divBdr>
    </w:div>
    <w:div w:id="1893693676">
      <w:bodyDiv w:val="true"/>
      <w:marLeft w:val="0"/>
      <w:marRight w:val="0"/>
      <w:marTop w:val="0"/>
      <w:marBottom w:val="0"/>
      <w:divBdr>
        <w:top w:space="0" w:sz="0" w:color="auto" w:val="none"/>
        <w:left w:space="0" w:sz="0" w:color="auto" w:val="none"/>
        <w:bottom w:space="0" w:sz="0" w:color="auto" w:val="none"/>
        <w:right w:space="0" w:sz="0" w:color="auto" w:val="none"/>
      </w:divBdr>
    </w:div>
    <w:div w:id="1946234137">
      <w:bodyDiv w:val="true"/>
      <w:marLeft w:val="0"/>
      <w:marRight w:val="0"/>
      <w:marTop w:val="0"/>
      <w:marBottom w:val="0"/>
      <w:divBdr>
        <w:top w:space="0" w:sz="0" w:color="auto" w:val="none"/>
        <w:left w:space="0" w:sz="0" w:color="auto" w:val="none"/>
        <w:bottom w:space="0" w:sz="0" w:color="auto" w:val="none"/>
        <w:right w:space="0" w:sz="0" w:color="auto" w:val="none"/>
      </w:divBdr>
    </w:div>
    <w:div w:id="2020809679">
      <w:bodyDiv w:val="true"/>
      <w:marLeft w:val="0"/>
      <w:marRight w:val="0"/>
      <w:marTop w:val="0"/>
      <w:marBottom w:val="0"/>
      <w:divBdr>
        <w:top w:space="0" w:sz="0" w:color="auto" w:val="none"/>
        <w:left w:space="0" w:sz="0" w:color="auto" w:val="none"/>
        <w:bottom w:space="0" w:sz="0" w:color="auto" w:val="none"/>
        <w:right w:space="0" w:sz="0" w:color="auto" w:val="none"/>
      </w:divBdr>
    </w:div>
    <w:div w:id="20511771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hgk.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udacka-mreza.h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hgk.hr" TargetMode="External"/><Relationship Id="rId4" Type="http://schemas.microsoft.com/office/2007/relationships/stylesWithEffects" Target="stylesWithEffects.xml"/><Relationship Id="rId9" Type="http://schemas.openxmlformats.org/officeDocument/2006/relationships/hyperlink" Target="http://www.sudacka-mreza.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St-69/2015-31</izvorni_sadrzaj>
    <derivirana_varijabla naziv="DomainObject.Oznaka_1">St-69/2015-31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St-69/2015</izvorni_sadrzaj>
    <derivirana_varijabla naziv="DomainObject.Predmet.OznakaBroj_1">St-69/2015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STIB NEKRETNINE d.o.o.</izvorni_sadrzaj>
    <derivirana_varijabla naziv="DomainObject.Predmet.ProtustrankaFormated_1">  Stečajna masa STIB NEKRETNINE d.o.o.</derivirana_varijabla>
  </DomainObject.Predmet.ProtustrankaFormated>
  <DomainObject.Predmet.ProtustrankaFormatedOIB>
    <izvorni_sadrzaj>  Stečajna masa STIB NEKRETNINE d.o.o., OIB 32786151659</izvorni_sadrzaj>
    <derivirana_varijabla naziv="DomainObject.Predmet.ProtustrankaFormatedOIB_1">  Stečajna masa STIB NEKRETNINE d.o.o., OIB 32786151659</derivirana_varijabla>
  </DomainObject.Predmet.ProtustrankaFormatedOIB>
  <DomainObject.Predmet.ProtustrankaFormatedWithAdress>
    <izvorni_sadrzaj> Stečajna masa STIB NEKRETNINE d.o.o., LANIŠTE 24, 10000 Zagreb</izvorni_sadrzaj>
    <derivirana_varijabla naziv="DomainObject.Predmet.ProtustrankaFormatedWithAdress_1"> Stečajna masa STIB NEKRETNINE d.o.o., LANIŠTE 24, 10000 Zagreb</derivirana_varijabla>
  </DomainObject.Predmet.ProtustrankaFormatedWithAdress>
  <DomainObject.Predmet.ProtustrankaFormatedWithAdressOIB>
    <izvorni_sadrzaj> Stečajna masa STIB NEKRETNINE d.o.o., OIB 32786151659, LANIŠTE 24, 10000 Zagreb</izvorni_sadrzaj>
    <derivirana_varijabla naziv="DomainObject.Predmet.ProtustrankaFormatedWithAdressOIB_1"> Stečajna masa STIB NEKRETNINE d.o.o., OIB 32786151659, LANIŠTE 24, 10000 Zagreb</derivirana_varijabla>
  </DomainObject.Predmet.ProtustrankaFormatedWithAdressOIB>
  <DomainObject.Predmet.ProtustrankaWithAdress>
    <izvorni_sadrzaj>Stečajna masa STIB NEKRETNINE d.o.o. LANIŠTE 24, 10000 Zagreb</izvorni_sadrzaj>
    <derivirana_varijabla naziv="DomainObject.Predmet.ProtustrankaWithAdress_1">Stečajna masa STIB NEKRETNINE d.o.o. LANIŠTE 24, 10000 Zagreb</derivirana_varijabla>
  </DomainObject.Predmet.ProtustrankaWithAdress>
  <DomainObject.Predmet.ProtustrankaWithAdressOIB>
    <izvorni_sadrzaj>Stečajna masa STIB NEKRETNINE d.o.o., OIB 32786151659, LANIŠTE 24, 10000 Zagreb</izvorni_sadrzaj>
    <derivirana_varijabla naziv="DomainObject.Predmet.ProtustrankaWithAdressOIB_1">Stečajna masa STIB NEKRETNINE d.o.o., OIB 32786151659, LANIŠTE 24, 10000 Zagreb</derivirana_varijabla>
  </DomainObject.Predmet.ProtustrankaWithAdressOIB>
  <DomainObject.Predmet.ProtustrankaNazivFormated>
    <izvorni_sadrzaj>Stečajna masa STIB NEKRETNINE d.o.o.</izvorni_sadrzaj>
    <derivirana_varijabla naziv="DomainObject.Predmet.ProtustrankaNazivFormated_1">Stečajna masa STIB NEKRETNINE d.o.o.</derivirana_varijabla>
  </DomainObject.Predmet.ProtustrankaNazivFormated>
  <DomainObject.Predmet.ProtustrankaNazivFormatedOIB>
    <izvorni_sadrzaj>Stečajna masa STIB NEKRETNINE d.o.o., OIB 32786151659</izvorni_sadrzaj>
    <derivirana_varijabla naziv="DomainObject.Predmet.ProtustrankaNazivFormatedOIB_1">Stečajna masa STIB NEKRETNINE d.o.o., OIB 32786151659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KRISTINA KIŠ; JOSIP BLAŽEVIĆ; VJEROVNICI</izvorni_sadrzaj>
    <derivirana_varijabla naziv="DomainObject.Predmet.StrankaFormated_1">  KRISTINA KIŠ; JOSIP BLAŽEVIĆ; VJEROVNICI</derivirana_varijabla>
  </DomainObject.Predmet.StrankaFormated>
  <DomainObject.Predmet.StrankaFormatedOIB>
    <izvorni_sadrzaj>  KRISTINA KIŠ, OIB 71562745485; JOSIP BLAŽEVIĆ, OIB 83346625402; VJEROVNICI</izvorni_sadrzaj>
    <derivirana_varijabla naziv="DomainObject.Predmet.StrankaFormatedOIB_1">  KRISTINA KIŠ, OIB 71562745485; JOSIP BLAŽEVIĆ, OIB 83346625402; VJEROVNICI</derivirana_varijabla>
  </DomainObject.Predmet.StrankaFormatedOIB>
  <DomainObject.Predmet.StrankaFormatedWithAdress>
    <izvorni_sadrzaj> KRISTINA KIŠ, HORVAĆANSKA 27, 10000 Zagreb; JOSIP BLAŽEVIĆ, IVANE BRLIĆ MAŽURANIĆ 52, 10000 Zagreb; VJEROVNICI</izvorni_sadrzaj>
    <derivirana_varijabla naziv="DomainObject.Predmet.StrankaFormatedWithAdress_1"> KRISTINA KIŠ, HORVAĆANSKA 27, 10000 Zagreb; JOSIP BLAŽEVIĆ, IVANE BRLIĆ MAŽURANIĆ 52, 10000 Zagreb; VJEROVNICI</derivirana_varijabla>
  </DomainObject.Predmet.StrankaFormatedWithAdress>
  <DomainObject.Predmet.StrankaFormatedWithAdressOIB>
    <izvorni_sadrzaj> KRISTINA KIŠ, OIB 71562745485, HORVAĆANSKA 27, 10000 Zagreb; JOSIP BLAŽEVIĆ, OIB 83346625402, IVANE BRLIĆ MAŽURANIĆ 52, 10000 Zagreb; VJEROVNICI</izvorni_sadrzaj>
    <derivirana_varijabla naziv="DomainObject.Predmet.StrankaFormatedWithAdressOIB_1"> KRISTINA KIŠ, OIB 71562745485, HORVAĆANSKA 27, 10000 Zagreb; JOSIP BLAŽEVIĆ, OIB 83346625402, IVANE BRLIĆ MAŽURANIĆ 52, 10000 Zagreb; VJEROVNICI</derivirana_varijabla>
  </DomainObject.Predmet.StrankaFormatedWithAdressOIB>
  <DomainObject.Predmet.StrankaWithAdress>
    <izvorni_sadrzaj>KRISTINA KIŠ HORVAĆANSKA 27,10000 Zagreb,JOSIP BLAŽEVIĆ IVANE BRLIĆ MAŽURANIĆ 52,10000 Zagreb,VJEROVNICI </izvorni_sadrzaj>
    <derivirana_varijabla naziv="DomainObject.Predmet.StrankaWithAdress_1">KRISTINA KIŠ HORVAĆANSKA 27,10000 Zagreb,JOSIP BLAŽEVIĆ IVANE BRLIĆ MAŽURANIĆ 52,10000 Zagreb,VJEROVNICI </derivirana_varijabla>
  </DomainObject.Predmet.StrankaWithAdress>
  <DomainObject.Predmet.StrankaWithAdressOIB>
    <izvorni_sadrzaj>KRISTINA KIŠ, OIB 71562745485, HORVAĆANSKA 27,10000 Zagreb,JOSIP BLAŽEVIĆ, OIB 83346625402, IVANE BRLIĆ MAŽURANIĆ 52,10000 Zagreb,VJEROVNICI</izvorni_sadrzaj>
    <derivirana_varijabla naziv="DomainObject.Predmet.StrankaWithAdressOIB_1">KRISTINA KIŠ, OIB 71562745485, HORVAĆANSKA 27,10000 Zagreb,JOSIP BLAŽEVIĆ, OIB 83346625402, IVANE BRLIĆ MAŽURANIĆ 52,10000 Zagreb,VJEROVNICI</derivirana_varijabla>
  </DomainObject.Predmet.StrankaWithAdressOIB>
  <DomainObject.Predmet.StrankaNazivFormated>
    <izvorni_sadrzaj>KRISTINA KIŠ,JOSIP BLAŽEVIĆ,VJEROVNICI</izvorni_sadrzaj>
    <derivirana_varijabla naziv="DomainObject.Predmet.StrankaNazivFormated_1">KRISTINA KIŠ,JOSIP BLAŽEVIĆ,VJEROVNICI</derivirana_varijabla>
  </DomainObject.Predmet.StrankaNazivFormated>
  <DomainObject.Predmet.StrankaNazivFormatedOIB>
    <izvorni_sadrzaj>KRISTINA KIŠ, OIB 71562745485,JOSIP BLAŽEVIĆ, OIB 83346625402,VJEROVNICI</izvorni_sadrzaj>
    <derivirana_varijabla naziv="DomainObject.Predmet.StrankaNazivFormatedOIB_1">KRISTINA KIŠ, OIB 71562745485,JOSIP BLAŽEVIĆ, OIB 83346625402,VJEROVNICI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KRISTINA KIŠ</item>
      <item>JOSIP BLAŽEVIĆ</item>
      <item>VJEROVNICI</item>
    </izvorni_sadrzaj>
    <derivirana_varijabla naziv="DomainObject.Predmet.StrankaListFormated_1">
      <item>KRISTINA KIŠ</item>
      <item>JOSIP BLAŽEVIĆ</item>
      <item>VJEROVNICI</item>
    </derivirana_varijabla>
  </DomainObject.Predmet.StrankaListFormated>
  <DomainObject.Predmet.StrankaListFormatedOIB>
    <izvorni_sadrzaj>
      <item>KRISTINA KIŠ, OIB 71562745485</item>
      <item>JOSIP BLAŽEVIĆ, OIB 83346625402</item>
      <item>VJEROVNICI</item>
    </izvorni_sadrzaj>
    <derivirana_varijabla naziv="DomainObject.Predmet.StrankaListFormatedOIB_1">
      <item>KRISTINA KIŠ, OIB 71562745485</item>
      <item>JOSIP BLAŽEVIĆ, OIB 83346625402</item>
      <item>VJEROVNICI</item>
    </derivirana_varijabla>
  </DomainObject.Predmet.StrankaListFormatedOIB>
  <DomainObject.Predmet.StrankaListFormatedWithAdress>
    <izvorni_sadrzaj>
      <item>KRISTINA KIŠ, HORVAĆANSKA 27, 10000 Zagreb</item>
      <item>JOSIP BLAŽEVIĆ, IVANE BRLIĆ MAŽURANIĆ 52, 10000 Zagreb</item>
      <item>VJEROVNICI</item>
    </izvorni_sadrzaj>
    <derivirana_varijabla naziv="DomainObject.Predmet.StrankaListFormatedWithAdress_1">
      <item>KRISTINA KIŠ, HORVAĆANSKA 27, 10000 Zagreb</item>
      <item>JOSIP BLAŽEVIĆ, IVANE BRLIĆ MAŽURANIĆ 52, 10000 Zagreb</item>
      <item>VJEROVNICI</item>
    </derivirana_varijabla>
  </DomainObject.Predmet.StrankaListFormatedWithAdress>
  <DomainObject.Predmet.StrankaListFormatedWithAdressOIB>
    <izvorni_sadrzaj>
      <item>KRISTINA KIŠ, OIB 71562745485, HORVAĆANSKA 27, 10000 Zagreb</item>
      <item>JOSIP BLAŽEVIĆ, OIB 83346625402, IVANE BRLIĆ MAŽURANIĆ 52, 10000 Zagreb</item>
      <item>VJEROVNICI</item>
    </izvorni_sadrzaj>
    <derivirana_varijabla naziv="DomainObject.Predmet.StrankaListFormatedWithAdressOIB_1">
      <item>KRISTINA KIŠ, OIB 71562745485, HORVAĆANSKA 27, 10000 Zagreb</item>
      <item>JOSIP BLAŽEVIĆ, OIB 83346625402, IVANE BRLIĆ MAŽURANIĆ 52, 10000 Zagreb</item>
      <item>VJEROVNICI</item>
    </derivirana_varijabla>
  </DomainObject.Predmet.StrankaListFormatedWithAdressOIB>
  <DomainObject.Predmet.StrankaListNazivFormated>
    <izvorni_sadrzaj>
      <item>KRISTINA KIŠ</item>
      <item>JOSIP BLAŽEVIĆ</item>
      <item>VJEROVNICI</item>
    </izvorni_sadrzaj>
    <derivirana_varijabla naziv="DomainObject.Predmet.StrankaListNazivFormated_1">
      <item>KRISTINA KIŠ</item>
      <item>JOSIP BLAŽEVIĆ</item>
      <item>VJEROVNICI</item>
    </derivirana_varijabla>
  </DomainObject.Predmet.StrankaListNazivFormated>
  <DomainObject.Predmet.StrankaListNazivFormatedOIB>
    <izvorni_sadrzaj>
      <item>KRISTINA KIŠ, OIB 71562745485</item>
      <item>JOSIP BLAŽEVIĆ, OIB 83346625402</item>
      <item>VJEROVNICI</item>
    </izvorni_sadrzaj>
    <derivirana_varijabla naziv="DomainObject.Predmet.StrankaListNazivFormatedOIB_1">
      <item>KRISTINA KIŠ, OIB 71562745485</item>
      <item>JOSIP BLAŽEVIĆ, OIB 83346625402</item>
      <item>VJEROVNICI</item>
    </derivirana_varijabla>
  </DomainObject.Predmet.StrankaListNazivFormatedOIB>
  <DomainObject.Predmet.ProtuStrankaListFormated>
    <izvorni_sadrzaj>
      <item>Stečajna masa STIB NEKRETNINE d.o.o.</item>
    </izvorni_sadrzaj>
    <derivirana_varijabla naziv="DomainObject.Predmet.ProtuStrankaListFormated_1">
      <item>Stečajna masa STIB NEKRETNINE d.o.o.</item>
    </derivirana_varijabla>
  </DomainObject.Predmet.ProtuStrankaListFormated>
  <DomainObject.Predmet.ProtuStrankaListFormatedOIB>
    <izvorni_sadrzaj>
      <item>Stečajna masa STIB NEKRETNINE d.o.o., OIB 32786151659</item>
    </izvorni_sadrzaj>
    <derivirana_varijabla naziv="DomainObject.Predmet.ProtuStrankaListFormatedOIB_1">
      <item>Stečajna masa STIB NEKRETNINE d.o.o., OIB 32786151659</item>
    </derivirana_varijabla>
  </DomainObject.Predmet.ProtuStrankaListFormatedOIB>
  <DomainObject.Predmet.ProtuStrankaListFormatedWithAdress>
    <izvorni_sadrzaj>
      <item>Stečajna masa STIB NEKRETNINE d.o.o., LANIŠTE 24, 10000 Zagreb</item>
    </izvorni_sadrzaj>
    <derivirana_varijabla naziv="DomainObject.Predmet.ProtuStrankaListFormatedWithAdress_1">
      <item>Stečajna masa STIB NEKRETNINE d.o.o., LANIŠTE 24, 10000 Zagreb</item>
    </derivirana_varijabla>
  </DomainObject.Predmet.ProtuStrankaListFormatedWithAdress>
  <DomainObject.Predmet.ProtuStrankaListFormatedWithAdressOIB>
    <izvorni_sadrzaj>
      <item>Stečajna masa STIB NEKRETNINE d.o.o., OIB 32786151659, LANIŠTE 24, 10000 Zagreb</item>
    </izvorni_sadrzaj>
    <derivirana_varijabla naziv="DomainObject.Predmet.ProtuStrankaListFormatedWithAdressOIB_1">
      <item>Stečajna masa STIB NEKRETNINE d.o.o., OIB 32786151659, LANIŠTE 24, 10000 Zagreb</item>
    </derivirana_varijabla>
  </DomainObject.Predmet.ProtuStrankaListFormatedWithAdressOIB>
  <DomainObject.Predmet.ProtuStrankaListNazivFormated>
    <izvorni_sadrzaj>
      <item>Stečajna masa STIB NEKRETNINE d.o.o.</item>
    </izvorni_sadrzaj>
    <derivirana_varijabla naziv="DomainObject.Predmet.ProtuStrankaListNazivFormated_1">
      <item>Stečajna masa STIB NEKRETNINE d.o.o.</item>
    </derivirana_varijabla>
  </DomainObject.Predmet.ProtuStrankaListNazivFormated>
  <DomainObject.Predmet.ProtuStrankaListNazivFormatedOIB>
    <izvorni_sadrzaj>
      <item>Stečajna masa STIB NEKRETNINE d.o.o., OIB 32786151659</item>
    </izvorni_sadrzaj>
    <derivirana_varijabla naziv="DomainObject.Predmet.ProtuStrankaListNazivFormatedOIB_1">
      <item>Stečajna masa STIB NEKRETNINE d.o.o., OIB 32786151659</item>
    </derivirana_varijabla>
  </DomainObject.Predmet.ProtuStrankaListNazivFormatedOIB>
  <DomainObject.Predmet.OstaliListFormated>
    <izvorni_sadrzaj>
      <item>Odvjetničko društvo Ljubenko &amp; partneri</item>
      <item>MATAN SENTIĆ</item>
      <item>FINA ZAGREB</item>
      <item>HYPO ALPE-ADRIA-BANK d.d.</item>
      <item>KREDITNA BANKA ZAGREB d.d.</item>
      <item>MINISTARSTVO FINANCIJA RH, POREZNA UPRAVA, PODRUČNI URED</item>
      <item>RAIFFEISENBANK AUSTRIA d.d.</item>
      <item>OTP BANKA HRVATSKA d.d.</item>
      <item>FINA ZAGREB</item>
      <item>Marinko Paić</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Agencija za osiguranje radničkih potraživanja u slučaju stečaja poslodavca</item>
      <item>K-INDEKS d.o.o.</item>
    </izvorni_sadrzaj>
    <derivirana_varijabla naziv="DomainObject.Predmet.OstaliListFormated_1">
      <item>Odvjetničko društvo Ljubenko &amp; partneri</item>
      <item>MATAN SENTIĆ</item>
      <item>FINA ZAGREB</item>
      <item>HYPO ALPE-ADRIA-BANK d.d.</item>
      <item>KREDITNA BANKA ZAGREB d.d.</item>
      <item>MINISTARSTVO FINANCIJA RH, POREZNA UPRAVA, PODRUČNI URED</item>
      <item>RAIFFEISENBANK AUSTRIA d.d.</item>
      <item>OTP BANKA HRVATSKA d.d.</item>
      <item>FINA ZAGREB</item>
      <item>Marinko Paić</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Agencija za osiguranje radničkih potraživanja u slučaju stečaja poslodavca</item>
      <item>K-INDEKS d.o.o.</item>
    </derivirana_varijabla>
  </DomainObject.Predmet.OstaliListFormated>
  <DomainObject.Predmet.OstaliListFormatedOIB>
    <izvorni_sadrzaj>
      <item>Odvjetničko društvo Ljubenko &amp; partneri, OIB 44071613559</item>
      <item>MATAN SENTIĆ</item>
      <item>FINA ZAGREB</item>
      <item>HYPO ALPE-ADRIA-BANK d.d.</item>
      <item>KREDITNA BANKA ZAGREB d.d.</item>
      <item>MINISTARSTVO FINANCIJA RH, POREZNA UPRAVA, PODRUČNI URED</item>
      <item>RAIFFEISENBANK AUSTRIA d.d., OIB 53056966535</item>
      <item>OTP BANKA HRVATSKA d.d.</item>
      <item>FINA ZAGREB</item>
      <item>Marinko Paić, OIB 55654806007</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Agencija za osiguranje radničkih potraživanja u slučaju stečaja poslodavca</item>
      <item>K-INDEKS d.o.o.</item>
    </izvorni_sadrzaj>
    <derivirana_varijabla naziv="DomainObject.Predmet.OstaliListFormatedOIB_1">
      <item>Odvjetničko društvo Ljubenko &amp; partneri, OIB 44071613559</item>
      <item>MATAN SENTIĆ</item>
      <item>FINA ZAGREB</item>
      <item>HYPO ALPE-ADRIA-BANK d.d.</item>
      <item>KREDITNA BANKA ZAGREB d.d.</item>
      <item>MINISTARSTVO FINANCIJA RH, POREZNA UPRAVA, PODRUČNI URED</item>
      <item>RAIFFEISENBANK AUSTRIA d.d., OIB 53056966535</item>
      <item>OTP BANKA HRVATSKA d.d.</item>
      <item>FINA ZAGREB</item>
      <item>Marinko Paić, OIB 55654806007</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Agencija za osiguranje radničkih potraživanja u slučaju stečaja poslodavca</item>
      <item>K-INDEKS d.o.o.</item>
    </derivirana_varijabla>
  </DomainObject.Predmet.OstaliListFormatedOIB>
  <DomainObject.Predmet.OstaliListFormatedWithAdress>
    <izvorni_sadrzaj>
      <item>Odvjetničko društvo Ljubenko &amp; partneri, Branimirova 29, 10000 Zagreb</item>
      <item>MATAN SENTIĆ, Lanište 24, 10000 Zagreb</item>
      <item>FINA ZAGREB</item>
      <item>HYPO ALPE-ADRIA-BANK d.d., Slavonska av. 6, 10000 Zagreb</item>
      <item>KREDITNA BANKA ZAGREB d.d., Ul. grada Vukovara 74, 10000 Zagreb</item>
      <item>MINISTARSTVO FINANCIJA RH, POREZNA UPRAVA, PODRUČNI URED, Av. Dubrovnik 32, 10000 Zagreb</item>
      <item>RAIFFEISENBANK AUSTRIA d.d., Petrinjska 59, 10000 Zagreb</item>
      <item>OTP BANKA HRVATSKA d.d., Domovinskog rata 3, 23000 Zadar</item>
      <item>FINA ZAGREB</item>
      <item>Marinko Paić, VI. Požarinje 6, 10000 Zagreb</item>
      <item>OD GRGIĆ &amp; PARTNERI, Ul. grada Vukovara 282, 10000 Zagreb</item>
      <item>ŽUPANIJSKO DRŽAVNO ODVJETNIŠTVO U ZAGREBU, Savska c. 41, 10000 Zagreb</item>
      <item>LUKA DUVNJAK, odvjetnik, Palmotićeva 64/a, 10000 Zagreb</item>
      <item>JUGOSLAV PURAN, odvjetnik, J. Jelačića 12, 43000 Bjelovar</item>
      <item>NATAŠA VUČINIĆ, odvjetnica, Zapoljska 38, 10000 Zagreb</item>
      <item>SANJA RADOLOVIĆ, odvjetnica, Trnjanska c. 37, 10000 Zagreb</item>
      <item>OD SUČEVIĆ I PARTNERI, Gundulićeva 63/I, 10000 Zagreb</item>
      <item>MTO d.o.o., Nova cesta 130, 10000 Zagreb</item>
      <item>DUNJA BELAIĆ GOLEŠ, odvjetnica, Sveti Duh 2, 10000 Zagreb</item>
      <item>ANTONIO VOLAREVIĆ, odvjetnik, Gjure Szaba 1a, 10000 Zagreb</item>
      <item>OD TOMULIĆ, GREIF &amp; PARTNERI, Kneza Borne 10, 10000 Zagreb</item>
      <item>OD BRLEČIĆ I PARTNERI, Optujska 25/I, 42000 Varaždin</item>
      <item>OD ŽELJKO RAČKI I KOLEGE, Ljudevita Gaja 27, 35000 Slavonski Brod</item>
      <item>OD ŠPEHAR &amp; ŠPEHAR, Masarykova 7, 10000 Zagreb</item>
      <item>JAVNOST</item>
      <item>TESLA ŠTEDNA BANKA d.d., Koturaška c. 51, 10000 Zagreb</item>
      <item>SOCIETE GENERALE GROUP-SPLITSKA BANKA d.d., Ruđera Boškovića 16, 21000 Split</item>
      <item>OD ŽUPIĆ &amp; PARTNERI, Ul. grada Vukovara 269f, 10000 Zagreb</item>
      <item>OD SUIĆ &amp; ŠKUNCA, Domagojeva 14, 10000 Zagreb</item>
      <item>HRVATSKI ZAVOD ZA ZDRAVSTVENO OSIGURANJE, Područni ured Zagreb, Mihanovićeva 3, 10000 Zagreb</item>
      <item>LIDL HRVATSKA d.o.o., Ul. kneza Lj. Posavskog 53, 10150 Velika Gorica</item>
      <item>EKO-FLOR PLUS d.o.o., Mokrice 180/c, 49243 Oroslavje</item>
      <item>OD PRIMORAC I PARTNERI j.t.d., Kennedyjev trg 6/b, 10000 Zagreb</item>
      <item>GRAFOTON d.o.o., Žrtava domovinskog rata 23, 44400 Glina</item>
      <item>ALEKSANDRA TOMEKOVIĆ DUNDA, odvjetnica, Božidara Adžije 22/2, 10000 Zagreb</item>
      <item>ZORAN TOMIĆ, odvjetnik, Zelinska 2/I, 10000 Zagreb</item>
      <item>DARKO VRKLJAN, Pavlenski put 5 f, 10000 Zagreb</item>
      <item>IVAN JURIČIĆ, odvjetnik, Masarykova 15, 10000 Zagreb</item>
      <item>SINIŠA TABAK, odvjetnik, Mesnička 9, 10000 Zagreb</item>
      <item>NATAŠA TATARIĆ, odvjetnica, Šrapčova 4, 10000 Zagreb</item>
      <item>ŽELIMIR PAR, odvjetnik, Kralja Držislava 2, 10000 Zagreb</item>
      <item>ZOU DOMAGOJ LEDIĆ &amp; IVAN KALEB, Draškovićeva 53, 10000 Zagreb</item>
      <item>GEORAD d.o.o., Kornatska 1, 10000 Zagreb</item>
      <item>INOSLAV KORINČIĆ, odvjetnik, Mihovila Krušlina 20, 10290 Zaprešić</item>
      <item>BRANISLAV VUKOJEVIĆ, odvjetnik, Valdemuška 15, 52100 Pula</item>
      <item>LJILJANA MARAVIĆ-PIRŠ, odvjetnica, Branimirova 5, 10000 Zagreb</item>
      <item>NEVEN GEČIĆ, odvjetnik, Garićgradska 10, 10000 Zagreb</item>
      <item>Agencija za osiguranje radničkih potraživanja u slučaju stečaja poslodavca, Frankopanska 11, 10000 Zagreb</item>
      <item>K-INDEKS d.o.o., Medveščak 23/I, 10000 Zagreb</item>
    </izvorni_sadrzaj>
    <derivirana_varijabla naziv="DomainObject.Predmet.OstaliListFormatedWithAdress_1">
      <item>Odvjetničko društvo Ljubenko &amp; partneri, Branimirova 29, 10000 Zagreb</item>
      <item>MATAN SENTIĆ, Lanište 24, 10000 Zagreb</item>
      <item>FINA ZAGREB</item>
      <item>HYPO ALPE-ADRIA-BANK d.d., Slavonska av. 6, 10000 Zagreb</item>
      <item>KREDITNA BANKA ZAGREB d.d., Ul. grada Vukovara 74, 10000 Zagreb</item>
      <item>MINISTARSTVO FINANCIJA RH, POREZNA UPRAVA, PODRUČNI URED, Av. Dubrovnik 32, 10000 Zagreb</item>
      <item>RAIFFEISENBANK AUSTRIA d.d., Petrinjska 59, 10000 Zagreb</item>
      <item>OTP BANKA HRVATSKA d.d., Domovinskog rata 3, 23000 Zadar</item>
      <item>FINA ZAGREB</item>
      <item>Marinko Paić, VI. Požarinje 6, 10000 Zagreb</item>
      <item>OD GRGIĆ &amp; PARTNERI, Ul. grada Vukovara 282, 10000 Zagreb</item>
      <item>ŽUPANIJSKO DRŽAVNO ODVJETNIŠTVO U ZAGREBU, Savska c. 41, 10000 Zagreb</item>
      <item>LUKA DUVNJAK, odvjetnik, Palmotićeva 64/a, 10000 Zagreb</item>
      <item>JUGOSLAV PURAN, odvjetnik, J. Jelačića 12, 43000 Bjelovar</item>
      <item>NATAŠA VUČINIĆ, odvjetnica, Zapoljska 38, 10000 Zagreb</item>
      <item>SANJA RADOLOVIĆ, odvjetnica, Trnjanska c. 37, 10000 Zagreb</item>
      <item>OD SUČEVIĆ I PARTNERI, Gundulićeva 63/I, 10000 Zagreb</item>
      <item>MTO d.o.o., Nova cesta 130, 10000 Zagreb</item>
      <item>DUNJA BELAIĆ GOLEŠ, odvjetnica, Sveti Duh 2, 10000 Zagreb</item>
      <item>ANTONIO VOLAREVIĆ, odvjetnik, Gjure Szaba 1a, 10000 Zagreb</item>
      <item>OD TOMULIĆ, GREIF &amp; PARTNERI, Kneza Borne 10, 10000 Zagreb</item>
      <item>OD BRLEČIĆ I PARTNERI, Optujska 25/I, 42000 Varaždin</item>
      <item>OD ŽELJKO RAČKI I KOLEGE, Ljudevita Gaja 27, 35000 Slavonski Brod</item>
      <item>OD ŠPEHAR &amp; ŠPEHAR, Masarykova 7, 10000 Zagreb</item>
      <item>JAVNOST</item>
      <item>TESLA ŠTEDNA BANKA d.d., Koturaška c. 51, 10000 Zagreb</item>
      <item>SOCIETE GENERALE GROUP-SPLITSKA BANKA d.d., Ruđera Boškovića 16, 21000 Split</item>
      <item>OD ŽUPIĆ &amp; PARTNERI, Ul. grada Vukovara 269f, 10000 Zagreb</item>
      <item>OD SUIĆ &amp; ŠKUNCA, Domagojeva 14, 10000 Zagreb</item>
      <item>HRVATSKI ZAVOD ZA ZDRAVSTVENO OSIGURANJE, Područni ured Zagreb, Mihanovićeva 3, 10000 Zagreb</item>
      <item>LIDL HRVATSKA d.o.o., Ul. kneza Lj. Posavskog 53, 10150 Velika Gorica</item>
      <item>EKO-FLOR PLUS d.o.o., Mokrice 180/c, 49243 Oroslavje</item>
      <item>OD PRIMORAC I PARTNERI j.t.d., Kennedyjev trg 6/b, 10000 Zagreb</item>
      <item>GRAFOTON d.o.o., Žrtava domovinskog rata 23, 44400 Glina</item>
      <item>ALEKSANDRA TOMEKOVIĆ DUNDA, odvjetnica, Božidara Adžije 22/2, 10000 Zagreb</item>
      <item>ZORAN TOMIĆ, odvjetnik, Zelinska 2/I, 10000 Zagreb</item>
      <item>DARKO VRKLJAN, Pavlenski put 5 f, 10000 Zagreb</item>
      <item>IVAN JURIČIĆ, odvjetnik, Masarykova 15, 10000 Zagreb</item>
      <item>SINIŠA TABAK, odvjetnik, Mesnička 9, 10000 Zagreb</item>
      <item>NATAŠA TATARIĆ, odvjetnica, Šrapčova 4, 10000 Zagreb</item>
      <item>ŽELIMIR PAR, odvjetnik, Kralja Držislava 2, 10000 Zagreb</item>
      <item>ZOU DOMAGOJ LEDIĆ &amp; IVAN KALEB, Draškovićeva 53, 10000 Zagreb</item>
      <item>GEORAD d.o.o., Kornatska 1, 10000 Zagreb</item>
      <item>INOSLAV KORINČIĆ, odvjetnik, Mihovila Krušlina 20, 10290 Zaprešić</item>
      <item>BRANISLAV VUKOJEVIĆ, odvjetnik, Valdemuška 15, 52100 Pula</item>
      <item>LJILJANA MARAVIĆ-PIRŠ, odvjetnica, Branimirova 5, 10000 Zagreb</item>
      <item>NEVEN GEČIĆ, odvjetnik, Garićgradska 10, 10000 Zagreb</item>
      <item>Agencija za osiguranje radničkih potraživanja u slučaju stečaja poslodavca, Frankopanska 11, 10000 Zagreb</item>
      <item>K-INDEKS d.o.o., Medveščak 23/I, 10000 Zagreb</item>
    </derivirana_varijabla>
  </DomainObject.Predmet.OstaliListFormatedWithAdress>
  <DomainObject.Predmet.OstaliListFormatedWithAdressOIB>
    <izvorni_sadrzaj>
      <item>Odvjetničko društvo Ljubenko &amp; partneri, OIB 44071613559, Branimirova 29, 10000 Zagreb</item>
      <item>MATAN SENTIĆ, Lanište 24, 10000 Zagreb</item>
      <item>FINA ZAGREB</item>
      <item>HYPO ALPE-ADRIA-BANK d.d., Slavonska av. 6, 10000 Zagreb</item>
      <item>KREDITNA BANKA ZAGREB d.d., Ul. grada Vukovara 74, 10000 Zagreb</item>
      <item>MINISTARSTVO FINANCIJA RH, POREZNA UPRAVA, PODRUČNI URED, Av. Dubrovnik 32, 10000 Zagreb</item>
      <item>RAIFFEISENBANK AUSTRIA d.d., OIB 53056966535, Petrinjska 59, 10000 Zagreb</item>
      <item>OTP BANKA HRVATSKA d.d., Domovinskog rata 3, 23000 Zadar</item>
      <item>FINA ZAGREB</item>
      <item>Marinko Paić, OIB 55654806007, VI. Požarinje 6, 10000 Zagreb</item>
      <item>OD GRGIĆ &amp; PARTNERI, Ul. grada Vukovara 282, 10000 Zagreb</item>
      <item>ŽUPANIJSKO DRŽAVNO ODVJETNIŠTVO U ZAGREBU, Savska c. 41, 10000 Zagreb</item>
      <item>LUKA DUVNJAK, odvjetnik, Palmotićeva 64/a, 10000 Zagreb</item>
      <item>JUGOSLAV PURAN, odvjetnik, J. Jelačića 12, 43000 Bjelovar</item>
      <item>NATAŠA VUČINIĆ, odvjetnica, Zapoljska 38, 10000 Zagreb</item>
      <item>SANJA RADOLOVIĆ, odvjetnica, Trnjanska c. 37, 10000 Zagreb</item>
      <item>OD SUČEVIĆ I PARTNERI, Gundulićeva 63/I, 10000 Zagreb</item>
      <item>MTO d.o.o., Nova cesta 130, 10000 Zagreb</item>
      <item>DUNJA BELAIĆ GOLEŠ, odvjetnica, Sveti Duh 2, 10000 Zagreb</item>
      <item>ANTONIO VOLAREVIĆ, odvjetnik, Gjure Szaba 1a, 10000 Zagreb</item>
      <item>OD TOMULIĆ, GREIF &amp; PARTNERI, Kneza Borne 10, 10000 Zagreb</item>
      <item>OD BRLEČIĆ I PARTNERI, Optujska 25/I, 42000 Varaždin</item>
      <item>OD ŽELJKO RAČKI I KOLEGE, Ljudevita Gaja 27, 35000 Slavonski Brod</item>
      <item>OD ŠPEHAR &amp; ŠPEHAR, Masarykova 7, 10000 Zagreb</item>
      <item>JAVNOST</item>
      <item>TESLA ŠTEDNA BANKA d.d., Koturaška c. 51, 10000 Zagreb</item>
      <item>SOCIETE GENERALE GROUP-SPLITSKA BANKA d.d., Ruđera Boškovića 16, 21000 Split</item>
      <item>OD ŽUPIĆ &amp; PARTNERI, Ul. grada Vukovara 269f, 10000 Zagreb</item>
      <item>OD SUIĆ &amp; ŠKUNCA, Domagojeva 14, 10000 Zagreb</item>
      <item>HRVATSKI ZAVOD ZA ZDRAVSTVENO OSIGURANJE, Područni ured Zagreb, Mihanovićeva 3, 10000 Zagreb</item>
      <item>LIDL HRVATSKA d.o.o., Ul. kneza Lj. Posavskog 53, 10150 Velika Gorica</item>
      <item>EKO-FLOR PLUS d.o.o., Mokrice 180/c, 49243 Oroslavje</item>
      <item>OD PRIMORAC I PARTNERI j.t.d., Kennedyjev trg 6/b, 10000 Zagreb</item>
      <item>GRAFOTON d.o.o., Žrtava domovinskog rata 23, 44400 Glina</item>
      <item>ALEKSANDRA TOMEKOVIĆ DUNDA, odvjetnica, Božidara Adžije 22/2, 10000 Zagreb</item>
      <item>ZORAN TOMIĆ, odvjetnik, Zelinska 2/I, 10000 Zagreb</item>
      <item>DARKO VRKLJAN, Pavlenski put 5 f, 10000 Zagreb</item>
      <item>IVAN JURIČIĆ, odvjetnik, Masarykova 15, 10000 Zagreb</item>
      <item>SINIŠA TABAK, odvjetnik, Mesnička 9, 10000 Zagreb</item>
      <item>NATAŠA TATARIĆ, odvjetnica, Šrapčova 4, 10000 Zagreb</item>
      <item>ŽELIMIR PAR, odvjetnik, Kralja Držislava 2, 10000 Zagreb</item>
      <item>ZOU DOMAGOJ LEDIĆ &amp; IVAN KALEB, Draškovićeva 53, 10000 Zagreb</item>
      <item>GEORAD d.o.o., Kornatska 1, 10000 Zagreb</item>
      <item>INOSLAV KORINČIĆ, odvjetnik, Mihovila Krušlina 20, 10290 Zaprešić</item>
      <item>BRANISLAV VUKOJEVIĆ, odvjetnik, Valdemuška 15, 52100 Pula</item>
      <item>LJILJANA MARAVIĆ-PIRŠ, odvjetnica, Branimirova 5, 10000 Zagreb</item>
      <item>NEVEN GEČIĆ, odvjetnik, Garićgradska 10, 10000 Zagreb</item>
      <item>Agencija za osiguranje radničkih potraživanja u slučaju stečaja poslodavca, Frankopanska 11, 10000 Zagreb</item>
      <item>K-INDEKS d.o.o., Medveščak 23/I, 10000 Zagreb</item>
    </izvorni_sadrzaj>
    <derivirana_varijabla naziv="DomainObject.Predmet.OstaliListFormatedWithAdressOIB_1">
      <item>Odvjetničko društvo Ljubenko &amp; partneri, OIB 44071613559, Branimirova 29, 10000 Zagreb</item>
      <item>MATAN SENTIĆ, Lanište 24, 10000 Zagreb</item>
      <item>FINA ZAGREB</item>
      <item>HYPO ALPE-ADRIA-BANK d.d., Slavonska av. 6, 10000 Zagreb</item>
      <item>KREDITNA BANKA ZAGREB d.d., Ul. grada Vukovara 74, 10000 Zagreb</item>
      <item>MINISTARSTVO FINANCIJA RH, POREZNA UPRAVA, PODRUČNI URED, Av. Dubrovnik 32, 10000 Zagreb</item>
      <item>RAIFFEISENBANK AUSTRIA d.d., OIB 53056966535, Petrinjska 59, 10000 Zagreb</item>
      <item>OTP BANKA HRVATSKA d.d., Domovinskog rata 3, 23000 Zadar</item>
      <item>FINA ZAGREB</item>
      <item>Marinko Paić, OIB 55654806007, VI. Požarinje 6, 10000 Zagreb</item>
      <item>OD GRGIĆ &amp; PARTNERI, Ul. grada Vukovara 282, 10000 Zagreb</item>
      <item>ŽUPANIJSKO DRŽAVNO ODVJETNIŠTVO U ZAGREBU, Savska c. 41, 10000 Zagreb</item>
      <item>LUKA DUVNJAK, odvjetnik, Palmotićeva 64/a, 10000 Zagreb</item>
      <item>JUGOSLAV PURAN, odvjetnik, J. Jelačića 12, 43000 Bjelovar</item>
      <item>NATAŠA VUČINIĆ, odvjetnica, Zapoljska 38, 10000 Zagreb</item>
      <item>SANJA RADOLOVIĆ, odvjetnica, Trnjanska c. 37, 10000 Zagreb</item>
      <item>OD SUČEVIĆ I PARTNERI, Gundulićeva 63/I, 10000 Zagreb</item>
      <item>MTO d.o.o., Nova cesta 130, 10000 Zagreb</item>
      <item>DUNJA BELAIĆ GOLEŠ, odvjetnica, Sveti Duh 2, 10000 Zagreb</item>
      <item>ANTONIO VOLAREVIĆ, odvjetnik, Gjure Szaba 1a, 10000 Zagreb</item>
      <item>OD TOMULIĆ, GREIF &amp; PARTNERI, Kneza Borne 10, 10000 Zagreb</item>
      <item>OD BRLEČIĆ I PARTNERI, Optujska 25/I, 42000 Varaždin</item>
      <item>OD ŽELJKO RAČKI I KOLEGE, Ljudevita Gaja 27, 35000 Slavonski Brod</item>
      <item>OD ŠPEHAR &amp; ŠPEHAR, Masarykova 7, 10000 Zagreb</item>
      <item>JAVNOST</item>
      <item>TESLA ŠTEDNA BANKA d.d., Koturaška c. 51, 10000 Zagreb</item>
      <item>SOCIETE GENERALE GROUP-SPLITSKA BANKA d.d., Ruđera Boškovića 16, 21000 Split</item>
      <item>OD ŽUPIĆ &amp; PARTNERI, Ul. grada Vukovara 269f, 10000 Zagreb</item>
      <item>OD SUIĆ &amp; ŠKUNCA, Domagojeva 14, 10000 Zagreb</item>
      <item>HRVATSKI ZAVOD ZA ZDRAVSTVENO OSIGURANJE, Područni ured Zagreb, Mihanovićeva 3, 10000 Zagreb</item>
      <item>LIDL HRVATSKA d.o.o., Ul. kneza Lj. Posavskog 53, 10150 Velika Gorica</item>
      <item>EKO-FLOR PLUS d.o.o., Mokrice 180/c, 49243 Oroslavje</item>
      <item>OD PRIMORAC I PARTNERI j.t.d., Kennedyjev trg 6/b, 10000 Zagreb</item>
      <item>GRAFOTON d.o.o., Žrtava domovinskog rata 23, 44400 Glina</item>
      <item>ALEKSANDRA TOMEKOVIĆ DUNDA, odvjetnica, Božidara Adžije 22/2, 10000 Zagreb</item>
      <item>ZORAN TOMIĆ, odvjetnik, Zelinska 2/I, 10000 Zagreb</item>
      <item>DARKO VRKLJAN, Pavlenski put 5 f, 10000 Zagreb</item>
      <item>IVAN JURIČIĆ, odvjetnik, Masarykova 15, 10000 Zagreb</item>
      <item>SINIŠA TABAK, odvjetnik, Mesnička 9, 10000 Zagreb</item>
      <item>NATAŠA TATARIĆ, odvjetnica, Šrapčova 4, 10000 Zagreb</item>
      <item>ŽELIMIR PAR, odvjetnik, Kralja Držislava 2, 10000 Zagreb</item>
      <item>ZOU DOMAGOJ LEDIĆ &amp; IVAN KALEB, Draškovićeva 53, 10000 Zagreb</item>
      <item>GEORAD d.o.o., Kornatska 1, 10000 Zagreb</item>
      <item>INOSLAV KORINČIĆ, odvjetnik, Mihovila Krušlina 20, 10290 Zaprešić</item>
      <item>BRANISLAV VUKOJEVIĆ, odvjetnik, Valdemuška 15, 52100 Pula</item>
      <item>LJILJANA MARAVIĆ-PIRŠ, odvjetnica, Branimirova 5, 10000 Zagreb</item>
      <item>NEVEN GEČIĆ, odvjetnik, Garićgradska 10, 10000 Zagreb</item>
      <item>Agencija za osiguranje radničkih potraživanja u slučaju stečaja poslodavca, Frankopanska 11, 10000 Zagreb</item>
      <item>K-INDEKS d.o.o., Medveščak 23/I, 10000 Zagreb</item>
    </derivirana_varijabla>
  </DomainObject.Predmet.OstaliListFormatedWithAdressOIB>
  <DomainObject.Predmet.OstaliListNazivFormated>
    <izvorni_sadrzaj>
      <item>Odvjetničko društvo Ljubenko &amp; partneri</item>
      <item>MATAN SENTIĆ</item>
      <item>FINA ZAGREB</item>
      <item>HYPO ALPE-ADRIA-BANK d.d.</item>
      <item>KREDITNA BANKA ZAGREB d.d.</item>
      <item>MINISTARSTVO FINANCIJA RH, POREZNA UPRAVA, PODRUČNI URED</item>
      <item>RAIFFEISENBANK AUSTRIA d.d.</item>
      <item>OTP BANKA HRVATSKA d.d.</item>
      <item>FINA ZAGREB</item>
      <item>Marinko Paić</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Agencija za osiguranje radničkih potraživanja u slučaju stečaja poslodavca</item>
      <item>K-INDEKS d.o.o.</item>
    </izvorni_sadrzaj>
    <derivirana_varijabla naziv="DomainObject.Predmet.OstaliListNazivFormated_1">
      <item>Odvjetničko društvo Ljubenko &amp; partneri</item>
      <item>MATAN SENTIĆ</item>
      <item>FINA ZAGREB</item>
      <item>HYPO ALPE-ADRIA-BANK d.d.</item>
      <item>KREDITNA BANKA ZAGREB d.d.</item>
      <item>MINISTARSTVO FINANCIJA RH, POREZNA UPRAVA, PODRUČNI URED</item>
      <item>RAIFFEISENBANK AUSTRIA d.d.</item>
      <item>OTP BANKA HRVATSKA d.d.</item>
      <item>FINA ZAGREB</item>
      <item>Marinko Paić</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Agencija za osiguranje radničkih potraživanja u slučaju stečaja poslodavca</item>
      <item>K-INDEKS d.o.o.</item>
    </derivirana_varijabla>
  </DomainObject.Predmet.OstaliListNazivFormated>
  <DomainObject.Predmet.OstaliListNazivFormatedOIB>
    <izvorni_sadrzaj>
      <item>Odvjetničko društvo Ljubenko &amp; partneri, OIB 44071613559</item>
      <item>MATAN SENTIĆ</item>
      <item>FINA ZAGREB</item>
      <item>HYPO ALPE-ADRIA-BANK d.d.</item>
      <item>KREDITNA BANKA ZAGREB d.d.</item>
      <item>MINISTARSTVO FINANCIJA RH, POREZNA UPRAVA, PODRUČNI URED</item>
      <item>RAIFFEISENBANK AUSTRIA d.d., OIB 53056966535</item>
      <item>OTP BANKA HRVATSKA d.d.</item>
      <item>FINA ZAGREB</item>
      <item>Marinko Paić, OIB 55654806007</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Agencija za osiguranje radničkih potraživanja u slučaju stečaja poslodavca</item>
      <item>K-INDEKS d.o.o.</item>
    </izvorni_sadrzaj>
    <derivirana_varijabla naziv="DomainObject.Predmet.OstaliListNazivFormatedOIB_1">
      <item>Odvjetničko društvo Ljubenko &amp; partneri, OIB 44071613559</item>
      <item>MATAN SENTIĆ</item>
      <item>FINA ZAGREB</item>
      <item>HYPO ALPE-ADRIA-BANK d.d.</item>
      <item>KREDITNA BANKA ZAGREB d.d.</item>
      <item>MINISTARSTVO FINANCIJA RH, POREZNA UPRAVA, PODRUČNI URED</item>
      <item>RAIFFEISENBANK AUSTRIA d.d., OIB 53056966535</item>
      <item>OTP BANKA HRVATSKA d.d.</item>
      <item>FINA ZAGREB</item>
      <item>Marinko Paić, OIB 55654806007</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Agencija za osiguranje radničkih potraživanja u slučaju stečaja poslodavca</item>
      <item>K-INDEKS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JOSIP BLAŽEVIĆ i dr.</izvorni_sadrzaj>
    <derivirana_varijabla naziv="DomainObject.Predmet.StrankaIDrugi_1">JOSIP BLAŽEVIĆ i dr.</derivirana_varijabla>
  </DomainObject.Predmet.StrankaIDrugi>
  <DomainObject.Predmet.ProtustrankaIDrugi>
    <izvorni_sadrzaj>Stečajna masa STIB NEKRETNINE d.o.o.</izvorni_sadrzaj>
    <derivirana_varijabla naziv="DomainObject.Predmet.ProtustrankaIDrugi_1">Stečajna masa STIB NEKRETNINE d.o.o.</derivirana_varijabla>
  </DomainObject.Predmet.ProtustrankaIDrugi>
  <DomainObject.Predmet.StrankaIDrugiAdressOIB>
    <izvorni_sadrzaj>JOSIP BLAŽEVIĆ, OIB 83346625402, IVANE BRLIĆ MAŽURANIĆ 52, 10000 Zagreb i dr.</izvorni_sadrzaj>
    <derivirana_varijabla naziv="DomainObject.Predmet.StrankaIDrugiAdressOIB_1">JOSIP BLAŽEVIĆ, OIB 83346625402, IVANE BRLIĆ MAŽURANIĆ 52, 10000 Zagreb i dr.</derivirana_varijabla>
  </DomainObject.Predmet.StrankaIDrugiAdressOIB>
  <DomainObject.Predmet.ProtustrankaIDrugiAdressOIB>
    <izvorni_sadrzaj>Stečajna masa STIB NEKRETNINE d.o.o., OIB 32786151659, LANIŠTE 24, 10000 Zagreb</izvorni_sadrzaj>
    <derivirana_varijabla naziv="DomainObject.Predmet.ProtustrankaIDrugiAdressOIB_1">Stečajna masa STIB NEKRETNINE d.o.o., OIB 32786151659, LANIŠTE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STIB NEKRETNINE d.o.o.</item>
      <item>Odvjetničko društvo Ljubenko &amp; partneri</item>
      <item>KRISTINA KIŠ</item>
      <item>JOSIP BLAŽEVIĆ</item>
      <item>MATAN SENTIĆ</item>
      <item>FINA ZAGREB</item>
      <item>HYPO ALPE-ADRIA-BANK d.d.</item>
      <item>KREDITNA BANKA ZAGREB d.d.</item>
      <item>MINISTARSTVO FINANCIJA RH, POREZNA UPRAVA, PODRUČNI URED</item>
      <item>RAIFFEISENBANK AUSTRIA d.d.</item>
      <item>OTP BANKA HRVATSKA d.d.</item>
      <item>FINA ZAGREB</item>
      <item>Marinko Paić</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VJEROVNICI</item>
      <item>Agencija za osiguranje radničkih potraživanja u slučaju stečaja poslodavca</item>
      <item>K-INDEKS d.o.o.</item>
    </izvorni_sadrzaj>
    <derivirana_varijabla naziv="DomainObject.Predmet.SudioniciListNaziv_1">
      <item>Stečajna masa STIB NEKRETNINE d.o.o.</item>
      <item>Odvjetničko društvo Ljubenko &amp; partneri</item>
      <item>KRISTINA KIŠ</item>
      <item>JOSIP BLAŽEVIĆ</item>
      <item>MATAN SENTIĆ</item>
      <item>FINA ZAGREB</item>
      <item>HYPO ALPE-ADRIA-BANK d.d.</item>
      <item>KREDITNA BANKA ZAGREB d.d.</item>
      <item>MINISTARSTVO FINANCIJA RH, POREZNA UPRAVA, PODRUČNI URED</item>
      <item>RAIFFEISENBANK AUSTRIA d.d.</item>
      <item>OTP BANKA HRVATSKA d.d.</item>
      <item>FINA ZAGREB</item>
      <item>Marinko Paić</item>
      <item>OD GRGIĆ &amp; PARTNERI</item>
      <item>ŽUPANIJSKO DRŽAVNO ODVJETNIŠTVO U ZAGREBU</item>
      <item>LUKA DUVNJAK, odvjetnik</item>
      <item>JUGOSLAV PURAN, odvjetnik</item>
      <item>NATAŠA VUČINIĆ, odvjetnica</item>
      <item>SANJA RADOLOVIĆ, odvjetnica</item>
      <item>OD SUČEVIĆ I PARTNERI</item>
      <item>MTO d.o.o.</item>
      <item>DUNJA BELAIĆ GOLEŠ, odvjetnica</item>
      <item>ANTONIO VOLAREVIĆ, odvjetnik</item>
      <item>OD TOMULIĆ, GREIF &amp; PARTNERI</item>
      <item>OD BRLEČIĆ I PARTNERI</item>
      <item>OD ŽELJKO RAČKI I KOLEGE</item>
      <item>OD ŠPEHAR &amp; ŠPEHAR</item>
      <item>JAVNOST</item>
      <item>TESLA ŠTEDNA BANKA d.d.</item>
      <item>SOCIETE GENERALE GROUP-SPLITSKA BANKA d.d.</item>
      <item>OD ŽUPIĆ &amp; PARTNERI</item>
      <item>OD SUIĆ &amp; ŠKUNCA</item>
      <item>HRVATSKI ZAVOD ZA ZDRAVSTVENO OSIGURANJE, Područni ured Zagreb</item>
      <item>LIDL HRVATSKA d.o.o.</item>
      <item>EKO-FLOR PLUS d.o.o.</item>
      <item>OD PRIMORAC I PARTNERI j.t.d.</item>
      <item>GRAFOTON d.o.o.</item>
      <item>ALEKSANDRA TOMEKOVIĆ DUNDA, odvjetnica</item>
      <item>ZORAN TOMIĆ, odvjetnik</item>
      <item>DARKO VRKLJAN</item>
      <item>IVAN JURIČIĆ, odvjetnik</item>
      <item>SINIŠA TABAK, odvjetnik</item>
      <item>NATAŠA TATARIĆ, odvjetnica</item>
      <item>ŽELIMIR PAR, odvjetnik</item>
      <item>ZOU DOMAGOJ LEDIĆ &amp; IVAN KALEB</item>
      <item>GEORAD d.o.o.</item>
      <item>INOSLAV KORINČIĆ, odvjetnik</item>
      <item>BRANISLAV VUKOJEVIĆ, odvjetnik</item>
      <item>LJILJANA MARAVIĆ-PIRŠ, odvjetnica</item>
      <item>NEVEN GEČIĆ, odvjetnik</item>
      <item>VJEROVNICI</item>
      <item>Agencija za osiguranje radničkih potraživanja u slučaju stečaja poslodavca</item>
      <item>K-INDEKS d.o.o.</item>
    </derivirana_varijabla>
  </DomainObject.Predmet.SudioniciListNaziv>
  <DomainObject.Predmet.SudioniciListAdressOIB>
    <izvorni_sadrzaj>
      <item>Stečajna masa STIB NEKRETNINE d.o.o., OIB 32786151659, LANIŠTE 24,10000 Zagreb</item>
      <item>Odvjetničko društvo Ljubenko &amp; partneri, OIB 44071613559, Branimirova 29,10000 Zagreb</item>
      <item>KRISTINA KIŠ, OIB 71562745485, HORVAĆANSKA 27,10000 Zagreb</item>
      <item>JOSIP BLAŽEVIĆ, OIB 83346625402, IVANE BRLIĆ MAŽURANIĆ 52,10000 Zagreb</item>
      <item>MATAN SENTIĆ, Lanište 24,10000 Zagreb</item>
      <item>FINA ZAGREB</item>
      <item>HYPO ALPE-ADRIA-BANK d.d., Slavonska av. 6,10000 Zagreb</item>
      <item>KREDITNA BANKA ZAGREB d.d., Ul. grada Vukovara 74,10000 Zagreb</item>
      <item>MINISTARSTVO FINANCIJA RH, POREZNA UPRAVA, PODRUČNI URED, Av. Dubrovnik 32,10000 Zagreb</item>
      <item>RAIFFEISENBANK AUSTRIA d.d., OIB 53056966535, Petrinjska 59,10000 Zagreb</item>
      <item>OTP BANKA HRVATSKA d.d., Domovinskog rata 3,23000 Zadar</item>
      <item>FINA ZAGREB</item>
      <item>Marinko Paić, OIB 55654806007, VI. Požarinje 6,10000 Zagreb</item>
      <item>OD GRGIĆ &amp; PARTNERI, Ul. grada Vukovara 282,10000 Zagreb</item>
      <item>ŽUPANIJSKO DRŽAVNO ODVJETNIŠTVO U ZAGREBU, Savska c. 41,10000 Zagreb</item>
      <item>LUKA DUVNJAK, odvjetnik, Palmotićeva 64/a,10000 Zagreb</item>
      <item>JUGOSLAV PURAN, odvjetnik, J. Jelačića 12,43000 Bjelovar</item>
      <item>NATAŠA VUČINIĆ, odvjetnica, Zapoljska 38,10000 Zagreb</item>
      <item>SANJA RADOLOVIĆ, odvjetnica, Trnjanska c. 37,10000 Zagreb</item>
      <item>OD SUČEVIĆ I PARTNERI, Gundulićeva 63/I,10000 Zagreb</item>
      <item>MTO d.o.o., Nova cesta 130,10000 Zagreb</item>
      <item>DUNJA BELAIĆ GOLEŠ, odvjetnica, Sveti Duh 2,10000 Zagreb</item>
      <item>ANTONIO VOLAREVIĆ, odvjetnik, Gjure Szaba 1a,10000 Zagreb</item>
      <item>OD TOMULIĆ, GREIF &amp; PARTNERI, Kneza Borne 10,10000 Zagreb</item>
      <item>OD BRLEČIĆ I PARTNERI, Optujska 25/I,42000 Varaždin</item>
      <item>OD ŽELJKO RAČKI I KOLEGE, Ljudevita Gaja 27,35000 Slavonski Brod</item>
      <item>OD ŠPEHAR &amp; ŠPEHAR, Masarykova 7,10000 Zagreb</item>
      <item>JAVNOST</item>
      <item>TESLA ŠTEDNA BANKA d.d., Koturaška c. 51,10000 Zagreb</item>
      <item>SOCIETE GENERALE GROUP-SPLITSKA BANKA d.d., Ruđera Boškovića 16,21000 Split</item>
      <item>OD ŽUPIĆ &amp; PARTNERI, Ul. grada Vukovara 269f,10000 Zagreb</item>
      <item>OD SUIĆ &amp; ŠKUNCA, Domagojeva 14,10000 Zagreb</item>
      <item>HRVATSKI ZAVOD ZA ZDRAVSTVENO OSIGURANJE, Područni ured Zagreb, Mihanovićeva 3,10000 Zagreb</item>
      <item>LIDL HRVATSKA d.o.o., Ul. kneza Lj. Posavskog 53,10150 Velika Gorica</item>
      <item>EKO-FLOR PLUS d.o.o., Mokrice 180/c,49243 Oroslavje</item>
      <item>OD PRIMORAC I PARTNERI j.t.d., Kennedyjev trg 6/b,10000 Zagreb</item>
      <item>GRAFOTON d.o.o., Žrtava domovinskog rata 23,44400 Glina</item>
      <item>ALEKSANDRA TOMEKOVIĆ DUNDA, odvjetnica, Božidara Adžije 22/2,10000 Zagreb</item>
      <item>ZORAN TOMIĆ, odvjetnik, Zelinska 2/I,10000 Zagreb</item>
      <item>DARKO VRKLJAN, Pavlenski put 5 f,10000 Zagreb</item>
      <item>IVAN JURIČIĆ, odvjetnik, Masarykova 15,10000 Zagreb</item>
      <item>SINIŠA TABAK, odvjetnik, Mesnička 9,10000 Zagreb</item>
      <item>NATAŠA TATARIĆ, odvjetnica, Šrapčova 4,10000 Zagreb</item>
      <item>ŽELIMIR PAR, odvjetnik, Kralja Držislava 2,10000 Zagreb</item>
      <item>ZOU DOMAGOJ LEDIĆ &amp; IVAN KALEB, Draškovićeva 53,10000 Zagreb</item>
      <item>GEORAD d.o.o., Kornatska 1,10000 Zagreb</item>
      <item>INOSLAV KORINČIĆ, odvjetnik, Mihovila Krušlina 20,10290 Zaprešić</item>
      <item>BRANISLAV VUKOJEVIĆ, odvjetnik, Valdemuška 15,52100 Pula</item>
      <item>LJILJANA MARAVIĆ-PIRŠ, odvjetnica, Branimirova 5,10000 Zagreb</item>
      <item>NEVEN GEČIĆ, odvjetnik, Garićgradska 10,10000 Zagreb</item>
      <item>VJEROVNICI</item>
      <item>Agencija za osiguranje radničkih potraživanja u slučaju stečaja poslodavca, Frankopanska 11,10000 Zagreb</item>
      <item>K-INDEKS d.o.o., Medveščak 23/I,10000 Zagreb</item>
    </izvorni_sadrzaj>
    <derivirana_varijabla naziv="DomainObject.Predmet.SudioniciListAdressOIB_1">
      <item>Stečajna masa STIB NEKRETNINE d.o.o., OIB 32786151659, LANIŠTE 24,10000 Zagreb</item>
      <item>Odvjetničko društvo Ljubenko &amp; partneri, OIB 44071613559, Branimirova 29,10000 Zagreb</item>
      <item>KRISTINA KIŠ, OIB 71562745485, HORVAĆANSKA 27,10000 Zagreb</item>
      <item>JOSIP BLAŽEVIĆ, OIB 83346625402, IVANE BRLIĆ MAŽURANIĆ 52,10000 Zagreb</item>
      <item>MATAN SENTIĆ, Lanište 24,10000 Zagreb</item>
      <item>FINA ZAGREB</item>
      <item>HYPO ALPE-ADRIA-BANK d.d., Slavonska av. 6,10000 Zagreb</item>
      <item>KREDITNA BANKA ZAGREB d.d., Ul. grada Vukovara 74,10000 Zagreb</item>
      <item>MINISTARSTVO FINANCIJA RH, POREZNA UPRAVA, PODRUČNI URED, Av. Dubrovnik 32,10000 Zagreb</item>
      <item>RAIFFEISENBANK AUSTRIA d.d., OIB 53056966535, Petrinjska 59,10000 Zagreb</item>
      <item>OTP BANKA HRVATSKA d.d., Domovinskog rata 3,23000 Zadar</item>
      <item>FINA ZAGREB</item>
      <item>Marinko Paić, OIB 55654806007, VI. Požarinje 6,10000 Zagreb</item>
      <item>OD GRGIĆ &amp; PARTNERI, Ul. grada Vukovara 282,10000 Zagreb</item>
      <item>ŽUPANIJSKO DRŽAVNO ODVJETNIŠTVO U ZAGREBU, Savska c. 41,10000 Zagreb</item>
      <item>LUKA DUVNJAK, odvjetnik, Palmotićeva 64/a,10000 Zagreb</item>
      <item>JUGOSLAV PURAN, odvjetnik, J. Jelačića 12,43000 Bjelovar</item>
      <item>NATAŠA VUČINIĆ, odvjetnica, Zapoljska 38,10000 Zagreb</item>
      <item>SANJA RADOLOVIĆ, odvjetnica, Trnjanska c. 37,10000 Zagreb</item>
      <item>OD SUČEVIĆ I PARTNERI, Gundulićeva 63/I,10000 Zagreb</item>
      <item>MTO d.o.o., Nova cesta 130,10000 Zagreb</item>
      <item>DUNJA BELAIĆ GOLEŠ, odvjetnica, Sveti Duh 2,10000 Zagreb</item>
      <item>ANTONIO VOLAREVIĆ, odvjetnik, Gjure Szaba 1a,10000 Zagreb</item>
      <item>OD TOMULIĆ, GREIF &amp; PARTNERI, Kneza Borne 10,10000 Zagreb</item>
      <item>OD BRLEČIĆ I PARTNERI, Optujska 25/I,42000 Varaždin</item>
      <item>OD ŽELJKO RAČKI I KOLEGE, Ljudevita Gaja 27,35000 Slavonski Brod</item>
      <item>OD ŠPEHAR &amp; ŠPEHAR, Masarykova 7,10000 Zagreb</item>
      <item>JAVNOST</item>
      <item>TESLA ŠTEDNA BANKA d.d., Koturaška c. 51,10000 Zagreb</item>
      <item>SOCIETE GENERALE GROUP-SPLITSKA BANKA d.d., Ruđera Boškovića 16,21000 Split</item>
      <item>OD ŽUPIĆ &amp; PARTNERI, Ul. grada Vukovara 269f,10000 Zagreb</item>
      <item>OD SUIĆ &amp; ŠKUNCA, Domagojeva 14,10000 Zagreb</item>
      <item>HRVATSKI ZAVOD ZA ZDRAVSTVENO OSIGURANJE, Područni ured Zagreb, Mihanovićeva 3,10000 Zagreb</item>
      <item>LIDL HRVATSKA d.o.o., Ul. kneza Lj. Posavskog 53,10150 Velika Gorica</item>
      <item>EKO-FLOR PLUS d.o.o., Mokrice 180/c,49243 Oroslavje</item>
      <item>OD PRIMORAC I PARTNERI j.t.d., Kennedyjev trg 6/b,10000 Zagreb</item>
      <item>GRAFOTON d.o.o., Žrtava domovinskog rata 23,44400 Glina</item>
      <item>ALEKSANDRA TOMEKOVIĆ DUNDA, odvjetnica, Božidara Adžije 22/2,10000 Zagreb</item>
      <item>ZORAN TOMIĆ, odvjetnik, Zelinska 2/I,10000 Zagreb</item>
      <item>DARKO VRKLJAN, Pavlenski put 5 f,10000 Zagreb</item>
      <item>IVAN JURIČIĆ, odvjetnik, Masarykova 15,10000 Zagreb</item>
      <item>SINIŠA TABAK, odvjetnik, Mesnička 9,10000 Zagreb</item>
      <item>NATAŠA TATARIĆ, odvjetnica, Šrapčova 4,10000 Zagreb</item>
      <item>ŽELIMIR PAR, odvjetnik, Kralja Držislava 2,10000 Zagreb</item>
      <item>ZOU DOMAGOJ LEDIĆ &amp; IVAN KALEB, Draškovićeva 53,10000 Zagreb</item>
      <item>GEORAD d.o.o., Kornatska 1,10000 Zagreb</item>
      <item>INOSLAV KORINČIĆ, odvjetnik, Mihovila Krušlina 20,10290 Zaprešić</item>
      <item>BRANISLAV VUKOJEVIĆ, odvjetnik, Valdemuška 15,52100 Pula</item>
      <item>LJILJANA MARAVIĆ-PIRŠ, odvjetnica, Branimirova 5,10000 Zagreb</item>
      <item>NEVEN GEČIĆ, odvjetnik, Garićgradska 10,10000 Zagreb</item>
      <item>VJEROVNICI</item>
      <item>Agencija za osiguranje radničkih potraživanja u slučaju stečaja poslodavca, Frankopanska 11,10000 Zagreb</item>
      <item>K-INDEKS d.o.o., Medveščak 23/I,10000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32786151659</item>
      <item>, OIB 44071613559</item>
      <item>, OIB 71562745485</item>
      <item>, OIB 83346625402</item>
      <item>, OIB null</item>
      <item>, OIB null</item>
      <item>, OIB null</item>
      <item>, OIB null</item>
      <item>, OIB null</item>
      <item>, OIB 53056966535</item>
      <item>, OIB null</item>
      <item>, OIB null</item>
      <item>, OIB 55654806007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32786151659</item>
      <item>, OIB 44071613559</item>
      <item>, OIB 71562745485</item>
      <item>, OIB 83346625402</item>
      <item>, OIB null</item>
      <item>, OIB null</item>
      <item>, OIB null</item>
      <item>, OIB null</item>
      <item>, OIB null</item>
      <item>, OIB 53056966535</item>
      <item>, OIB null</item>
      <item>, OIB null</item>
      <item>, OIB 55654806007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3053</properties:Words>
  <properties:Characters>17785</properties:Characters>
  <properties:Lines>444</properties:Lines>
  <properties:Paragraphs>208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21</vt:lpstr>
    </vt:vector>
  </properties:TitlesOfParts>
  <properties:LinksUpToDate>false</properties:LinksUpToDate>
  <properties:CharactersWithSpaces>20883</properties:CharactersWithSpaces>
  <properties:SharedDoc>false</properties:SharedDoc>
  <properties:HLinks>
    <vt:vector size="24" baseType="variant">
      <vt:variant>
        <vt:i4>7274603</vt:i4>
      </vt:variant>
      <vt:variant>
        <vt:i4>9</vt:i4>
      </vt:variant>
      <vt:variant>
        <vt:i4>0</vt:i4>
      </vt:variant>
      <vt:variant>
        <vt:i4>5</vt:i4>
      </vt:variant>
      <vt:variant>
        <vt:lpwstr>http://www.hgk.hr/</vt:lpwstr>
      </vt:variant>
      <vt:variant>
        <vt:lpwstr/>
      </vt:variant>
      <vt:variant>
        <vt:i4>1048662</vt:i4>
      </vt:variant>
      <vt:variant>
        <vt:i4>6</vt:i4>
      </vt:variant>
      <vt:variant>
        <vt:i4>0</vt:i4>
      </vt:variant>
      <vt:variant>
        <vt:i4>5</vt:i4>
      </vt:variant>
      <vt:variant>
        <vt:lpwstr>http://www.sudacka-mreza.hr/</vt:lpwstr>
      </vt:variant>
      <vt:variant>
        <vt:lpwstr/>
      </vt:variant>
      <vt:variant>
        <vt:i4>7274603</vt:i4>
      </vt:variant>
      <vt:variant>
        <vt:i4>3</vt:i4>
      </vt:variant>
      <vt:variant>
        <vt:i4>0</vt:i4>
      </vt:variant>
      <vt:variant>
        <vt:i4>5</vt:i4>
      </vt:variant>
      <vt:variant>
        <vt:lpwstr>http://www.hgk.hr/</vt:lpwstr>
      </vt:variant>
      <vt:variant>
        <vt:lpwstr/>
      </vt:variant>
      <vt:variant>
        <vt:i4>1048662</vt:i4>
      </vt:variant>
      <vt:variant>
        <vt:i4>0</vt:i4>
      </vt:variant>
      <vt:variant>
        <vt:i4>0</vt:i4>
      </vt:variant>
      <vt:variant>
        <vt:i4>5</vt:i4>
      </vt:variant>
      <vt:variant>
        <vt:lpwstr>http://www.sudacka-mreza.hr/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2017-06-01T12:54:00Z</dcterms:created>
  <dc:creator>nada</dc:creator>
  <cp:lastModifiedBy>Valentina Kranjčić</cp:lastModifiedBy>
  <cp:lastPrinted>2017-05-26T11:46:00Z</cp:lastPrinted>
  <dcterms:modified xmlns:xsi="http://www.w3.org/2001/XMLSchema-instance" xsi:type="dcterms:W3CDTF">2017-06-01T12:54:00Z</dcterms:modified>
  <cp:revision>3</cp:revision>
  <dc:title>Obrazac 21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St-69/2015-31 / Podnesak - Podnesak</vt:lpwstr>
  </prop:property>
  <prop:property name="CC_coloring" pid="4" fmtid="{D5CDD505-2E9C-101B-9397-08002B2CF9AE}">
    <vt:bool>false</vt:bool>
  </prop:property>
  <prop:property name="BrojStranica" pid="5" fmtid="{D5CDD505-2E9C-101B-9397-08002B2CF9AE}">
    <vt:i4>7</vt:i4>
  </prop:property>
</prop:Properties>
</file>