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f87e" w14:paraId="219f87e" w:rsidRDefault="0050180A" w:rsidP="0050180A" w:rsidR="0050180A" w:rsidRPr="0050180A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50180A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50180A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180A" w:rsidP="0050180A" w:rsidR="0050180A" w:rsidRPr="0050180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50180A" w:rsidP="0050180A" w:rsidR="0050180A" w:rsidRPr="0050180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>Trgovački sud u Zagrebu</w:t>
      </w:r>
    </w:p>
    <w:p w:rsidRDefault="0050180A" w:rsidP="0050180A" w:rsidR="0050180A" w:rsidRPr="0050180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>Zagreb</w:t>
      </w:r>
      <w:r w:rsidR="0013611A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13611A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13611A">
        <w:rPr>
          <w:rFonts w:cs="Times New Roman" w:eastAsia="Times New Roman"/>
          <w:sz w:val="22"/>
          <w:lang w:eastAsia="hr-HR"/>
        </w:rPr>
        <w:t xml:space="preserve"> 2/II, desno (p.p. 432</w:t>
      </w:r>
      <w:r w:rsidRPr="0050180A">
        <w:rPr>
          <w:rFonts w:cs="Times New Roman" w:eastAsia="Times New Roman"/>
          <w:sz w:val="22"/>
          <w:lang w:eastAsia="hr-HR"/>
        </w:rPr>
        <w:t>)</w:t>
      </w:r>
      <w:r w:rsidRPr="0050180A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6.St-5808/2015</w:t>
      </w:r>
    </w:p>
    <w:p w:rsidRDefault="0050180A" w:rsidP="0050180A" w:rsidR="0050180A" w:rsidRPr="0050180A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50180A" w:rsidP="0050180A" w:rsidR="0050180A" w:rsidRPr="0050180A">
      <w:pPr>
        <w:jc w:val="center"/>
        <w:rPr>
          <w:rFonts w:cs="Times New Roman" w:eastAsia="Times New Roman"/>
          <w:sz w:val="22"/>
          <w:lang w:eastAsia="hr-HR"/>
        </w:rPr>
      </w:pPr>
    </w:p>
    <w:p w:rsidRDefault="0050180A" w:rsidP="0050180A" w:rsidR="0050180A" w:rsidRPr="0050180A">
      <w:pPr>
        <w:jc w:val="center"/>
        <w:rPr>
          <w:rFonts w:cs="Times New Roman" w:eastAsia="Times New Roman"/>
          <w:sz w:val="22"/>
          <w:lang w:eastAsia="hr-HR"/>
        </w:rPr>
      </w:pPr>
    </w:p>
    <w:p w:rsidRDefault="0050180A" w:rsidP="0050180A" w:rsidR="0050180A" w:rsidRPr="0050180A">
      <w:pPr>
        <w:jc w:val="center"/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50180A" w:rsidP="0050180A" w:rsidR="0050180A" w:rsidRPr="0050180A">
      <w:pPr>
        <w:jc w:val="both"/>
        <w:rPr>
          <w:rFonts w:cs="Times New Roman" w:eastAsia="Times New Roman"/>
          <w:sz w:val="22"/>
          <w:lang w:eastAsia="hr-HR"/>
        </w:rPr>
      </w:pPr>
    </w:p>
    <w:p w:rsidRDefault="0050180A" w:rsidP="0050180A" w:rsidR="0050180A" w:rsidRPr="0050180A">
      <w:pPr>
        <w:jc w:val="center"/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>R J E Š E N J E</w:t>
      </w:r>
    </w:p>
    <w:p w:rsidRDefault="0050180A" w:rsidP="0050180A" w:rsidR="0050180A" w:rsidRPr="0050180A">
      <w:pPr>
        <w:jc w:val="center"/>
        <w:rPr>
          <w:rFonts w:cs="Times New Roman" w:eastAsia="Times New Roman"/>
          <w:sz w:val="22"/>
          <w:lang w:eastAsia="hr-HR"/>
        </w:rPr>
      </w:pPr>
    </w:p>
    <w:p w:rsidRDefault="0050180A" w:rsidP="0050180A" w:rsidR="0050180A" w:rsidRPr="0050180A">
      <w:pPr>
        <w:jc w:val="both"/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50180A">
        <w:rPr>
          <w:sz w:val="22"/>
        </w:rPr>
        <w:t>CB&amp;I s.r.o., Zagreb, Šarengradska 9, OIB: 10816621468</w:t>
      </w:r>
      <w:r w:rsidR="0013611A">
        <w:rPr>
          <w:rFonts w:cs="Times New Roman" w:eastAsia="Times New Roman"/>
          <w:sz w:val="22"/>
          <w:lang w:eastAsia="hr-HR"/>
        </w:rPr>
        <w:t xml:space="preserve">    </w:t>
      </w:r>
      <w:r w:rsidRPr="0050180A">
        <w:rPr>
          <w:rFonts w:cs="Times New Roman" w:eastAsia="Times New Roman"/>
          <w:sz w:val="22"/>
          <w:lang w:eastAsia="hr-HR"/>
        </w:rPr>
        <w:t>dana 24.02.2016.god.</w:t>
      </w:r>
    </w:p>
    <w:p w:rsidRDefault="0050180A" w:rsidP="0050180A" w:rsidR="0050180A" w:rsidRPr="0050180A">
      <w:pPr>
        <w:jc w:val="both"/>
        <w:rPr>
          <w:rFonts w:cs="Times New Roman" w:eastAsia="Times New Roman"/>
          <w:sz w:val="22"/>
          <w:lang w:eastAsia="hr-HR"/>
        </w:rPr>
      </w:pPr>
    </w:p>
    <w:p w:rsidRDefault="0050180A" w:rsidP="0050180A" w:rsidR="0050180A" w:rsidRPr="0050180A">
      <w:pPr>
        <w:jc w:val="center"/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>r i j e š i o    je</w:t>
      </w:r>
    </w:p>
    <w:p w:rsidRDefault="0050180A" w:rsidP="0050180A" w:rsidR="0050180A" w:rsidRPr="0050180A">
      <w:pPr>
        <w:jc w:val="center"/>
        <w:rPr>
          <w:rFonts w:cs="Times New Roman" w:eastAsia="Times New Roman"/>
          <w:sz w:val="22"/>
          <w:lang w:eastAsia="hr-HR"/>
        </w:rPr>
      </w:pPr>
    </w:p>
    <w:p w:rsidRDefault="0050180A" w:rsidP="0050180A" w:rsidR="0050180A" w:rsidRPr="0050180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50180A">
        <w:rPr>
          <w:sz w:val="22"/>
        </w:rPr>
        <w:t xml:space="preserve"> CB&amp;I s.r.o., Zagreb, Šarengradska 9, OIB: 10816621468</w:t>
      </w:r>
      <w:r w:rsidRPr="0050180A">
        <w:rPr>
          <w:rFonts w:cs="Times New Roman" w:eastAsia="Times New Roman"/>
          <w:sz w:val="22"/>
          <w:lang w:eastAsia="hr-HR"/>
        </w:rPr>
        <w:t xml:space="preserve">   </w:t>
      </w:r>
    </w:p>
    <w:p w:rsidRDefault="0050180A" w:rsidP="0050180A" w:rsidR="0050180A" w:rsidRPr="0050180A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50180A" w:rsidP="0050180A" w:rsidR="0050180A" w:rsidRPr="0050180A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>Obrazloženje</w:t>
      </w:r>
    </w:p>
    <w:p w:rsidRDefault="0050180A" w:rsidP="0050180A" w:rsidR="0050180A" w:rsidRPr="0050180A">
      <w:pPr>
        <w:jc w:val="both"/>
        <w:rPr>
          <w:rFonts w:cs="Times New Roman" w:eastAsia="Times New Roman"/>
          <w:sz w:val="22"/>
          <w:lang w:eastAsia="hr-HR"/>
        </w:rPr>
      </w:pPr>
    </w:p>
    <w:p w:rsidRDefault="0050180A" w:rsidP="0050180A" w:rsidR="0050180A" w:rsidRPr="0050180A">
      <w:pPr>
        <w:jc w:val="both"/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0180A" w:rsidP="0050180A" w:rsidR="0050180A" w:rsidRPr="0050180A">
      <w:pPr>
        <w:jc w:val="both"/>
        <w:rPr>
          <w:rFonts w:cs="Times New Roman" w:eastAsia="Times New Roman"/>
          <w:sz w:val="22"/>
          <w:lang w:eastAsia="hr-HR"/>
        </w:rPr>
      </w:pPr>
    </w:p>
    <w:p w:rsidRDefault="0050180A" w:rsidP="0050180A" w:rsidR="0050180A" w:rsidRPr="0050180A">
      <w:pPr>
        <w:jc w:val="both"/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50180A">
        <w:rPr>
          <w:sz w:val="22"/>
        </w:rPr>
        <w:t xml:space="preserve">26.097.852,53 </w:t>
      </w:r>
      <w:r w:rsidRPr="0050180A">
        <w:rPr>
          <w:rFonts w:cs="Times New Roman" w:eastAsia="Times New Roman"/>
          <w:sz w:val="22"/>
          <w:lang w:eastAsia="hr-HR"/>
        </w:rPr>
        <w:t xml:space="preserve"> kuna na dan 01.09.2015.              .</w:t>
      </w:r>
    </w:p>
    <w:p w:rsidRDefault="0050180A" w:rsidP="0050180A" w:rsidR="0050180A" w:rsidRPr="0050180A">
      <w:pPr>
        <w:jc w:val="both"/>
        <w:rPr>
          <w:rFonts w:cs="Times New Roman" w:eastAsia="Times New Roman"/>
          <w:sz w:val="22"/>
          <w:lang w:eastAsia="hr-HR"/>
        </w:rPr>
      </w:pPr>
    </w:p>
    <w:p w:rsidRDefault="0050180A" w:rsidP="0050180A" w:rsidR="0050180A" w:rsidRPr="0050180A">
      <w:pPr>
        <w:jc w:val="both"/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0180A" w:rsidP="0050180A" w:rsidR="0050180A" w:rsidRPr="0050180A">
      <w:pPr>
        <w:jc w:val="both"/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ab/>
      </w:r>
    </w:p>
    <w:p w:rsidRDefault="0050180A" w:rsidP="0050180A" w:rsidR="0050180A" w:rsidRPr="0050180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50180A">
        <w:rPr>
          <w:rFonts w:cs="Times New Roman" w:eastAsia="Times New Roman"/>
          <w:sz w:val="22"/>
          <w:lang w:eastAsia="hr-HR"/>
        </w:rPr>
        <w:t>čl</w:t>
      </w:r>
      <w:proofErr w:type="spellEnd"/>
      <w:r w:rsidRPr="0050180A">
        <w:rPr>
          <w:rFonts w:cs="Times New Roman" w:eastAsia="Times New Roman"/>
          <w:sz w:val="22"/>
          <w:lang w:eastAsia="hr-HR"/>
        </w:rPr>
        <w:t xml:space="preserve"> 428. SZ.</w:t>
      </w:r>
    </w:p>
    <w:p w:rsidRDefault="0050180A" w:rsidP="0050180A" w:rsidR="0050180A" w:rsidRPr="0050180A">
      <w:pPr>
        <w:jc w:val="center"/>
        <w:rPr>
          <w:rFonts w:cs="Times New Roman" w:eastAsia="Times New Roman"/>
          <w:sz w:val="22"/>
          <w:lang w:eastAsia="hr-HR"/>
        </w:rPr>
      </w:pPr>
    </w:p>
    <w:p w:rsidRDefault="0050180A" w:rsidP="0050180A" w:rsidR="0050180A" w:rsidRPr="0050180A">
      <w:pPr>
        <w:jc w:val="center"/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>U Zagrebu, 24.02.2016. godine</w:t>
      </w:r>
    </w:p>
    <w:p w:rsidRDefault="0050180A" w:rsidP="0050180A" w:rsidR="0050180A" w:rsidRPr="0050180A">
      <w:pPr>
        <w:jc w:val="center"/>
        <w:rPr>
          <w:rFonts w:cs="Times New Roman" w:eastAsia="Times New Roman"/>
          <w:sz w:val="22"/>
          <w:lang w:eastAsia="hr-HR"/>
        </w:rPr>
      </w:pPr>
    </w:p>
    <w:p w:rsidRDefault="0050180A" w:rsidP="0050180A" w:rsidR="0050180A" w:rsidRPr="0050180A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50180A" w:rsidP="0050180A" w:rsidR="0050180A" w:rsidRPr="0050180A">
      <w:pPr>
        <w:jc w:val="center"/>
        <w:rPr>
          <w:rFonts w:cs="Times New Roman" w:eastAsia="Times New Roman"/>
          <w:sz w:val="22"/>
          <w:lang w:eastAsia="hr-HR"/>
        </w:rPr>
      </w:pPr>
      <w:r w:rsidRPr="0050180A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13611A">
        <w:rPr>
          <w:rFonts w:cs="Times New Roman" w:eastAsia="Times New Roman"/>
          <w:sz w:val="22"/>
          <w:lang w:eastAsia="hr-HR"/>
        </w:rPr>
        <w:t>,v.r.</w:t>
      </w:r>
      <w:bookmarkStart w:name="_GoBack" w:id="0"/>
      <w:bookmarkEnd w:id="0"/>
    </w:p>
    <w:p w:rsidRDefault="0050180A" w:rsidP="0050180A" w:rsidR="0050180A" w:rsidRPr="0050180A">
      <w:pPr>
        <w:jc w:val="center"/>
        <w:rPr>
          <w:rFonts w:cs="Times New Roman" w:eastAsia="Times New Roman"/>
          <w:sz w:val="22"/>
          <w:lang w:eastAsia="hr-HR"/>
        </w:rPr>
      </w:pPr>
    </w:p>
    <w:p w:rsidRDefault="0050180A" w:rsidP="0050180A" w:rsidR="0050180A">
      <w:pPr>
        <w:jc w:val="center"/>
        <w:rPr>
          <w:rFonts w:cs="Times New Roman" w:eastAsia="Times New Roman"/>
          <w:sz w:val="22"/>
          <w:lang w:eastAsia="hr-HR"/>
        </w:rPr>
      </w:pPr>
    </w:p>
    <w:p w:rsidRDefault="0050180A" w:rsidP="0050180A" w:rsidR="0050180A">
      <w:pPr>
        <w:jc w:val="center"/>
        <w:rPr>
          <w:rFonts w:cs="Times New Roman" w:eastAsia="Times New Roman"/>
          <w:sz w:val="22"/>
          <w:lang w:eastAsia="hr-HR"/>
        </w:rPr>
      </w:pPr>
    </w:p>
    <w:p w:rsidRDefault="0050180A" w:rsidP="0050180A" w:rsidR="0050180A">
      <w:pPr>
        <w:jc w:val="center"/>
        <w:rPr>
          <w:rFonts w:cs="Times New Roman" w:eastAsia="Times New Roman"/>
          <w:sz w:val="22"/>
          <w:lang w:eastAsia="hr-HR"/>
        </w:rPr>
      </w:pPr>
    </w:p>
    <w:p w:rsidRDefault="0050180A" w:rsidP="0050180A" w:rsidR="0050180A" w:rsidRPr="0050180A">
      <w:pPr>
        <w:jc w:val="center"/>
        <w:rPr>
          <w:rFonts w:cs="Times New Roman" w:eastAsia="Times New Roman"/>
          <w:sz w:val="22"/>
          <w:lang w:eastAsia="hr-HR"/>
        </w:rPr>
      </w:pPr>
    </w:p>
    <w:p w:rsidRDefault="0050180A" w:rsidP="0050180A" w:rsidR="0050180A" w:rsidRPr="0050180A">
      <w:pPr>
        <w:jc w:val="both"/>
        <w:rPr>
          <w:rFonts w:cs="Times New Roman" w:eastAsia="Times New Roman"/>
          <w:i/>
          <w:sz w:val="22"/>
          <w:lang w:eastAsia="hr-HR"/>
        </w:rPr>
      </w:pPr>
      <w:r w:rsidRPr="0050180A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50180A" w:rsidP="0050180A" w:rsidR="0050180A" w:rsidRPr="0050180A">
      <w:pPr>
        <w:jc w:val="both"/>
        <w:rPr>
          <w:rFonts w:cs="Times New Roman" w:eastAsia="Times New Roman"/>
          <w:i/>
          <w:sz w:val="22"/>
          <w:lang w:eastAsia="hr-HR"/>
        </w:rPr>
      </w:pPr>
      <w:r w:rsidRPr="0050180A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50180A" w:rsidP="0050180A" w:rsidR="0050180A" w:rsidRPr="0050180A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50180A" w:rsidP="0050180A" w:rsidR="0050180A" w:rsidRPr="0050180A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13611A" w:rsidP="009A2924" w:rsidR="0013611A">
      <w:pPr>
        <w:rPr>
          <w:szCs w:val="24"/>
        </w:rPr>
      </w:pPr>
    </w:p>
    <w:p w:rsidRDefault="0013611A" w:rsidP="009A2924" w:rsidR="0013611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13611A" w:rsidP="009A2924" w:rsidR="0013611A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13611A" w:rsidP="004320E8" w:rsidR="0013611A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50180A" w:rsidP="0050180A" w:rsidR="0050180A" w:rsidRPr="0050180A">
      <w:pPr>
        <w:jc w:val="both"/>
        <w:rPr>
          <w:rFonts w:cs="Times New Roman" w:eastAsia="Times New Roman"/>
          <w:sz w:val="22"/>
          <w:lang w:eastAsia="hr-HR"/>
        </w:rPr>
      </w:pPr>
    </w:p>
    <w:p w:rsidRDefault="0050180A" w:rsidP="0050180A" w:rsidR="0050180A" w:rsidRPr="0050180A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50180A" w:rsidP="0050180A" w:rsidR="0050180A" w:rsidRPr="0050180A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50180A" w:rsidP="0050180A" w:rsidR="0050180A" w:rsidRPr="0050180A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50180A">
      <w:pPr>
        <w:rPr>
          <w:sz w:val="22"/>
        </w:rPr>
      </w:pPr>
    </w:p>
    <w:sectPr w:rsidR="00B82301" w:rsidRPr="005018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80A"/>
    <w:rsid w:val="0013611A"/>
    <w:rsid w:val="00440A6C"/>
    <w:rsid w:val="0050180A"/>
    <w:rsid w:val="00632BBA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18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80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0A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0A6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0A6C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0A6C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0A6C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13611A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611A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18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80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0A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0A6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0A6C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0A6C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0A6C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13611A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611A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St-5808/2015-2</izvorni_sadrzaj>
    <derivirana_varijabla naziv="DomainObject.Oznaka_1">St-5808/2015-2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5808</izvorni_sadrzaj>
    <derivirana_varijabla naziv="DomainObject.Predmet.Broj_1">5808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St-5808/2015</izvorni_sadrzaj>
    <derivirana_varijabla naziv="DomainObject.Predmet.OznakaBroj_1">St-5808/2015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CB&amp;I s.r.o. - PODRUŽNICA ZAGREB</izvorni_sadrzaj>
    <derivirana_varijabla naziv="DomainObject.Predmet.ProtustrankaFormated_1">  CB&amp;I s.r.o. - PODRUŽNICA ZAGREB</derivirana_varijabla>
  </DomainObject.Predmet.ProtustrankaFormated>
  <DomainObject.Predmet.ProtustrankaFormatedOIB>
    <izvorni_sadrzaj>  CB&amp;I s.r.o. - PODRUŽNICA ZAGREB, OIB 10816621468</izvorni_sadrzaj>
    <derivirana_varijabla naziv="DomainObject.Predmet.ProtustrankaFormatedOIB_1">  CB&amp;I s.r.o. - PODRUŽNICA ZAGREB, OIB 10816621468</derivirana_varijabla>
  </DomainObject.Predmet.ProtustrankaFormatedOIB>
  <DomainObject.Predmet.ProtustrankaFormatedWithAdress>
    <izvorni_sadrzaj> CB&amp;I s.r.o. - PODRUŽNICA ZAGREB, Šarengradska 9, 10000 Zagreb</izvorni_sadrzaj>
    <derivirana_varijabla naziv="DomainObject.Predmet.ProtustrankaFormatedWithAdress_1"> CB&amp;I s.r.o. - PODRUŽNICA ZAGREB, Šarengradska 9, 10000 Zagreb</derivirana_varijabla>
  </DomainObject.Predmet.ProtustrankaFormatedWithAdress>
  <DomainObject.Predmet.ProtustrankaFormatedWithAdressOIB>
    <izvorni_sadrzaj> CB&amp;I s.r.o. - PODRUŽNICA ZAGREB, OIB 10816621468, Šarengradska 9, 10000 Zagreb</izvorni_sadrzaj>
    <derivirana_varijabla naziv="DomainObject.Predmet.ProtustrankaFormatedWithAdressOIB_1"> CB&amp;I s.r.o. - PODRUŽNICA ZAGREB, OIB 10816621468, Šarengradska 9, 10000 Zagreb</derivirana_varijabla>
  </DomainObject.Predmet.ProtustrankaFormatedWithAdressOIB>
  <DomainObject.Predmet.ProtustrankaWithAdress>
    <izvorni_sadrzaj>CB&amp;I s.r.o. - PODRUŽNICA ZAGREB Šarengradska 9, 10000 Zagreb</izvorni_sadrzaj>
    <derivirana_varijabla naziv="DomainObject.Predmet.ProtustrankaWithAdress_1">CB&amp;I s.r.o. - PODRUŽNICA ZAGREB Šarengradska 9, 10000 Zagreb</derivirana_varijabla>
  </DomainObject.Predmet.ProtustrankaWithAdress>
  <DomainObject.Predmet.ProtustrankaWithAdressOIB>
    <izvorni_sadrzaj>CB&amp;I s.r.o. - PODRUŽNICA ZAGREB, OIB 10816621468, Šarengradska 9, 10000 Zagreb</izvorni_sadrzaj>
    <derivirana_varijabla naziv="DomainObject.Predmet.ProtustrankaWithAdressOIB_1">CB&amp;I s.r.o. - PODRUŽNICA ZAGREB, OIB 10816621468, Šarengradska 9, 10000 Zagreb</derivirana_varijabla>
  </DomainObject.Predmet.ProtustrankaWithAdressOIB>
  <DomainObject.Predmet.ProtustrankaNazivFormated>
    <izvorni_sadrzaj>CB&amp;I s.r.o. - PODRUŽNICA ZAGREB</izvorni_sadrzaj>
    <derivirana_varijabla naziv="DomainObject.Predmet.ProtustrankaNazivFormated_1">CB&amp;I s.r.o. - PODRUŽNICA ZAGREB</derivirana_varijabla>
  </DomainObject.Predmet.ProtustrankaNazivFormated>
  <DomainObject.Predmet.ProtustrankaNazivFormatedOIB>
    <izvorni_sadrzaj>CB&amp;I s.r.o. - PODRUŽNICA ZAGREB, OIB 10816621468</izvorni_sadrzaj>
    <derivirana_varijabla naziv="DomainObject.Predmet.ProtustrankaNazivFormatedOIB_1">CB&amp;I s.r.o. - PODRUŽNICA ZAGREB, OIB 10816621468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CB&amp;I s.r.o. - PODRUŽNICA ZAGREB</item>
    </izvorni_sadrzaj>
    <derivirana_varijabla naziv="DomainObject.Predmet.ProtuStrankaListFormated_1">
      <item>CB&amp;I s.r.o. - PODRUŽNICA ZAGREB</item>
    </derivirana_varijabla>
  </DomainObject.Predmet.ProtuStrankaListFormated>
  <DomainObject.Predmet.ProtuStrankaListFormatedOIB>
    <izvorni_sadrzaj>
      <item>CB&amp;I s.r.o. - PODRUŽNICA ZAGREB, OIB 10816621468</item>
    </izvorni_sadrzaj>
    <derivirana_varijabla naziv="DomainObject.Predmet.ProtuStrankaListFormatedOIB_1">
      <item>CB&amp;I s.r.o. - PODRUŽNICA ZAGREB, OIB 10816621468</item>
    </derivirana_varijabla>
  </DomainObject.Predmet.ProtuStrankaListFormatedOIB>
  <DomainObject.Predmet.ProtuStrankaListFormatedWithAdress>
    <izvorni_sadrzaj>
      <item>CB&amp;I s.r.o. - PODRUŽNICA ZAGREB, Šarengradska 9, 10000 Zagreb</item>
    </izvorni_sadrzaj>
    <derivirana_varijabla naziv="DomainObject.Predmet.ProtuStrankaListFormatedWithAdress_1">
      <item>CB&amp;I s.r.o. - PODRUŽNICA ZAGREB, Šarengradska 9, 10000 Zagreb</item>
    </derivirana_varijabla>
  </DomainObject.Predmet.ProtuStrankaListFormatedWithAdress>
  <DomainObject.Predmet.ProtuStrankaListFormatedWithAdressOIB>
    <izvorni_sadrzaj>
      <item>CB&amp;I s.r.o. - PODRUŽNICA ZAGREB, OIB 10816621468, Šarengradska 9, 10000 Zagreb</item>
    </izvorni_sadrzaj>
    <derivirana_varijabla naziv="DomainObject.Predmet.ProtuStrankaListFormatedWithAdressOIB_1">
      <item>CB&amp;I s.r.o. - PODRUŽNICA ZAGREB, OIB 10816621468, Šarengradska 9, 10000 Zagreb</item>
    </derivirana_varijabla>
  </DomainObject.Predmet.ProtuStrankaListFormatedWithAdressOIB>
  <DomainObject.Predmet.ProtuStrankaListNazivFormated>
    <izvorni_sadrzaj>
      <item>CB&amp;I s.r.o. - PODRUŽNICA ZAGREB</item>
    </izvorni_sadrzaj>
    <derivirana_varijabla naziv="DomainObject.Predmet.ProtuStrankaListNazivFormated_1">
      <item>CB&amp;I s.r.o. - PODRUŽNICA ZAGREB</item>
    </derivirana_varijabla>
  </DomainObject.Predmet.ProtuStrankaListNazivFormated>
  <DomainObject.Predmet.ProtuStrankaListNazivFormatedOIB>
    <izvorni_sadrzaj>
      <item>CB&amp;I s.r.o. - PODRUŽNICA ZAGREB, OIB 10816621468</item>
    </izvorni_sadrzaj>
    <derivirana_varijabla naziv="DomainObject.Predmet.ProtuStrankaListNazivFormatedOIB_1">
      <item>CB&amp;I s.r.o. - PODRUŽNICA ZAGREB, OIB 10816621468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St-5808/2015-2</izvorni_sadrzaj>
    <derivirana_varijabla naziv="DomainObject.PoslovniBrojDokumenta_1">St-5808/2015-2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CB&amp;I s.r.o. - PODRUŽNICA ZAGREB</izvorni_sadrzaj>
    <derivirana_varijabla naziv="DomainObject.Predmet.ProtustrankaIDrugi_1">CB&amp;I s.r.o. - PODRUŽNICA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CB&amp;I s.r.o. - PODRUŽNICA ZAGREB, OIB 10816621468, Šarengradska 9, 10000 Zagreb</izvorni_sadrzaj>
    <derivirana_varijabla naziv="DomainObject.Predmet.ProtustrankaIDrugiAdressOIB_1">CB&amp;I s.r.o. - PODRUŽNICA ZAGREB, OIB 10816621468, Šarengradska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CB&amp;I s.r.o. - PODRUŽNICA ZAGREB</item>
    </izvorni_sadrzaj>
    <derivirana_varijabla naziv="DomainObject.Predmet.SudioniciListNaziv_1">
      <item>FINA Regionalni centar Zagreb</item>
      <item>CB&amp;I s.r.o. - PODRUŽNICA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CB&amp;I s.r.o. - PODRUŽNICA ZAGREB, OIB 10816621468, Šarengradska 9,10000 Zagreb</item>
    </izvorni_sadrzaj>
    <derivirana_varijabla naziv="DomainObject.Predmet.SudioniciListAdressOIB_1">
      <item>FINA Regionalni centar Zagreb, OIB 85821130368, Trg svibanjskih žrtava 1995. 1,10000 Zagreb</item>
      <item>CB&amp;I s.r.o. - PODRUŽNICA ZAGREB, OIB 10816621468, Šarengradska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10816621468</item>
    </izvorni_sadrzaj>
    <derivirana_varijabla naziv="DomainObject.Predmet.SudioniciListNazivOIB_1">
      <item>, OIB 85821130368</item>
      <item>, OIB 10816621468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1838</properties:Characters>
  <properties:Lines>64</properties:Lines>
  <properties:Paragraphs>20</properties:Paragraphs>
  <properties:TotalTime>2</properties:TotalTime>
  <properties:ScaleCrop>false</properties:ScaleCrop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2016-02-24T07:53:00Z</dcterms:created>
  <dc:creator>dvorana100</dc:creator>
  <cp:lastModifiedBy>Rebecca Boričević</cp:lastModifiedBy>
  <cp:lastPrinted>2016-08-22T11:49:00Z</cp:lastPrinted>
  <dcterms:modified xmlns:xsi="http://www.w3.org/2001/XMLSchema-instance" xsi:type="dcterms:W3CDTF">2016-08-22T11:49:00Z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St-5808/2015-2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