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bookmarkStart w:name="_GoBack" w:id="0"/>
    <w:bookmarkEnd w:id="0"/>
    <w:p w14:textId="5a333de" w14:paraId="5a333de" w:rsidRDefault="000F6540" w:rsidP="00E67D40" w:rsidR="00AE649C" w:rsidRPr="006C43C5">
      <w:pPr>
        <w:pStyle w:val="FiksniRH"/>
        <w15:collapsed w:val="false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eSPISCCParagraphDefaultFont"/>
          </w:rPr>
        </w:sdtEndPr>
        <w:sdtContent>
          <w:r w:rsidR="00AE649C" w:rsidRPr="000F6540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0F6540" w:rsidP="00E67D40" w:rsidR="00AE649C" w:rsidRPr="006C43C5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6540" w:rsidP="00E67D40" w:rsidR="00AE649C" w:rsidRPr="006C43C5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</w:rPr>
            <w:t>Ruđera Boškovića 18</w:t>
          </w:r>
        </w:sdtContent>
      </w:sdt>
      <w:r w:rsidR="00AE649C" w:rsidRPr="006C43C5">
        <w:t xml:space="preserve"> </w:t>
      </w:r>
    </w:p>
    <w:p w:rsidRDefault="000F6540" w:rsidP="00E67D40" w:rsidR="00BC4B7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</w:rPr>
            <w:t>40000</w:t>
          </w:r>
        </w:sdtContent>
      </w:sdt>
      <w:r w:rsidR="00AE649C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</w:rPr>
            <w:t>Čakovec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0F6540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>Općinski sud u Čakovcu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eSPISCCParagraphDefaultFont"/>
            <w:rFonts w:eastAsiaTheme="minorHAnsi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>Mariji Krajačić,</w:t>
          </w:r>
        </w:sdtContent>
      </w:sdt>
      <w:r w:rsidR="00BC4B7C" w:rsidRPr="0072128C">
        <w:t xml:space="preserve"> u pravnoj stvari </w:t>
      </w:r>
      <w:sdt>
        <w:sdtPr>
          <w:rPr>
            <w:rStyle w:val="eSPISCCParagraphDefaultFont"/>
            <w:rFonts w:eastAsiaTheme="minorHAnsi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eSPISCCParagraphDefaultFont"/>
          </w:rPr>
        </w:sdtEndPr>
        <w:sdtContent>
          <w:r w:rsidR="00BC4B7C" w:rsidRPr="000F6540">
            <w:rPr>
              <w:rStyle w:val="eSPISCCParagraphDefaultFont"/>
              <w:rFonts w:eastAsiaTheme="minorHAnsi"/>
            </w:rPr>
            <w:t>tužitelja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 xml:space="preserve"> Vesna Pavleković, OIB 09019899964, Dr. Vinka Žganca 6, 40000 Pribislavec</w:t>
          </w:r>
        </w:sdtContent>
      </w:sdt>
      <w:r w:rsidR="00BC4B7C" w:rsidRPr="0072128C">
        <w:t xml:space="preserve">, protiv </w:t>
      </w:r>
      <w:sdt>
        <w:sdtPr>
          <w:rPr>
            <w:rStyle w:val="eSPISCCParagraphDefaultFont"/>
            <w:rFonts w:eastAsiaTheme="minorHAnsi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eSPISCCParagraphDefaultFont"/>
          </w:rPr>
        </w:sdtEndPr>
        <w:sdtContent>
          <w:r w:rsidR="00BC4B7C" w:rsidRPr="000F6540">
            <w:rPr>
              <w:rStyle w:val="eSPISCCParagraphDefaultFont"/>
              <w:rFonts w:eastAsiaTheme="minorHAnsi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eSPISCCParagraphDefaultFont"/>
            <w:rFonts w:eastAsiaTheme="minorHAnsi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eSPISCCParagraphDefaultFont"/>
            <w:rFonts w:eastAsiaTheme="minorHAnsi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>Stečaj potrošača</w:t>
          </w:r>
        </w:sdtContent>
      </w:sdt>
      <w:r w:rsidR="00BC4B7C"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0F6540">
            <w:rPr>
              <w:rStyle w:val="eSPISCCParagraphDefaultFont"/>
              <w:rFonts w:eastAsiaTheme="minorHAnsi"/>
            </w:rPr>
            <w:t>22. rujna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Vesna Pavleković, OIB 09019899964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eSPISCCParagraphDefaultFont"/>
            <w:rFonts w:eastAsiaTheme="minorHAnsi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sudske pristojbe za Prijedlog za otvaranje stečajnog postupka u iznosu od 100,00 kn, Pristojba na rješenje u iznosu od 150,00 kn, u ukupnom iznosu od 250,00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eSPISCCParagraphDefaultFont"/>
            <w:rFonts w:eastAsiaTheme="minorHAnsi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eSPISCCParagraphDefaultFont"/>
            <w:rFonts w:eastAsiaTheme="minorHAnsi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HR635045-3783-10026053810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eSPISCCParagraphDefaultFont"/>
            <w:rFonts w:eastAsiaTheme="minorHAnsi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eSPISCCParagraphDefaultFont"/>
            <w:rFonts w:eastAsia="Calibri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Pristojbe iz predmeta Sp-1/2016, OS ČK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pristojbenog obveznika i oročenih novčanih sredstava pristojbenog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Čakovcu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22. rujna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eSPISCCParagraphDefaultFont"/>
            <w:rFonts w:eastAsiaTheme="minorHAnsi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eSPISCCParagraphDefaultFont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Marija Krajačić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eSPISCCParagraphDefaultFont"/>
            <w:rFonts w:eastAsiaTheme="minorHAnsi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eSPISCCParagraphDefaultFont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Vesna Pavleković, OIB 09019899964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</w:p>
    <w:p w:rsidRDefault="00BC4B7C" w:rsidP="00BC4B7C" w:rsidR="00BC4B7C" w:rsidRPr="0072128C"/>
    <w:p w:rsidRDefault="00BC4B7C" w:rsidP="00BC4B7C" w:rsidR="00BC4B7C" w:rsidRPr="0072128C">
      <w:pPr>
        <w:spacing w:after="0"/>
      </w:pPr>
      <w:r w:rsidRPr="0072128C">
        <w:t>Rj:</w:t>
      </w:r>
      <w:r w:rsidRPr="0072128C">
        <w:tab/>
      </w:r>
    </w:p>
    <w:p w:rsidRDefault="00BC4B7C" w:rsidP="00BC4B7C" w:rsidR="00BC4B7C" w:rsidRPr="0072128C">
      <w:pPr>
        <w:spacing w:after="0"/>
      </w:pPr>
      <w:r w:rsidRPr="0072128C">
        <w:t xml:space="preserve">1. kal </w:t>
      </w:r>
      <w:sdt>
        <w:sdtPr>
          <w:rPr>
            <w:rStyle w:val="eSPISCCParagraphDefaultFont"/>
            <w:rFonts w:eastAsiaTheme="minorHAnsi"/>
          </w:rPr>
          <w:alias w:val="Broj dana kalendara"/>
          <w:tag w:val="UserObject.Predmet.Kalendar.RokDana_1"/>
          <w:id w:val="-746178715"/>
          <w:placeholder>
            <w:docPart w:val="EA56EC963D034D9CA1D1FD70B0D8E065"/>
          </w:placeholder>
          <w:showingPlcHdr/>
          <w:dataBinding w:storeItemID="{100293BC-3C9C-4740-99C7-73F5E9006100}" w:xpath="/icms/UserObject.Predmet.Kalendar.RokDana/derivirana_varijabla[@naziv='UserObject.Predmet.Kalendar.RokDana_1']"/>
          <w:text/>
        </w:sdtPr>
        <w:sdtEndPr>
          <w:rPr>
            <w:rStyle w:val="Zadanifontodlomka"/>
            <w:rFonts w:cstheme="minorBidi"/>
            <w:noProof w:val="false"/>
            <w:lang w:eastAsia="en-US"/>
          </w:rPr>
        </w:sdtEndPr>
        <w:sdtContent>
          <w:r w:rsidRPr="000F6540">
            <w:rPr>
              <w:rStyle w:val="Tekstrezerviranogmjesta"/>
            </w:rPr>
            <w:t>.._.._.._.._.._.._.._..</w:t>
          </w:r>
        </w:sdtContent>
      </w:sdt>
      <w:r w:rsidRPr="0072128C">
        <w:t xml:space="preserve">  dana</w:t>
      </w:r>
    </w:p>
    <w:p w:rsidRDefault="00BC4B7C" w:rsidP="00BC4B7C" w:rsidR="00BC4B7C" w:rsidRPr="0072128C">
      <w:pPr>
        <w:spacing w:after="0"/>
      </w:pPr>
      <w:r w:rsidRPr="0072128C"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-1100561843"/>
          <w:placeholder>
            <w:docPart w:val="6483E715A490494BABFD757E717ABBBD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eSPISCCParagraphDefaultFont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Čakovcu</w:t>
          </w:r>
        </w:sdtContent>
      </w:sdt>
      <w:r w:rsidRPr="0072128C">
        <w:t xml:space="preserve">,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DonosenjaOdluke_1"/>
          <w:id w:val="1423527317"/>
          <w:placeholder>
            <w:docPart w:val="612C041FC9434A31B9D94C22A59226D8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0F6540" w:rsidRPr="000F6540">
            <w:rPr>
              <w:rStyle w:val="eSPISCCParagraphDefaultFont"/>
              <w:rFonts w:eastAsiaTheme="minorHAnsi"/>
            </w:rPr>
            <w:t>22. rujna 2016.</w:t>
          </w:r>
        </w:sdtContent>
      </w:sdt>
      <w:r w:rsidRPr="0072128C">
        <w:t>.godine.</w:t>
      </w:r>
    </w:p>
    <w:p w:rsidRDefault="00BC4B7C" w:rsidP="00BC4B7C" w:rsidR="00BC4B7C" w:rsidRPr="0072128C">
      <w:pPr>
        <w:spacing w:after="0"/>
        <w:rPr>
          <w:rFonts w:cs="Times New Roman"/>
        </w:rPr>
      </w:pPr>
    </w:p>
    <w:p w:rsidRDefault="00BC4B7C" w:rsidP="00BC4B7C" w:rsidR="00BC4B7C" w:rsidRPr="0072128C">
      <w:pPr>
        <w:spacing w:lineRule="auto" w:line="276" w:after="200"/>
        <w:rPr>
          <w:rFonts w:cs="Times New Roman" w:eastAsia="Times New Roman"/>
          <w:noProof/>
          <w:lang w:eastAsia="hr-HR"/>
        </w:rPr>
      </w:pP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Podaci za uplatu pristojbe</w:t>
      </w:r>
    </w:p>
    <w:p w:rsidRDefault="000F654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sdt>
        <w:sdtPr>
          <w:rPr>
            <w:rStyle w:val="eSPISCCParagraphDefaultFont"/>
            <w:rFonts w:eastAsiaTheme="minorHAnsi"/>
          </w:rPr>
          <w:alias w:val="Vrsta pristojbe (naziv)"/>
          <w:tag w:val="DomainObject.Predmet.PristojbeNazivVrste_1"/>
          <w:id w:val="-1116446015"/>
          <w:placeholder>
            <w:docPart w:val="AF80E6E5993F424EB4424A03ED9516A5"/>
          </w:placeholder>
          <w:dataBinding w:storeItemID="{100293BC-3C9C-4740-99C7-73F5E9006100}" w:xpath="/icms/DomainObject.Predmet.PristojbeNazivVrste/derivirana_varijabla[@naziv='DomainObject.Predmet.PristojbeNazivVrste_1']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F6540">
            <w:rPr>
              <w:rStyle w:val="eSPISCCParagraphDefaultFont"/>
              <w:rFonts w:eastAsiaTheme="minorHAnsi"/>
            </w:rPr>
            <w:t>Pristojbe iz predmeta Sp-1/2016, OS ČK</w:t>
          </w:r>
        </w:sdtContent>
      </w:sdt>
      <w:r w:rsidR="00BC4B7C" w:rsidRPr="0072128C">
        <w:rPr>
          <w:rFonts w:cs="Times New Roman" w:eastAsia="Times New Roman"/>
          <w:noProof/>
          <w:lang w:eastAsia="hr-HR"/>
        </w:rPr>
        <w:t xml:space="preserve"> </w:t>
      </w:r>
    </w:p>
    <w:p w:rsidRDefault="000F654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5" style="width:0;height:1.5pt"/>
        </w:pict>
      </w:r>
    </w:p>
    <w:tbl>
      <w:tblPr>
        <w:tblW w:type="dxa" w:w="9072"/>
        <w:tblInd w:type="dxa" w:w="108"/>
        <w:tblLook w:val="04A0" w:noVBand="1" w:noHBand="0" w:lastColumn="0" w:firstColumn="1" w:lastRow="0" w:firstRow="1"/>
      </w:tblPr>
      <w:tblGrid>
        <w:gridCol w:w="4644"/>
        <w:gridCol w:w="4428"/>
      </w:tblGrid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Platitelj:</w:t>
            </w:r>
          </w:p>
        </w:tc>
        <w:tc>
          <w:tcPr>
            <w:tcW w:type="dxa" w:w="4428"/>
          </w:tcPr>
          <w:p w:rsidRDefault="000F6540" w:rsidP="008442D2" w:rsidR="00BC4B7C" w:rsidRPr="0072128C">
            <w:pPr>
              <w:tabs>
                <w:tab w:pos="7088" w:val="left"/>
              </w:tabs>
              <w:spacing w:after="0"/>
              <w:ind w:right="108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tranka koja je dužna platiti sudsku pristojbu"/>
                <w:tag w:val="DomainObject.Predmet.PristojbeSudionikNazivOIB_1"/>
                <w:id w:val="-236787887"/>
                <w:placeholder>
                  <w:docPart w:val="1D99CD7E05E14D82AFC5408550D7F7C8"/>
                </w:placeholder>
                <w:dataBinding w:storeItemID="{100293BC-3C9C-4740-99C7-73F5E9006100}" w:xpath="/icms/DomainObject.Predmet.PristojbeSudionikNazivOIB/derivirana_varijabla[@naziv='DomainObject.Predmet.PristojbeSudionikNazivOI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6540">
                  <w:rPr>
                    <w:rStyle w:val="eSPISCCParagraphDefaultFont"/>
                    <w:rFonts w:eastAsiaTheme="minorHAnsi"/>
                  </w:rPr>
                  <w:t>Vesna Pavleković, OIB 09019899964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Primatelj:</w:t>
            </w:r>
          </w:p>
        </w:tc>
        <w:tc>
          <w:tcPr>
            <w:tcW w:type="dxa" w:w="4428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Državni proračun Republike Hrvatske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Iznos:</w:t>
            </w:r>
          </w:p>
        </w:tc>
        <w:tc>
          <w:tcPr>
            <w:tcW w:type="dxa" w:w="4428"/>
          </w:tcPr>
          <w:p w:rsidRDefault="000F65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Ukupni iznos pristojbe"/>
                <w:tag w:val="DomainObject.Predmet.PristojbeIznos_1"/>
                <w:id w:val="-906303241"/>
                <w:placeholder>
                  <w:docPart w:val="8473A96E64FC478C963E6063FE6CFA13"/>
                </w:placeholder>
                <w:dataBinding w:storeItemID="{100293BC-3C9C-4740-99C7-73F5E9006100}" w:xpath="/icms/DomainObject.Predmet.PristojbeIznos/derivirana_varijabla[@naziv='DomainObject.Predmet.PristojbeIznos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6540">
                  <w:rPr>
                    <w:rStyle w:val="eSPISCCParagraphDefaultFont"/>
                    <w:rFonts w:eastAsiaTheme="minorHAnsi"/>
                  </w:rPr>
                  <w:t>250,00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lang w:eastAsia="hr-HR"/>
              </w:rPr>
              <w:t xml:space="preserve"> kn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Rok plaćanja</w:t>
            </w:r>
          </w:p>
        </w:tc>
        <w:tc>
          <w:tcPr>
            <w:tcW w:type="dxa" w:w="4428"/>
          </w:tcPr>
          <w:p w:rsidRDefault="000F65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Rok plaćanja pristojbe"/>
                <w:tag w:val="DomainObject.Predmet.PristojbeDatumRokPlacanja_1"/>
                <w:id w:val="-487327139"/>
                <w:placeholder>
                  <w:docPart w:val="805AEE68D0854CC6A49B35B9EC79CE7C"/>
                </w:placeholder>
                <w:showingPlcHdr/>
                <w:dataBinding w:storeItemID="{100293BC-3C9C-4740-99C7-73F5E9006100}" w:xpath="/icms/DomainObject.Predmet.PristojbeDatumRokPlacanja/derivirana_varijabla[@naziv='DomainObject.Predmet.PristojbeDatumRokPlacanja_1']"/>
                <w:date>
                  <w:dateFormat w:val="d. MMMM yyyy."/>
                  <w:lid w:val="hr-HR"/>
                  <w:storeMappedDataAs w:val="text"/>
                  <w:calendar w:val="gregorian"/>
                </w:date>
              </w:sdtPr>
              <w:sdtEndPr>
                <w:rPr>
                  <w:rStyle w:val="Zadanifontodlomka"/>
                  <w:rFonts w:eastAsia="Times New Roman"/>
                  <w:noProof w:val="false"/>
                </w:rPr>
              </w:sdtEndPr>
              <w:sdtContent>
                <w:r w:rsidR="00BC4B7C" w:rsidRPr="000F6540">
                  <w:rPr>
                    <w:rStyle w:val="Tekstrezerviranogmjesta"/>
                  </w:rPr>
                  <w:t>__________</w:t>
                </w:r>
              </w:sdtContent>
            </w:sdt>
            <w:r w:rsidR="00BC4B7C" w:rsidRPr="0072128C">
              <w:rPr>
                <w:rFonts w:cs="Times New Roman" w:eastAsia="Times New Roman"/>
                <w:noProof/>
                <w:shd w:fill="CCFFCC" w:color="auto" w:val="clear"/>
                <w:lang w:eastAsia="hr-HR"/>
              </w:rPr>
              <w:t xml:space="preserve"> </w:t>
            </w:r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IBAN primatelja:</w:t>
            </w:r>
          </w:p>
        </w:tc>
        <w:tc>
          <w:tcPr>
            <w:tcW w:type="dxa" w:w="4428"/>
          </w:tcPr>
          <w:p w:rsidRDefault="000F65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Broj računa za uplatu"/>
                <w:tag w:val="DomainObject.Predmet.PristojbeBrojRacuna_1"/>
                <w:id w:val="179400925"/>
                <w:placeholder>
                  <w:docPart w:val="FB44C476EF354E88ACE30E351F080AB7"/>
                </w:placeholder>
                <w:dataBinding w:storeItemID="{100293BC-3C9C-4740-99C7-73F5E9006100}" w:xpath="/icms/DomainObject.Predmet.PristojbeBrojRacuna/derivirana_varijabla[@naziv='DomainObject.Predmet.PristojbeBrojRacun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6540">
                  <w:rPr>
                    <w:rStyle w:val="eSPISCCParagraphDefaultFont"/>
                    <w:rFonts w:eastAsiaTheme="minorHAnsi"/>
                  </w:rPr>
                  <w:t>HR1210010051863000160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Poziv na broj primatelja:</w:t>
            </w:r>
          </w:p>
        </w:tc>
        <w:tc>
          <w:tcPr>
            <w:tcW w:type="dxa" w:w="4428"/>
          </w:tcPr>
          <w:p w:rsidRDefault="000F65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Poziv na broj sa modelom"/>
                <w:tag w:val="DomainObject.Predmet.PristojbePNB_1"/>
                <w:id w:val="158893575"/>
                <w:placeholder>
                  <w:docPart w:val="8E4B138A8131497D9ED0556498A1A305"/>
                </w:placeholder>
                <w:dataBinding w:storeItemID="{100293BC-3C9C-4740-99C7-73F5E9006100}" w:xpath="/icms/DomainObject.Predmet.PristojbePNB/derivirana_varijabla[@naziv='DomainObject.Predmet.PristojbePNB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6540">
                  <w:rPr>
                    <w:rStyle w:val="eSPISCCParagraphDefaultFont"/>
                    <w:rFonts w:eastAsiaTheme="minorHAnsi"/>
                  </w:rPr>
                  <w:t>HR635045-3783-10026053810</w:t>
                </w:r>
              </w:sdtContent>
            </w:sdt>
          </w:p>
        </w:tc>
      </w:tr>
      <w:tr w:rsidTr="008442D2" w:rsidR="00BC4B7C" w:rsidRPr="0072128C">
        <w:tc>
          <w:tcPr>
            <w:tcW w:type="dxa" w:w="464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Opis plaćanja:</w:t>
            </w:r>
          </w:p>
        </w:tc>
        <w:tc>
          <w:tcPr>
            <w:tcW w:type="dxa" w:w="4428"/>
          </w:tcPr>
          <w:p w:rsidRDefault="000F6540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pis plaćanja"/>
                <w:tag w:val="DomainObject.Predmet.PristojbeOpisPlacanja_1"/>
                <w:id w:val="-1777852773"/>
                <w:placeholder>
                  <w:docPart w:val="8E782B3D751140E48F3329AD539A50DD"/>
                </w:placeholder>
                <w:dataBinding w:storeItemID="{100293BC-3C9C-4740-99C7-73F5E9006100}" w:xpath="/icms/DomainObject.Predmet.PristojbeOpisPlacanja/derivirana_varijabla[@naziv='DomainObject.Predmet.PristojbeOpisPlacanja_1']"/>
                <w:text/>
              </w:sdtPr>
              <w:sdtEndPr>
                <w:rPr>
                  <w:rStyle w:val="eSPISCCParagraphDefaultFont"/>
                  <w:rFonts w:eastAsia="Times New Roman"/>
                </w:rPr>
              </w:sdtEndPr>
              <w:sdtContent>
                <w:r w:rsidRPr="000F6540">
                  <w:rPr>
                    <w:rStyle w:val="eSPISCCParagraphDefaultFont"/>
                    <w:rFonts w:eastAsiaTheme="minorHAnsi"/>
                  </w:rPr>
                  <w:t>Pristojbe iz predmeta Sp-1/2016, OS ČK</w:t>
                </w:r>
              </w:sdtContent>
            </w:sdt>
          </w:p>
        </w:tc>
      </w:tr>
    </w:tbl>
    <w:p w:rsidRDefault="000F6540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pict>
          <v:rect fillcolor="#a0a0a0" stroked="f" o:hralign="center" o:hrstd="t" o:hr="t" id="_x0000_i1026" style="width:0;height:1.5pt"/>
        </w:pic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Kod plaćanja obavezno upišite navedeni model plaćanja, poziv na broj i opis kako bi se uplata mogla povezati s Vašim zaduženjem.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  <w:r w:rsidRPr="0072128C">
        <w:rPr>
          <w:rFonts w:cs="Times New Roman" w:eastAsia="Times New Roman"/>
          <w:noProof/>
          <w:lang w:eastAsia="hr-HR"/>
        </w:rPr>
        <w:t>Ukoliko ste pristojbu već platili, zanemarite ove podatke za uplatu.</w:t>
      </w:r>
    </w:p>
    <w:p w:rsidRDefault="00BC4B7C" w:rsidP="00BC4B7C" w:rsidR="00BC4B7C" w:rsidRPr="0072128C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4626"/>
        <w:gridCol w:w="4514"/>
      </w:tblGrid>
      <w:tr w:rsidTr="008442D2" w:rsidR="00BC4B7C" w:rsidRPr="0072128C">
        <w:trPr>
          <w:trHeight w:val="1695"/>
        </w:trPr>
        <w:tc>
          <w:tcPr>
            <w:tcW w:type="dxa" w:w="4621"/>
          </w:tcPr>
          <w:sdt>
            <w:sdtPr>
              <w:rPr>
                <w:rFonts w:cs="Times New Roman" w:eastAsia="Times New Roman"/>
                <w:noProof/>
                <w:lang w:eastAsia="hr-HR"/>
              </w:rPr>
              <w:alias w:val="Bar kod"/>
              <w:tag w:val="DomainObject.Barcode_1"/>
              <w:id w:val="-937375783"/>
              <w:dataBinding w:storeItemID="{100293BC-3C9C-4740-99C7-73F5E9006100}" w:xpath="/icms/DomainObject.Barcode/derivirana_varijabla[@naziv='DomainObject.Barcode_1']"/>
              <w:picture/>
            </w:sdtPr>
            <w:sdtEndPr/>
            <w:sdtContent>
              <w:p w:rsidRDefault="00BC4B7C" w:rsidP="008442D2" w:rsidR="00BC4B7C" w:rsidRPr="0072128C">
                <w:pPr>
                  <w:tabs>
                    <w:tab w:pos="7088" w:val="left"/>
                  </w:tabs>
                  <w:spacing w:after="0"/>
                  <w:contextualSpacing/>
                </w:pPr>
                <w:r w:rsidRPr="0072128C">
                  <w:rPr>
                    <w:rFonts w:cs="Times New Roman" w:eastAsia="Times New Roman"/>
                    <w:noProof/>
                    <w:lang w:eastAsia="hr-HR"/>
                  </w:rPr>
                  <w:drawing>
                    <wp:inline distR="0" distL="0" distB="0" distT="0">
                      <wp:extent cy="657895" cx="2797595"/>
                      <wp:effectExtent b="8890" r="3175" t="0" l="0"/>
                      <wp:docPr name="Picture 3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Picture 1" id="0"/>
                              <pic:cNvPicPr>
                                <a:picLocks noChangeArrowheads="true" noChangeAspect="true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y="0" x="0"/>
                                <a:ext cy="657895" cx="27975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type="dxa" w:w="4514"/>
          </w:tcPr>
          <w:p w:rsidRDefault="00BC4B7C" w:rsidP="008442D2" w:rsidR="00BC4B7C" w:rsidRPr="0072128C">
            <w:pPr>
              <w:tabs>
                <w:tab w:pos="7088" w:val="left"/>
              </w:tabs>
              <w:spacing w:after="0"/>
              <w:contextualSpacing/>
              <w:rPr>
                <w:rFonts w:cs="Times New Roman" w:eastAsia="Times New Roman"/>
                <w:noProof/>
                <w:lang w:eastAsia="hr-HR"/>
              </w:rPr>
            </w:pPr>
            <w:r w:rsidRPr="0072128C">
              <w:rPr>
                <w:rFonts w:cs="Times New Roman" w:eastAsia="Times New Roman"/>
                <w:noProof/>
                <w:lang w:eastAsia="hr-HR"/>
              </w:rPr>
              <w:t>Uz pomoć odgovarajuće aplikacije automatski popunite podatke za elektronsko plaćanje učitavanjem priloženog 2D barkoda.</w:t>
            </w:r>
          </w:p>
        </w:tc>
      </w:tr>
    </w:tbl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540">
          <w:t>2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0F6540" w:rsidRPr="000F6540">
          <w:rPr>
            <w:rStyle w:val="eSPISCCParagraphDefaultFont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eSPISCCParagraphDefaultFont"/>
        </w:rPr>
      </w:sdtEndPr>
      <w:sdtContent>
        <w:r w:rsidR="000F6540" w:rsidRPr="000F6540">
          <w:rPr>
            <w:rStyle w:val="eSPISCCParagraphDefaultFont"/>
          </w:rPr>
          <w:t>Sp-1/2016-18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0F6540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A56EC963D034D9CA1D1FD70B0D8E06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64B3DBC-3979-4977-913A-8735724FAD5C}"/>
      </w:docPartPr>
      <w:docPartBody>
        <w:p w:rsidRDefault="0008432B" w:rsidR="0008432B">
          <w:pPr>
            <w:pStyle w:val="EA56EC963D034D9CA1D1FD70B0D8E06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483E715A490494BABFD757E717ABBB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A45278-38EF-42C6-B7C4-7D1952B33FE5}"/>
      </w:docPartPr>
      <w:docPartBody>
        <w:p w:rsidRDefault="0008432B" w:rsidR="0008432B">
          <w:pPr>
            <w:pStyle w:val="6483E715A490494BABFD757E717ABBBD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12C041FC9434A31B9D94C22A59226D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235D09-99D0-49A1-9F96-F1792ABADE04}"/>
      </w:docPartPr>
      <w:docPartBody>
        <w:p w:rsidRDefault="0008432B" w:rsidR="0008432B">
          <w:pPr>
            <w:pStyle w:val="612C041FC9434A31B9D94C22A59226D8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AF80E6E5993F424EB4424A03ED9516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9C3B892-3E47-4511-806E-C70E98E11F33}"/>
      </w:docPartPr>
      <w:docPartBody>
        <w:p w:rsidRDefault="0008432B" w:rsidR="0008432B">
          <w:pPr>
            <w:pStyle w:val="AF80E6E5993F424EB4424A03ED9516A5"/>
          </w:pPr>
          <w:r w:rsidRPr="001C659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99CD7E05E14D82AFC5408550D7F7C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DBB3AA3-EB50-40FE-8AAF-734AE0696260}"/>
      </w:docPartPr>
      <w:docPartBody>
        <w:p w:rsidRDefault="0008432B" w:rsidR="0008432B">
          <w:pPr>
            <w:pStyle w:val="1D99CD7E05E14D82AFC5408550D7F7C8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473A96E64FC478C963E6063FE6CFA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2F5350-4838-4603-BFF6-BA79F0BE955F}"/>
      </w:docPartPr>
      <w:docPartBody>
        <w:p w:rsidRDefault="0008432B" w:rsidR="0008432B">
          <w:pPr>
            <w:pStyle w:val="8473A96E64FC478C963E6063FE6CFA13"/>
          </w:pPr>
          <w:r w:rsidRPr="00F0104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5AEE68D0854CC6A49B35B9EC79CE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B142687-81BE-4A42-B5B7-7A383CDEB0BA}"/>
      </w:docPartPr>
      <w:docPartBody>
        <w:p w:rsidRDefault="0008432B" w:rsidR="0008432B">
          <w:pPr>
            <w:pStyle w:val="805AEE68D0854CC6A49B35B9EC79CE7C"/>
          </w:pPr>
          <w:r w:rsidRPr="00D661F3">
            <w:rPr>
              <w:rStyle w:val="Tekstrezerviranogmjesta"/>
            </w:rPr>
            <w:t>__________</w:t>
          </w:r>
        </w:p>
      </w:docPartBody>
    </w:docPart>
    <w:docPart>
      <w:docPartPr>
        <w:name w:val="FB44C476EF354E88ACE30E351F080A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F03073-4FEE-4EF9-A1E2-3EC2BCFE3DCC}"/>
      </w:docPartPr>
      <w:docPartBody>
        <w:p w:rsidRDefault="0008432B" w:rsidR="0008432B">
          <w:pPr>
            <w:pStyle w:val="FB44C476EF354E88ACE30E351F080AB7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4B138A8131497D9ED0556498A1A3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B91D9BF-FE7C-497D-9CAE-296326031ED0}"/>
      </w:docPartPr>
      <w:docPartBody>
        <w:p w:rsidRDefault="0008432B" w:rsidR="0008432B">
          <w:pPr>
            <w:pStyle w:val="8E4B138A8131497D9ED0556498A1A30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782B3D751140E48F3329AD539A50D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39C0146-BE81-491C-8F49-E10C7BF704CB}"/>
      </w:docPartPr>
      <w:docPartBody>
        <w:p w:rsidRDefault="0008432B" w:rsidR="0008432B">
          <w:pPr>
            <w:pStyle w:val="8E782B3D751140E48F3329AD539A50DD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Sp-1/2016-18</izvorni_sadrzaj>
    <derivirana_varijabla naziv="DomainObject.Oznaka_1">Sp-1/2016-18</derivirana_varijabla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dopis od 14.6.2016. otpremljen 17.6.2016.
PRIGOVOR ODO Čakovec, 19.09.2016</izvorni_sadrzaj>
    <derivirana_varijabla naziv="DomainObject.Predmet.PrimjedbaSuca_1">dopis od 14.6.2016. otpremljen 17.6.2016.
PRIGOVOR ODO Čakovec, 19.09.2016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  <derivirana_varijabla naziv="Dativ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Pavleković</izvorni_sadrzaj>
    <derivirana_varijabla naziv="DomainObject.Predmet.StrankaFormated_1">  Vesna Pavleković</derivirana_varijabla>
  </DomainObject.Predmet.StrankaFormated>
  <DomainObject.Predmet.StrankaFormatedOIB>
    <izvorni_sadrzaj>  Vesna Pavleković, OIB 09019899964</izvorni_sadrzaj>
    <derivirana_varijabla naziv="DomainObject.Predmet.StrankaFormatedOIB_1">  Vesna Pavleković, OIB 09019899964</derivirana_varijabla>
  </DomainObject.Predmet.StrankaFormatedOIB>
  <DomainObject.Predmet.StrankaFormatedWithAdress>
    <izvorni_sadrzaj> Vesna Pavleković, Dr. Vinka Žganca 6, 40000 Pribislavec</izvorni_sadrzaj>
    <derivirana_varijabla naziv="DomainObject.Predmet.StrankaFormatedWithAdress_1"> Vesna Pavleković, Dr. Vinka Žganca 6, 40000 Pribislavec</derivirana_varijabla>
  </DomainObject.Predmet.StrankaFormatedWithAdress>
  <DomainObject.Predmet.StrankaFormatedWithAdressOIB>
    <izvorni_sadrzaj> Vesna Pavleković, OIB 09019899964, Dr. Vinka Žganca 6, 40000 Pribislavec</izvorni_sadrzaj>
    <derivirana_varijabla naziv="DomainObject.Predmet.StrankaFormatedWithAdressOIB_1"> Vesna Pavleković, OIB 09019899964, Dr. Vinka Žganca 6, 40000 Pribislavec</derivirana_varijabla>
  </DomainObject.Predmet.StrankaFormatedWithAdressOIB>
  <DomainObject.Predmet.StrankaWithAdress>
    <izvorni_sadrzaj>Vesna Pavleković Dr. Vinka Žganca 6,40000 Pribislavec</izvorni_sadrzaj>
    <derivirana_varijabla naziv="DomainObject.Predmet.StrankaWithAdress_1">Vesna Pavleković Dr. Vinka Žganca 6,40000 Pribislavec</derivirana_varijabla>
  </DomainObject.Predmet.StrankaWithAdress>
  <DomainObject.Predmet.StrankaWithAdressOIB>
    <izvorni_sadrzaj>Vesna Pavleković, OIB 09019899964, Dr. Vinka Žganca 6,40000 Pribislavec</izvorni_sadrzaj>
    <derivirana_varijabla naziv="DomainObject.Predmet.StrankaWithAdressOIB_1">Vesna Pavleković, OIB 09019899964, Dr. Vinka Žganca 6,40000 Pribislavec</derivirana_varijabla>
  </DomainObject.Predmet.StrankaWithAdressOIB>
  <DomainObject.Predmet.StrankaNazivFormated>
    <izvorni_sadrzaj>Vesna Pavleković</izvorni_sadrzaj>
    <derivirana_varijabla naziv="DomainObject.Predmet.StrankaNazivFormated_1">Vesna Pavleković</derivirana_varijabla>
    <derivirana_varijabla naziv="Padez">Vesna Pavleković</derivirana_varijabla>
  </DomainObject.Predmet.StrankaNazivFormated>
  <DomainObject.Predmet.StrankaNazivFormatedOIB>
    <izvorni_sadrzaj>Vesna Pavleković, OIB 09019899964</izvorni_sadrzaj>
    <derivirana_varijabla naziv="DomainObject.Predmet.StrankaNazivFormatedOIB_1">Vesna Pavleković, OIB 09019899964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Krajačić</izvorni_sadrzaj>
    <derivirana_varijabla naziv="DomainObject.Predmet.Zapisnicar_1">Marija Krajačić</derivirana_varijabla>
    <derivirana_varijabla naziv="Padez">Marija Krajačić</derivirana_varijabla>
  </DomainObject.Predmet.Zapisnicar>
  <DomainObject.Predmet.StrankaListFormated>
    <izvorni_sadrzaj>
      <item>Vesna Pavleković</item>
    </izvorni_sadrzaj>
    <derivirana_varijabla naziv="DomainObject.Predmet.StrankaListFormated_1">
      <item>Vesna Pavleković</item>
    </derivirana_varijabla>
  </DomainObject.Predmet.StrankaListFormated>
  <DomainObject.Predmet.StrankaListFormatedOIB>
    <izvorni_sadrzaj>
      <item>Vesna Pavleković, OIB 09019899964</item>
    </izvorni_sadrzaj>
    <derivirana_varijabla naziv="DomainObject.Predmet.StrankaListFormatedOIB_1">
      <item>Vesna Pavleković, OIB 09019899964</item>
    </derivirana_varijabla>
  </DomainObject.Predmet.StrankaListFormatedOIB>
  <DomainObject.Predmet.StrankaListFormatedWithAdress>
    <izvorni_sadrzaj>
      <item>Vesna Pavleković, Dr. Vinka Žganca 6, 40000 Pribislavec</item>
    </izvorni_sadrzaj>
    <derivirana_varijabla naziv="DomainObject.Predmet.StrankaListFormatedWithAdress_1">
      <item>Vesna Pavleković, Dr. Vinka Žganca 6, 40000 Pribislavec</item>
    </derivirana_varijabla>
  </DomainObject.Predmet.StrankaListFormatedWithAdress>
  <DomainObject.Predmet.StrankaListFormatedWithAdressOIB>
    <izvorni_sadrzaj>
      <item>Vesna Pavleković, OIB 09019899964, Dr. Vinka Žganca 6, 40000 Pribislavec</item>
    </izvorni_sadrzaj>
    <derivirana_varijabla naziv="DomainObject.Predmet.StrankaListFormatedWithAdressOIB_1">
      <item>Vesna Pavleković, OIB 09019899964, Dr. Vinka Žganca 6, 40000 Pribislavec</item>
    </derivirana_varijabla>
  </DomainObject.Predmet.StrankaListFormatedWithAdressOIB>
  <DomainObject.Predmet.StrankaListNazivFormated>
    <izvorni_sadrzaj>
      <item>Vesna Pavleković</item>
    </izvorni_sadrzaj>
    <derivirana_varijabla naziv="DomainObject.Predmet.StrankaListNazivFormated_1">
      <item>Vesna Pavleković</item>
    </derivirana_varijabla>
  </DomainObject.Predmet.StrankaListNazivFormated>
  <DomainObject.Predmet.StrankaListNazivFormatedOIB>
    <izvorni_sadrzaj>
      <item>Vesna Pavleković, OIB 09019899964</item>
    </izvorni_sadrzaj>
    <derivirana_varijabla naziv="DomainObject.Predmet.StrankaListNazivFormatedOIB_1">
      <item>Vesna Pavleković, OIB 09019899964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OstaliListFormated_1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  <derivirana_varijabla naziv="DrugaOsoba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OstaliListFormated>
  <DomainObject.Predmet.OstaliListFormatedOIB>
    <izvorni_sadrzaj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izvorni_sadrzaj>
    <derivirana_varijabla naziv="DomainObject.Predmet.OstaliListFormatedOIB_1"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derivirana_varijabla>
  </DomainObject.Predmet.OstaliListFormatedOIB>
  <DomainObject.Predmet.OstaliListFormatedWithAdress>
    <izvorni_sadrzaj>
      <item>VIPnet d.o.o. Zagreb, Vrtni put 1, 10000 Zagreb</item>
      <item>Hrvatski zavod za zapošljavanje, Područni ured Čakovec, Bana Josipa Jelačića 1, 40000 Čakovec</item>
      <item>Ministarstvo financija, Porezna uprava Čakovec, Otokara Keršovanija 11, 40000 Čakovec</item>
      <item>Privrednik d.o.o., Park R. Kropeka 1, 40000 Čakovec</item>
      <item>Cedevita d.o.o., Planinska 15, 10000 Zagreb</item>
      <item>ŠKZ Gradec - u likvidaciji, Gorice 7, 10000 Zagreb</item>
      <item>Radovan Pavleković, Kaštelska 2a, 40000 Pribislavec</item>
      <item>Raiffeisenbank Austria d.d., Petrinjska 59, 10000 Zagreb</item>
      <item>HT d.d. Zagreb, Roberta Frangeša Mihanovića 9, 10000 Zagreb</item>
      <item>Prima Solvent d.o.o., Ilica 109, 10000 Zagreb</item>
      <item>Privredna banka Zagreb d.d., Radnička cesta 50, 10000 Zagreb</item>
      <item>Societe Generale-Splitska banka d.d., Ruđera Boškovića 19, 21000 Split</item>
      <item>Croatia osiguranje d.d., Miramarska 22, 10000 Zagreb</item>
      <item>Fina Zagreb, Ulica grada Vukovara 70, 10000 Zagreb</item>
      <item>Fina Čakovec, .., 40000 Čakovec</item>
    </izvorni_sadrzaj>
    <derivirana_varijabla naziv="DomainObject.Predmet.OstaliListFormatedWithAdress_1">
      <item>VIPnet d.o.o. Zagreb, Vrtni put 1, 10000 Zagreb</item>
      <item>Hrvatski zavod za zapošljavanje, Područni ured Čakovec, Bana Josipa Jelačića 1, 40000 Čakovec</item>
      <item>Ministarstvo financija, Porezna uprava Čakovec, Otokara Keršovanija 11, 40000 Čakovec</item>
      <item>Privrednik d.o.o., Park R. Kropeka 1, 40000 Čakovec</item>
      <item>Cedevita d.o.o., Planinska 15, 10000 Zagreb</item>
      <item>ŠKZ Gradec - u likvidaciji, Gorice 7, 10000 Zagreb</item>
      <item>Radovan Pavleković, Kaštelska 2a, 40000 Pribislavec</item>
      <item>Raiffeisenbank Austria d.d., Petrinjska 59, 10000 Zagreb</item>
      <item>HT d.d. Zagreb, Roberta Frangeša Mihanovića 9, 10000 Zagreb</item>
      <item>Prima Solvent d.o.o., Ilica 109, 10000 Zagreb</item>
      <item>Privredna banka Zagreb d.d., Radnička cesta 50, 10000 Zagreb</item>
      <item>Societe Generale-Splitska banka d.d., Ruđera Boškovića 19, 21000 Split</item>
      <item>Croatia osiguranje d.d., Miramarska 22, 10000 Zagreb</item>
      <item>Fina Zagreb, Ulica grada Vukovara 70, 10000 Zagreb</item>
      <item>Fina Čakovec, .., 40000 Čakovec</item>
    </derivirana_varijabla>
  </DomainObject.Predmet.OstaliListFormatedWithAdress>
  <DomainObject.Predmet.OstaliListFormatedWithAdressOIB>
    <izvorni_sadrzaj>
      <item>VIPnet d.o.o. Zagreb, OIB 29524210204, Vrtni put 1, 10000 Zagreb</item>
      <item>Hrvatski zavod za zapošljavanje, Područni ured Čakovec, OIB 91547293790, Bana Josipa Jelačića 1, 40000 Čakovec</item>
      <item>Ministarstvo financija, Porezna uprava Čakovec, OIB 18683136487, Otokara Keršovanija 11, 40000 Čakovec</item>
      <item>Privrednik d.o.o., OIB 68505982946, Park R. Kropeka 1, 40000 Čakovec</item>
      <item>Cedevita d.o.o., OIB 03830001847, Planinska 15, 10000 Zagreb</item>
      <item>ŠKZ Gradec - u likvidaciji, OIB 58279323111, Gorice 7, 10000 Zagreb</item>
      <item>Radovan Pavleković, OIB 89943082773, Kaštelska 2a, 40000 Pribislavec</item>
      <item>Raiffeisenbank Austria d.d., OIB 53056966535, Petrinjska 59, 10000 Zagreb</item>
      <item>HT d.d. Zagreb, OIB 81793146560, Roberta Frangeša Mihanovića 9, 10000 Zagreb</item>
      <item>Prima Solvent d.o.o., OIB 35029956158, Ilica 109, 10000 Zagreb</item>
      <item>Privredna banka Zagreb d.d., OIB 02535697732, Radnička cesta 50, 10000 Zagreb</item>
      <item>Societe Generale-Splitska banka d.d., OIB 69326397242, Ruđera Boškovića 19, 21000 Split</item>
      <item>Croatia osiguranje d.d., OIB 26187994862, Miramarska 22, 10000 Zagreb</item>
      <item>Fina Zagreb, OIB 85821130368, Ulica grada Vukovara 70, 10000 Zagreb</item>
      <item>Fina Čakovec, .., 40000 Čakovec</item>
    </izvorni_sadrzaj>
    <derivirana_varijabla naziv="DomainObject.Predmet.OstaliListFormatedWithAdressOIB_1">
      <item>VIPnet d.o.o. Zagreb, OIB 29524210204, Vrtni put 1, 10000 Zagreb</item>
      <item>Hrvatski zavod za zapošljavanje, Područni ured Čakovec, OIB 91547293790, Bana Josipa Jelačića 1, 40000 Čakovec</item>
      <item>Ministarstvo financija, Porezna uprava Čakovec, OIB 18683136487, Otokara Keršovanija 11, 40000 Čakovec</item>
      <item>Privrednik d.o.o., OIB 68505982946, Park R. Kropeka 1, 40000 Čakovec</item>
      <item>Cedevita d.o.o., OIB 03830001847, Planinska 15, 10000 Zagreb</item>
      <item>ŠKZ Gradec - u likvidaciji, OIB 58279323111, Gorice 7, 10000 Zagreb</item>
      <item>Radovan Pavleković, OIB 89943082773, Kaštelska 2a, 40000 Pribislavec</item>
      <item>Raiffeisenbank Austria d.d., OIB 53056966535, Petrinjska 59, 10000 Zagreb</item>
      <item>HT d.d. Zagreb, OIB 81793146560, Roberta Frangeša Mihanovića 9, 10000 Zagreb</item>
      <item>Prima Solvent d.o.o., OIB 35029956158, Ilica 109, 10000 Zagreb</item>
      <item>Privredna banka Zagreb d.d., OIB 02535697732, Radnička cesta 50, 10000 Zagreb</item>
      <item>Societe Generale-Splitska banka d.d., OIB 69326397242, Ruđera Boškovića 19, 21000 Split</item>
      <item>Croatia osiguranje d.d., OIB 26187994862, Miramarska 22, 10000 Zagreb</item>
      <item>Fina Zagreb, OIB 85821130368, Ulica grada Vukovara 70, 10000 Zagreb</item>
      <item>Fina Čakovec, .., 40000 Čakovec</item>
    </derivirana_varijabla>
  </DomainObject.Predmet.OstaliListFormatedWithAdressOIB>
  <DomainObject.Predmet.OstaliListNazivFormated>
    <izvorni_sadrzaj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OstaliListNazivFormated_1"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OstaliListNazivFormated>
  <DomainObject.Predmet.OstaliListNazivFormatedOIB>
    <izvorni_sadrzaj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izvorni_sadrzaj>
    <derivirana_varijabla naziv="DomainObject.Predmet.OstaliListNazivFormatedOIB_1">
      <item>VIPnet d.o.o. Zagreb, OIB 29524210204</item>
      <item>Hrvatski zavod za zapošljavanje, Područni ured Čakovec, OIB 91547293790</item>
      <item>Ministarstvo financija, Porezna uprava Čakovec, OIB 18683136487</item>
      <item>Privrednik d.o.o., OIB 68505982946</item>
      <item>Cedevita d.o.o., OIB 03830001847</item>
      <item>ŠKZ Gradec - u likvidaciji, OIB 58279323111</item>
      <item>Radovan Pavleković, OIB 89943082773</item>
      <item>Raiffeisenbank Austria d.d., OIB 53056966535</item>
      <item>HT d.d. Zagreb, OIB 81793146560</item>
      <item>Prima Solvent d.o.o., OIB 35029956158</item>
      <item>Privredna banka Zagreb d.d., OIB 02535697732</item>
      <item>Societe Generale-Splitska banka d.d., OIB 69326397242</item>
      <item>Croatia osiguranje d.d., OIB 26187994862</item>
      <item>Fina Zagreb, OIB 85821130368</item>
      <item>Fina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Sp-1/2016-18</izvorni_sadrzaj>
    <derivirana_varijabla naziv="DomainObject.PoslovniBrojDokumenta_1">Sp-1/2016-18</derivirana_varijabla>
  </DomainObject.PoslovniBrojDokumenta>
  <DomainObject.Predmet.StrankaIDrugi>
    <izvorni_sadrzaj>Vesna Pavleković</izvorni_sadrzaj>
    <derivirana_varijabla naziv="DomainObject.Predmet.StrankaIDrugi_1">Vesna Pavleković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Pavleković, OIB 09019899964, Dr. Vinka Žganca 6, 40000 Pribislavec</izvorni_sadrzaj>
    <derivirana_varijabla naziv="DomainObject.Predmet.StrankaIDrugiAdressOIB_1">Vesna Pavleković, OIB 09019899964, Dr. Vinka Žganca 6, 40000 Pribislavec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izvorni_sadrzaj>
    <derivirana_varijabla naziv="DomainObject.Predmet.SudioniciListNaziv_1"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  <derivirana_varijabla naziv="OstaliSudionici">
      <item>Vesna Pavleković</item>
      <item>VIPnet d.o.o. Zagreb</item>
      <item>Hrvatski zavod za zapošljavanje, Područni ured Čakovec</item>
      <item>Ministarstvo financija, Porezna uprava Čakovec</item>
      <item>Privrednik d.o.o.</item>
      <item>Cedevita d.o.o.</item>
      <item>ŠKZ Gradec - u likvidaciji</item>
      <item>Radovan Pavleković</item>
      <item>Raiffeisenbank Austria d.d.</item>
      <item>HT d.d. Zagreb</item>
      <item>Prima Solvent d.o.o.</item>
      <item>Privredna banka Zagreb d.d.</item>
      <item>Societe Generale-Splitska banka d.d.</item>
      <item>Croatia osiguranje d.d.</item>
      <item>Fina Zagreb</item>
      <item>Fina Čakovec</item>
    </derivirana_varijabla>
  </DomainObject.Predmet.SudioniciListNaziv>
  <DomainObject.Predmet.SudioniciListAdressOIB>
    <izvorni_sadrzaj>
      <item>Vesna Pavleković, OIB 09019899964, Dr. Vinka Žganca 6,40000 Pribislavec</item>
      <item>VIPnet d.o.o. Zagreb, OIB 29524210204, Vrtni put 1,10000 Zagreb</item>
      <item>Hrvatski zavod za zapošljavanje, Područni ured Čakovec, OIB 91547293790, Bana Josipa Jelačića 1,40000 Čakovec</item>
      <item>Ministarstvo financija, Porezna uprava Čakovec, OIB 18683136487, Otokara Keršovanija 11,40000 Čakovec</item>
      <item>Privrednik d.o.o., OIB 68505982946, Park R. Kropeka 1,40000 Čakovec</item>
      <item>Cedevita d.o.o., OIB 03830001847, Planinska 15,10000 Zagreb</item>
      <item>ŠKZ Gradec - u likvidaciji, OIB 58279323111, Gorice 7,10000 Zagreb</item>
      <item>Radovan Pavleković, OIB 89943082773, Kaštelska 2a,40000 Pribislavec</item>
      <item>Raiffeisenbank Austria d.d., OIB 53056966535, Petrinjska 59,10000 Zagreb</item>
      <item>HT d.d. Zagreb, OIB 81793146560, Roberta Frangeša Mihanovića 9,10000 Zagreb</item>
      <item>Prima Solvent d.o.o., OIB 35029956158, Ilica 109,10000 Zagreb</item>
      <item>Privredna banka Zagreb d.d., OIB 02535697732, Radnička cesta 50,10000 Zagreb</item>
      <item>Societe Generale-Splitska banka d.d., OIB 69326397242, Ruđera Boškovića 19,21000 Split</item>
      <item>Croatia osiguranje d.d., OIB 26187994862, Miramarska 22,10000 Zagreb</item>
      <item>Fina Zagreb, OIB 85821130368, Ulica grada Vukovara 70,10000 Zagreb</item>
      <item>Fina Čakovec, ..,40000 Čakovec</item>
    </izvorni_sadrzaj>
    <derivirana_varijabla naziv="DomainObject.Predmet.SudioniciListAdressOIB_1">
      <item>Vesna Pavleković, OIB 09019899964, Dr. Vinka Žganca 6,40000 Pribislavec</item>
      <item>VIPnet d.o.o. Zagreb, OIB 29524210204, Vrtni put 1,10000 Zagreb</item>
      <item>Hrvatski zavod za zapošljavanje, Područni ured Čakovec, OIB 91547293790, Bana Josipa Jelačića 1,40000 Čakovec</item>
      <item>Ministarstvo financija, Porezna uprava Čakovec, OIB 18683136487, Otokara Keršovanija 11,40000 Čakovec</item>
      <item>Privrednik d.o.o., OIB 68505982946, Park R. Kropeka 1,40000 Čakovec</item>
      <item>Cedevita d.o.o., OIB 03830001847, Planinska 15,10000 Zagreb</item>
      <item>ŠKZ Gradec - u likvidaciji, OIB 58279323111, Gorice 7,10000 Zagreb</item>
      <item>Radovan Pavleković, OIB 89943082773, Kaštelska 2a,40000 Pribislavec</item>
      <item>Raiffeisenbank Austria d.d., OIB 53056966535, Petrinjska 59,10000 Zagreb</item>
      <item>HT d.d. Zagreb, OIB 81793146560, Roberta Frangeša Mihanovića 9,10000 Zagreb</item>
      <item>Prima Solvent d.o.o., OIB 35029956158, Ilica 109,10000 Zagreb</item>
      <item>Privredna banka Zagreb d.d., OIB 02535697732, Radnička cesta 50,10000 Zagreb</item>
      <item>Societe Generale-Splitska banka d.d., OIB 69326397242, Ruđera Boškovića 19,21000 Split</item>
      <item>Croatia osiguranje d.d., OIB 26187994862, Miramarska 22,10000 Zagreb</item>
      <item>Fina Zagreb, OIB 85821130368, Ulica grada Vukovara 70,10000 Zagreb</item>
      <item>Fina Čakovec, ..,40000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za otvaranje stečajnog postupka u iznosu od 100,00 kn, Pristojba na rješenje u iznosu od 150,00 kn, u ukupnom iznosu od 250,00 kn</izvorni_sadrzaj>
    <derivirana_varijabla naziv="DomainObject.Predmet.Pristojbe_1">sudske pristojbe za Prijedlog za otvaranje stečajnog postupka u iznosu od 100,00 kn, Pristojba na rješenje u iznosu od 150,00 kn, u ukupnom iznosu od 250,00 kn</derivirana_varijabla>
  </DomainObject.Predmet.Pristojbe>
  <DomainObject.Predmet.PristojbeSudionikNazivOIB>
    <izvorni_sadrzaj>Vesna Pavleković, OIB 09019899964</izvorni_sadrzaj>
    <derivirana_varijabla naziv="DomainObject.Predmet.PristojbeSudionikNazivOIB_1">Vesna Pavleković, OIB 09019899964</derivirana_varijabla>
  </DomainObject.Predmet.PristojbeSudionikNazivOIB>
  <DomainObject.Predmet.PristojbePNB>
    <izvorni_sadrzaj>HR635045-3783-10026053810</izvorni_sadrzaj>
    <derivirana_varijabla naziv="DomainObject.Predmet.PristojbePNB_1">HR635045-3783-10026053810</derivirana_varijabla>
  </DomainObject.Predmet.PristojbePNB>
  <DomainObject.Predmet.PristojbeIznos>
    <izvorni_sadrzaj>250,00</izvorni_sadrzaj>
    <derivirana_varijabla naziv="DomainObject.Predmet.PristojbeIznos_1">250,00</derivirana_varijabla>
  </DomainObject.Predmet.PristojbeIznos>
  <DomainObject.Predmet.PristojbeOpisPlacanja>
    <izvorni_sadrzaj>Pristojbe iz predmeta Sp-1/2016, OS ČK</izvorni_sadrzaj>
    <derivirana_varijabla naziv="DomainObject.Predmet.PristojbeOpisPlacanja_1">Pristojbe iz predmeta Sp-1/2016, OS ČK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09019899964</item>
      <item>, OIB 29524210204</item>
      <item>, OIB 91547293790</item>
      <item>, OIB 18683136487</item>
      <item>, OIB 68505982946</item>
      <item>, OIB 03830001847</item>
      <item>, OIB 58279323111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izvorni_sadrzaj>
    <derivirana_varijabla naziv="DomainObject.Predmet.SudioniciListNazivOIB_1">
      <item>, OIB 09019899964</item>
      <item>, OIB 29524210204</item>
      <item>, OIB 91547293790</item>
      <item>, OIB 18683136487</item>
      <item>, OIB 68505982946</item>
      <item>, OIB 03830001847</item>
      <item>, OIB 58279323111</item>
      <item>, OIB 89943082773</item>
      <item>, OIB 53056966535</item>
      <item>, OIB 81793146560</item>
      <item>, OIB 35029956158</item>
      <item>, OIB 02535697732</item>
      <item>, OIB 69326397242</item>
      <item>, OIB 26187994862</item>
      <item>, OIB 85821130368</item>
      <item>, OIB null</item>
    </derivirana_varijabla>
  </DomainObject.Predmet.SudioniciListNazivOIB>
  <DomainObject.Barcode>
    <izvorni_sadrzaj>iVBORw0KGgoAAAANSUhEUgAABVUAAAFBAQAAAABf6XKMAAAEUElEQVR42u3dTW4bMQyGYQI6wBxp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</izvorni_sadrzaj>
    <derivirana_varijabla naziv="DomainObject.Barcode_1">iVBORw0KGgoAAAANSUhEUgAABVUAAAFBAQAAAABf6XKMAAAEUElEQVR42u3dTW4bMQyGYQI6wBxp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Sp-1/2016, OS ČK</izvorni_sadrzaj>
    <derivirana_varijabla naziv="DomainObject.Predmet.PristojbeNazivVrste_1">Pristojbe iz predmeta Sp-1/2016, OS ČK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624A9-0ECA-4EBE-ADA6-770C41A623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437</properties:Words>
  <properties:Characters>2504</properties:Characters>
  <properties:Lines>84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Ana Katanec</cp:lastModifiedBy>
  <cp:lastPrinted>2016-09-22T09:10:00Z</cp:lastPrinted>
  <dcterms:modified xmlns:xsi="http://www.w3.org/2001/XMLSchema-instance" xsi:type="dcterms:W3CDTF">2016-09-22T09:10:00Z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Sp-1/2016-18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