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535e" w14:paraId="683535e" w:rsidRDefault="000F351A" w:rsidP="000F351A" w:rsidR="000F351A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F351A" w:rsidP="000F351A" w:rsidR="000F351A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F351A" w:rsidP="000F351A" w:rsidR="000F351A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F351A" w:rsidP="000F351A" w:rsidR="000F351A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0F351A" w:rsidP="000F351A" w:rsidR="000F351A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St-5957/2015</w:t>
      </w:r>
    </w:p>
    <w:p w:rsidRDefault="000F351A" w:rsidP="000F351A" w:rsidR="000F351A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F351A" w:rsidP="000F351A" w:rsidR="000F351A">
      <w:pPr>
        <w:jc w:val="center"/>
        <w:rPr>
          <w:rFonts w:hAnsi="Times New Roman" w:ascii="Times New Roman"/>
          <w:szCs w:val="24"/>
          <w:lang w:val="hr-HR"/>
        </w:rPr>
      </w:pPr>
    </w:p>
    <w:p w:rsidRDefault="000F351A" w:rsidP="000F351A" w:rsidR="000F351A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F351A" w:rsidP="000F351A" w:rsidR="000F351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F351A" w:rsidP="000F351A" w:rsidR="000F351A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F351A" w:rsidP="000F351A" w:rsidR="000F351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F351A" w:rsidP="000F351A" w:rsidR="000F351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 xml:space="preserve">EURO IHTIS d.o.o., OIB: 16990383197,  Zagreb, Đorđevićeva 21,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F351A" w:rsidP="000F351A" w:rsidR="000F351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F351A" w:rsidP="000F351A" w:rsidR="000F351A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F351A" w:rsidP="000F351A" w:rsidR="000F351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F351A" w:rsidP="000F351A" w:rsidR="000F351A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EURO IHTIS d.o.o., OIB: 16990383197,  Zagreb, Đorđevićeva 21.</w:t>
      </w:r>
    </w:p>
    <w:p w:rsidRDefault="000F351A" w:rsidP="000F351A" w:rsidR="000F351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F351A" w:rsidP="000F351A" w:rsidR="000F351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05. travnja 2016. godine u 13 sati i 15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0F351A" w:rsidP="000F351A" w:rsidR="000F351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F351A" w:rsidP="000F351A" w:rsidR="000F351A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Zdravko Frleta, OIB: 16983053469, Novi Zagreb-Zapad, Brune Bušića 40.</w:t>
      </w:r>
    </w:p>
    <w:p w:rsidRDefault="000F351A" w:rsidP="000F351A" w:rsidR="000F351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F351A" w:rsidP="000F351A" w:rsidR="000F351A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3469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EURO IHTIS d.o.o., OIB: 16990383197,  Zagreb, Đorđevićeva 21.</w:t>
      </w:r>
    </w:p>
    <w:p w:rsidRDefault="000F351A" w:rsidP="000F351A" w:rsidR="000F351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F351A" w:rsidP="000F351A" w:rsidR="000F351A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F351A" w:rsidP="000F351A" w:rsidR="000F351A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F351A" w:rsidP="000F351A" w:rsidR="000F351A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F351A" w:rsidP="000F351A" w:rsidR="000F351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F351A" w:rsidP="000F351A" w:rsidR="000F351A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F351A" w:rsidP="000F351A" w:rsidR="000F351A">
      <w:pPr>
        <w:jc w:val="both"/>
        <w:rPr>
          <w:rFonts w:hAnsi="Times New Roman" w:ascii="Times New Roman"/>
          <w:lang w:val="hr-HR"/>
        </w:rPr>
      </w:pPr>
    </w:p>
    <w:p w:rsidRDefault="000F351A" w:rsidP="000F351A" w:rsidR="000F351A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0F351A" w:rsidP="000F351A" w:rsidR="000F351A">
      <w:pPr>
        <w:jc w:val="both"/>
        <w:rPr>
          <w:rFonts w:hAnsi="Times New Roman" w:ascii="Times New Roman"/>
        </w:rPr>
      </w:pPr>
    </w:p>
    <w:p w:rsidRDefault="000F351A" w:rsidP="000F351A" w:rsidR="000F351A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F351A" w:rsidP="000F351A" w:rsidR="000F351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F351A" w:rsidP="000F351A" w:rsidR="000F351A">
      <w:pPr>
        <w:jc w:val="both"/>
        <w:rPr>
          <w:rFonts w:hAnsi="Times New Roman" w:ascii="Times New Roman"/>
          <w:lang w:val="hr-HR"/>
        </w:rPr>
      </w:pPr>
    </w:p>
    <w:p w:rsidRDefault="000F351A" w:rsidP="000F351A" w:rsidR="000F351A">
      <w:pPr>
        <w:jc w:val="both"/>
        <w:rPr>
          <w:rFonts w:hAnsi="Times New Roman" w:ascii="Times New Roman"/>
          <w:lang w:val="hr-HR"/>
        </w:rPr>
      </w:pPr>
    </w:p>
    <w:p w:rsidRDefault="000F351A" w:rsidP="000F351A" w:rsidR="000F351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05. travnja 2016. godine</w:t>
      </w:r>
    </w:p>
    <w:p w:rsidRDefault="000F351A" w:rsidP="000F351A" w:rsidR="000F351A">
      <w:pPr>
        <w:jc w:val="center"/>
        <w:rPr>
          <w:rFonts w:hAnsi="Times New Roman" w:ascii="Times New Roman"/>
          <w:lang w:val="hr-HR"/>
        </w:rPr>
      </w:pPr>
    </w:p>
    <w:p w:rsidRDefault="000F351A" w:rsidP="000F351A" w:rsidR="000F351A">
      <w:pPr>
        <w:jc w:val="center"/>
        <w:rPr>
          <w:rFonts w:hAnsi="Times New Roman" w:ascii="Times New Roman"/>
          <w:lang w:val="hr-HR"/>
        </w:rPr>
      </w:pPr>
    </w:p>
    <w:p w:rsidRDefault="000F351A" w:rsidP="000F351A" w:rsidR="000F351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F351A" w:rsidP="000F351A" w:rsidR="000F351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0F351A" w:rsidP="000F351A" w:rsidR="000F351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F351A" w:rsidP="000F351A" w:rsidR="000F351A">
      <w:pPr>
        <w:jc w:val="both"/>
        <w:rPr>
          <w:rFonts w:hAnsi="Times New Roman" w:ascii="Times New Roman"/>
          <w:szCs w:val="24"/>
          <w:lang w:val="hr-HR"/>
        </w:rPr>
      </w:pPr>
    </w:p>
    <w:p w:rsidRDefault="000F351A" w:rsidP="000F351A" w:rsidR="000F35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F351A" w:rsidP="000F351A" w:rsidR="000F351A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F351A" w:rsidP="000F351A" w:rsidR="000F351A">
      <w:pPr>
        <w:jc w:val="both"/>
        <w:rPr>
          <w:rFonts w:hAnsi="Times New Roman" w:ascii="Times New Roman"/>
        </w:rPr>
      </w:pPr>
    </w:p>
    <w:p w:rsidRDefault="000F351A" w:rsidP="000F351A" w:rsidR="000F351A">
      <w:pPr>
        <w:jc w:val="both"/>
        <w:rPr>
          <w:rFonts w:hAnsi="Times New Roman" w:ascii="Times New Roman"/>
        </w:rPr>
      </w:pPr>
    </w:p>
    <w:p w:rsidRDefault="000F351A" w:rsidP="000F351A" w:rsidR="000F351A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F351A" w:rsidP="000F351A" w:rsidR="000F35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0F351A" w:rsidP="000F351A" w:rsidR="000F35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0F351A" w:rsidP="000F351A" w:rsidR="000F35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0F351A" w:rsidP="000F351A" w:rsidR="000F35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0F351A" w:rsidP="000F351A" w:rsidR="000F35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0F351A" w:rsidP="000F351A" w:rsidR="000F35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0F351A" w:rsidP="000F351A" w:rsidR="000F35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0F351A" w:rsidP="000F351A" w:rsidR="000F351A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0F351A" w:rsidP="000F351A" w:rsidR="000F351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F351A" w:rsidP="000F351A" w:rsidR="000F351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F351A" w:rsidP="000F351A" w:rsidR="000F351A" w:rsidRPr="00D44D4F">
      <w:pPr>
        <w:jc w:val="center"/>
        <w:rPr>
          <w:sz w:val="32"/>
          <w:u w:val="single"/>
          <w:lang w:val="hr-HR"/>
        </w:rPr>
      </w:pPr>
    </w:p>
    <w:p w:rsidRDefault="000F351A" w:rsidP="000F351A" w:rsidR="000F351A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B25" w:rsidR="00000000">
      <w:r>
        <w:separator/>
      </w:r>
    </w:p>
  </w:endnote>
  <w:endnote w:id="0" w:type="continuationSeparator">
    <w:p w:rsidRDefault="00BD0B2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B25" w:rsidR="00000000">
      <w:r>
        <w:separator/>
      </w:r>
    </w:p>
  </w:footnote>
  <w:footnote w:id="0" w:type="continuationSeparator">
    <w:p w:rsidRDefault="00BD0B2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F351A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St-5957/2015</w:t>
        </w:r>
      </w:p>
    </w:sdtContent>
  </w:sdt>
  <w:p w:rsidRDefault="000F351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51A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D0B25" w:rsidP="00840E3D" w:rsidR="00840E3D">
    <w:pPr>
      <w:pStyle w:val="Zaglavlje"/>
      <w:rPr>
        <w:lang w:val="hr-HR"/>
      </w:rPr>
    </w:pPr>
  </w:p>
  <w:p w:rsidRDefault="000F351A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F351A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3B1"/>
    <w:rsid w:val="000F351A"/>
    <w:rsid w:val="00135025"/>
    <w:rsid w:val="00181F4E"/>
    <w:rsid w:val="00AF53B1"/>
    <w:rsid w:val="00BD0B25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351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F35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351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F351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35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351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D0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B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351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F35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351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F351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35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351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D0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B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5957</izvorni_sadrzaj>
    <derivirana_varijabla naziv="DomainObject.Predmet.Broj_1">5957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St-5957/2015</izvorni_sadrzaj>
    <derivirana_varijabla naziv="DomainObject.Predmet.OznakaBroj_1">St-5957/2015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IHTIS d.o.o. zastupanog po punomoćniku Janko Šupih-Kvaternik</izvorni_sadrzaj>
    <derivirana_varijabla naziv="DomainObject.Predmet.ProtustrankaFormated_1">  EURO IHTIS d.o.o. zastupanog po punomoćniku Janko Šupih-Kvaternik</derivirana_varijabla>
  </DomainObject.Predmet.ProtustrankaFormated>
  <DomainObject.Predmet.ProtustrankaFormatedOIB>
    <izvorni_sadrzaj>  EURO IHTIS d.o.o., OIB 16990383197 zastupanog po punomoćniku Janko Šupih-Kvaternik</izvorni_sadrzaj>
    <derivirana_varijabla naziv="DomainObject.Predmet.ProtustrankaFormatedOIB_1">  EURO IHTIS d.o.o., OIB 16990383197 zastupanog po punomoćniku Janko Šupih-Kvaternik</derivirana_varijabla>
  </DomainObject.Predmet.ProtustrankaFormatedOIB>
  <DomainObject.Predmet.ProtustrankaFormatedWithAdress>
    <izvorni_sadrzaj> EURO IHTIS d.o.o., Đorđićeva 21, 10000 Zagreb zastupanog po punomoćniku Janko Šupih-Kvaternik</izvorni_sadrzaj>
    <derivirana_varijabla naziv="DomainObject.Predmet.ProtustrankaFormatedWithAdress_1"> EURO IHTIS d.o.o., Đorđićeva 21, 10000 Zagreb zastupanog po punomoćniku Janko Šupih-Kvaternik</derivirana_varijabla>
  </DomainObject.Predmet.ProtustrankaFormatedWithAdress>
  <DomainObject.Predmet.ProtustrankaFormatedWithAdressOIB>
    <izvorni_sadrzaj> EURO IHTIS d.o.o., OIB 16990383197, Đorđićeva 21, 10000 Zagreb zastupanog po punomoćniku Janko Šupih-Kvaternik</izvorni_sadrzaj>
    <derivirana_varijabla naziv="DomainObject.Predmet.ProtustrankaFormatedWithAdressOIB_1"> EURO IHTIS d.o.o., OIB 16990383197, Đorđićeva 21, 10000 Zagreb zastupanog po punomoćniku Janko Šupih-Kvaternik</derivirana_varijabla>
  </DomainObject.Predmet.ProtustrankaFormatedWithAdressOIB>
  <DomainObject.Predmet.ProtustrankaWithAdress>
    <izvorni_sadrzaj>EURO IHTIS d.o.o. Đorđićeva 21, 10000 Zagreb</izvorni_sadrzaj>
    <derivirana_varijabla naziv="DomainObject.Predmet.ProtustrankaWithAdress_1">EURO IHTIS d.o.o. Đorđićeva 21, 10000 Zagreb</derivirana_varijabla>
  </DomainObject.Predmet.ProtustrankaWithAdress>
  <DomainObject.Predmet.ProtustrankaWithAdressOIB>
    <izvorni_sadrzaj>EURO IHTIS d.o.o., OIB 16990383197, Đorđićeva 21, 10000 Zagreb</izvorni_sadrzaj>
    <derivirana_varijabla naziv="DomainObject.Predmet.ProtustrankaWithAdressOIB_1">EURO IHTIS d.o.o., OIB 16990383197, Đorđićeva 21, 10000 Zagreb</derivirana_varijabla>
  </DomainObject.Predmet.ProtustrankaWithAdressOIB>
  <DomainObject.Predmet.ProtustrankaNazivFormated>
    <izvorni_sadrzaj>EURO IHTIS d.o.o.</izvorni_sadrzaj>
    <derivirana_varijabla naziv="DomainObject.Predmet.ProtustrankaNazivFormated_1">EURO IHTIS d.o.o.</derivirana_varijabla>
  </DomainObject.Predmet.ProtustrankaNazivFormated>
  <DomainObject.Predmet.ProtustrankaNazivFormatedOIB>
    <izvorni_sadrzaj>EURO IHTIS d.o.o., OIB 16990383197</izvorni_sadrzaj>
    <derivirana_varijabla naziv="DomainObject.Predmet.ProtustrankaNazivFormatedOIB_1">EURO IHTIS d.o.o., OIB 16990383197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IHTIS d.o.o. zastupanog po punomoćniku Janko Šupih-Kvaternik</item>
    </izvorni_sadrzaj>
    <derivirana_varijabla naziv="DomainObject.Predmet.ProtuStrankaListFormated_1">
      <item>EURO IHTIS d.o.o. zastupanog po punomoćniku Janko Šupih-Kvaternik</item>
    </derivirana_varijabla>
  </DomainObject.Predmet.ProtuStrankaListFormated>
  <DomainObject.Predmet.ProtuStrankaListFormatedOIB>
    <izvorni_sadrzaj>
      <item>EURO IHTIS d.o.o., OIB 16990383197 zastupanog po punomoćniku Janko Šupih-Kvaternik</item>
    </izvorni_sadrzaj>
    <derivirana_varijabla naziv="DomainObject.Predmet.ProtuStrankaListFormatedOIB_1">
      <item>EURO IHTIS d.o.o., OIB 16990383197 zastupanog po punomoćniku Janko Šupih-Kvaternik</item>
    </derivirana_varijabla>
  </DomainObject.Predmet.ProtuStrankaListFormatedOIB>
  <DomainObject.Predmet.ProtuStrankaListFormatedWithAdress>
    <izvorni_sadrzaj>
      <item>EURO IHTIS d.o.o., Đorđićeva 21, 10000 Zagreb zastupanog po punomoćniku Janko Šupih-Kvaternik</item>
    </izvorni_sadrzaj>
    <derivirana_varijabla naziv="DomainObject.Predmet.ProtuStrankaListFormatedWithAdress_1">
      <item>EURO IHTIS d.o.o., Đorđićeva 21, 10000 Zagreb zastupanog po punomoćniku Janko Šupih-Kvaternik</item>
    </derivirana_varijabla>
  </DomainObject.Predmet.ProtuStrankaListFormatedWithAdress>
  <DomainObject.Predmet.ProtuStrankaListFormatedWithAdressOIB>
    <izvorni_sadrzaj>
      <item>EURO IHTIS d.o.o., OIB 16990383197, Đorđićeva 21, 10000 Zagreb zastupanog po punomoćniku Janko Šupih-Kvaternik</item>
    </izvorni_sadrzaj>
    <derivirana_varijabla naziv="DomainObject.Predmet.ProtuStrankaListFormatedWithAdressOIB_1">
      <item>EURO IHTIS d.o.o., OIB 16990383197, Đorđićeva 21, 10000 Zagreb zastupanog po punomoćniku Janko Šupih-Kvaternik</item>
    </derivirana_varijabla>
  </DomainObject.Predmet.ProtuStrankaListFormatedWithAdressOIB>
  <DomainObject.Predmet.ProtuStrankaListNazivFormated>
    <izvorni_sadrzaj>
      <item>EURO IHTIS d.o.o.</item>
    </izvorni_sadrzaj>
    <derivirana_varijabla naziv="DomainObject.Predmet.ProtuStrankaListNazivFormated_1">
      <item>EURO IHTIS d.o.o.</item>
    </derivirana_varijabla>
  </DomainObject.Predmet.ProtuStrankaListNazivFormated>
  <DomainObject.Predmet.ProtuStrankaListNazivFormatedOIB>
    <izvorni_sadrzaj>
      <item>EURO IHTIS d.o.o., OIB 16990383197</item>
    </izvorni_sadrzaj>
    <derivirana_varijabla naziv="DomainObject.Predmet.ProtuStrankaListNazivFormatedOIB_1">
      <item>EURO IHTIS d.o.o., OIB 16990383197</item>
    </derivirana_varijabla>
  </DomainObject.Predmet.ProtuStrankaListNazivFormatedOIB>
  <DomainObject.Predmet.OstaliListFormated>
    <izvorni_sadrzaj>
      <item>Janko Šupih-Kvaternik punomoćnik sudionika u postupku EURO IHTIS d.o.o.</item>
    </izvorni_sadrzaj>
    <derivirana_varijabla naziv="DomainObject.Predmet.OstaliListFormated_1">
      <item>Janko Šupih-Kvaternik punomoćnik sudionika u postupku EURO IHTIS d.o.o.</item>
    </derivirana_varijabla>
  </DomainObject.Predmet.OstaliListFormated>
  <DomainObject.Predmet.OstaliListFormatedOIB>
    <izvorni_sadrzaj>
      <item>Janko Šupih-Kvaternik, OIB 70596884758 punomoćnik sudionika u postupku EURO IHTIS d.o.o.</item>
    </izvorni_sadrzaj>
    <derivirana_varijabla naziv="DomainObject.Predmet.OstaliListFormatedOIB_1">
      <item>Janko Šupih-Kvaternik, OIB 70596884758 punomoćnik sudionika u postupku EURO IHTIS d.o.o.</item>
    </derivirana_varijabla>
  </DomainObject.Predmet.OstaliListFormatedOIB>
  <DomainObject.Predmet.OstaliListFormatedWithAdress>
    <izvorni_sadrzaj>
      <item>Janko Šupih-Kvaternik, Đorđićeva 21, 10000 Zagreb punomoćnik sudionika u postupku EURO IHTIS d.o.o.</item>
    </izvorni_sadrzaj>
    <derivirana_varijabla naziv="DomainObject.Predmet.OstaliListFormatedWithAdress_1">
      <item>Janko Šupih-Kvaternik, Đorđićeva 21, 10000 Zagreb punomoćnik sudionika u postupku EURO IHTIS d.o.o.</item>
    </derivirana_varijabla>
  </DomainObject.Predmet.OstaliListFormatedWithAdress>
  <DomainObject.Predmet.OstaliListFormatedWithAdressOIB>
    <izvorni_sadrzaj>
      <item>Janko Šupih-Kvaternik, OIB 70596884758, Đorđićeva 21, 10000 Zagreb punomoćnik sudionika u postupku EURO IHTIS d.o.o.</item>
    </izvorni_sadrzaj>
    <derivirana_varijabla naziv="DomainObject.Predmet.OstaliListFormatedWithAdressOIB_1">
      <item>Janko Šupih-Kvaternik, OIB 70596884758, Đorđićeva 21, 10000 Zagreb punomoćnik sudionika u postupku EURO IHTIS d.o.o.</item>
    </derivirana_varijabla>
  </DomainObject.Predmet.OstaliListFormatedWithAdressOIB>
  <DomainObject.Predmet.OstaliListNazivFormated>
    <izvorni_sadrzaj>
      <item>Janko Šupih-Kvaternik</item>
    </izvorni_sadrzaj>
    <derivirana_varijabla naziv="DomainObject.Predmet.OstaliListNazivFormated_1">
      <item>Janko Šupih-Kvaternik</item>
    </derivirana_varijabla>
  </DomainObject.Predmet.OstaliListNazivFormated>
  <DomainObject.Predmet.OstaliListNazivFormatedOIB>
    <izvorni_sadrzaj>
      <item>Janko Šupih-Kvaternik, OIB 70596884758</item>
    </izvorni_sadrzaj>
    <derivirana_varijabla naziv="DomainObject.Predmet.OstaliListNazivFormatedOIB_1">
      <item>Janko Šupih-Kvaternik, OIB 70596884758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IHTIS d.o.o.</izvorni_sadrzaj>
    <derivirana_varijabla naziv="DomainObject.Predmet.ProtustrankaIDrugi_1">EURO IHTIS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IHTIS d.o.o., OIB 16990383197, Đorđićeva 21, 10000 Zagreb</izvorni_sadrzaj>
    <derivirana_varijabla naziv="DomainObject.Predmet.ProtustrankaIDrugiAdressOIB_1">EURO IHTIS d.o.o., OIB 16990383197,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IHTIS d.o.o.</item>
      <item>FINA Regionalni centar Zagreb</item>
      <item>Janko Šupih-Kvaternik</item>
    </izvorni_sadrzaj>
    <derivirana_varijabla naziv="DomainObject.Predmet.SudioniciListNaziv_1">
      <item>EURO IHTIS d.o.o.</item>
      <item>FINA Regionalni centar Zagreb</item>
      <item>Janko Šupih-Kvaternik</item>
    </derivirana_varijabla>
  </DomainObject.Predmet.SudioniciListNaziv>
  <DomainObject.Predmet.SudioniciListAdressOIB>
    <izvorni_sadrzaj>
      <item>EURO IHTIS d.o.o., OIB 16990383197, Đorđićeva 21,10000 Zagreb</item>
      <item>FINA Regionalni centar Zagreb, OIB 85821130368, Trg svibanjskih žrtava 1995. 1,10000 Zagreb</item>
      <item>Janko Šupih-Kvaternik, OIB 70596884758, Đorđićeva 21,10000 Zagreb</item>
    </izvorni_sadrzaj>
    <derivirana_varijabla naziv="DomainObject.Predmet.SudioniciListAdressOIB_1">
      <item>EURO IHTIS d.o.o., OIB 16990383197, Đorđićeva 21,10000 Zagreb</item>
      <item>FINA Regionalni centar Zagreb, OIB 85821130368, Trg svibanjskih žrtava 1995. 1,10000 Zagreb</item>
      <item>Janko Šupih-Kvaternik, OIB 70596884758, Đorđićeva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16990383197</item>
      <item>, OIB 85821130368</item>
      <item>, OIB 70596884758</item>
    </izvorni_sadrzaj>
    <derivirana_varijabla naziv="DomainObject.Predmet.SudioniciListNazivOIB_1">
      <item>, OIB 16990383197</item>
      <item>, OIB 85821130368</item>
      <item>, OIB 70596884758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2022</properties:Characters>
  <properties:Lines>76</properties:Lines>
  <properties:Paragraphs>30</properties:Paragraphs>
  <properties:TotalTime>0</properties:TotalTime>
  <properties:ScaleCrop>false</properties:ScaleCrop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2016-04-05T09:22:00Z</dcterms:created>
  <dc:creator>Marija Lukić</dc:creator>
  <dc:description/>
  <cp:keywords/>
  <cp:lastModifiedBy>Marija Lukić</cp:lastModifiedBy>
  <dcterms:modified xmlns:xsi="http://www.w3.org/2001/XMLSchema-instance" xsi:type="dcterms:W3CDTF">2016-04-05T09:23:00Z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