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48a8" w14:paraId="bc648a8" w:rsidRDefault="00206349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St-448/16-37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206349">
        <w:rPr>
          <w:rFonts w:hAnsi="Times New Roman" w:ascii="Times New Roman"/>
          <w:sz w:val="24"/>
          <w:szCs w:val="24"/>
        </w:rPr>
        <w:t>9. ožujka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206349">
        <w:rPr>
          <w:rFonts w:cs="Times New Roman" w:hAnsi="Times New Roman" w:ascii="Times New Roman"/>
          <w:b/>
          <w:sz w:val="24"/>
          <w:szCs w:val="24"/>
        </w:rPr>
        <w:t>drugu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upisana kod Općinskog suda u Vukovaru SS Vinkovci zemljišnoknjižni odjel Vinkovci k.o. Vinkovci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ul.br. 71555, Poduložak 539,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>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731D7" w:rsidR="00E95823" w:rsidRPr="003731D7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F70657">
        <w:rPr>
          <w:rFonts w:cs="Times New Roman" w:hAnsi="Times New Roman" w:ascii="Times New Roman"/>
          <w:b/>
          <w:sz w:val="24"/>
          <w:szCs w:val="24"/>
        </w:rPr>
        <w:t>107.000,00</w:t>
      </w:r>
      <w:r w:rsidR="003731D7">
        <w:rPr>
          <w:rFonts w:cs="Times New Roman" w:hAnsi="Times New Roman" w:ascii="Times New Roman"/>
          <w:b/>
          <w:sz w:val="24"/>
          <w:szCs w:val="24"/>
        </w:rPr>
        <w:tab/>
      </w:r>
    </w:p>
    <w:p w:rsidRDefault="00E82B30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06349">
        <w:rPr>
          <w:rFonts w:cs="Times New Roman" w:hAnsi="Times New Roman" w:ascii="Times New Roman"/>
          <w:b/>
          <w:sz w:val="24"/>
          <w:szCs w:val="24"/>
        </w:rPr>
        <w:t>3. svibnja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06349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06349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St-448/16-37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Podneskom  od  </w:t>
      </w:r>
      <w:r w:rsidR="00F70657">
        <w:rPr>
          <w:rFonts w:cs="Times New Roman" w:hAnsi="Times New Roman" w:ascii="Times New Roman"/>
          <w:sz w:val="24"/>
          <w:szCs w:val="24"/>
        </w:rPr>
        <w:t>29. prosinca 2016.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prvoj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</w:t>
      </w:r>
      <w:r w:rsidR="00206349">
        <w:rPr>
          <w:rFonts w:cs="Times New Roman" w:hAnsi="Times New Roman" w:ascii="Times New Roman"/>
          <w:sz w:val="24"/>
          <w:szCs w:val="24"/>
        </w:rPr>
        <w:t>-37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5E3008">
        <w:rPr>
          <w:rFonts w:cs="Times New Roman" w:hAnsi="Times New Roman" w:ascii="Times New Roman"/>
          <w:sz w:val="24"/>
          <w:szCs w:val="24"/>
        </w:rPr>
        <w:t>9. ožujka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20D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20D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5E3008" w:rsidRPr="00820DED">
        <w:rPr>
          <w:rFonts w:cs="Times New Roman" w:hAnsi="Times New Roman" w:ascii="Times New Roman"/>
          <w:sz w:val="24"/>
          <w:szCs w:val="24"/>
        </w:rPr>
        <w:t>3.5.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5A7" w:rsidP="001B1B5E" w:rsidR="00C715A7">
      <w:pPr>
        <w:spacing w:lineRule="auto" w:line="240" w:after="0"/>
      </w:pPr>
      <w:r>
        <w:separator/>
      </w:r>
    </w:p>
  </w:endnote>
  <w:endnote w:id="0" w:type="continuationSeparator">
    <w:p w:rsidRDefault="00C715A7" w:rsidP="001B1B5E" w:rsidR="00C715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5A7" w:rsidP="001B1B5E" w:rsidR="00C715A7">
      <w:pPr>
        <w:spacing w:lineRule="auto" w:line="240" w:after="0"/>
      </w:pPr>
      <w:r>
        <w:separator/>
      </w:r>
    </w:p>
  </w:footnote>
  <w:footnote w:id="0" w:type="continuationSeparator">
    <w:p w:rsidRDefault="00C715A7" w:rsidP="001B1B5E" w:rsidR="00C715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840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06349"/>
    <w:rsid w:val="002112DB"/>
    <w:rsid w:val="0028196C"/>
    <w:rsid w:val="002E0F04"/>
    <w:rsid w:val="00304B72"/>
    <w:rsid w:val="00370840"/>
    <w:rsid w:val="003731D7"/>
    <w:rsid w:val="00376E9E"/>
    <w:rsid w:val="00415A59"/>
    <w:rsid w:val="004B55BE"/>
    <w:rsid w:val="004E44D2"/>
    <w:rsid w:val="005E3008"/>
    <w:rsid w:val="00690574"/>
    <w:rsid w:val="006D6946"/>
    <w:rsid w:val="00710033"/>
    <w:rsid w:val="007F31FB"/>
    <w:rsid w:val="00803FF3"/>
    <w:rsid w:val="00820DED"/>
    <w:rsid w:val="008366ED"/>
    <w:rsid w:val="00881121"/>
    <w:rsid w:val="008E4DF1"/>
    <w:rsid w:val="009312D3"/>
    <w:rsid w:val="009407E4"/>
    <w:rsid w:val="00943ACF"/>
    <w:rsid w:val="009E4630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715A7"/>
    <w:rsid w:val="00C86804"/>
    <w:rsid w:val="00D04CD0"/>
    <w:rsid w:val="00E82B30"/>
    <w:rsid w:val="00E95823"/>
    <w:rsid w:val="00EC5DD6"/>
    <w:rsid w:val="00F201B0"/>
    <w:rsid w:val="00F41CF9"/>
    <w:rsid w:val="00F70657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8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0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8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8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0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8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F10A1-EF9E-4590-8A2C-BC4E65A53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673</properties:Words>
  <properties:Characters>3594</properties:Characters>
  <properties:Lines>146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2017-03-09T08:26:00Z</dcterms:created>
  <dc:creator>point</dc:creator>
  <cp:lastModifiedBy>Danijela Sekulić</cp:lastModifiedBy>
  <cp:lastPrinted>2017-03-09T08:30:00Z</cp:lastPrinted>
  <dcterms:modified xmlns:xsi="http://www.w3.org/2001/XMLSchema-instance" xsi:type="dcterms:W3CDTF">2017-03-09T08:31:00Z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