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18120" w14:paraId="b418120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5279D" w:rsidP="0045279D" w:rsidR="0045279D">
      <w:pPr>
        <w:pStyle w:val="Bezproreda"/>
        <w:ind w:firstLine="708" w:left="5664"/>
      </w:pPr>
      <w:r>
        <w:t xml:space="preserve">  1 St-321/2017-2</w:t>
      </w:r>
    </w:p>
    <w:p w:rsidRDefault="0045279D" w:rsidP="0045279D" w:rsidR="0045279D">
      <w:pPr>
        <w:pStyle w:val="Bezproreda"/>
      </w:pPr>
    </w:p>
    <w:p w:rsidRDefault="0045279D" w:rsidP="0045279D" w:rsidR="0045279D">
      <w:pPr>
        <w:pStyle w:val="Bezproreda"/>
      </w:pPr>
    </w:p>
    <w:p w:rsidRDefault="0045279D" w:rsidP="0045279D" w:rsidR="0045279D">
      <w:pPr>
        <w:pStyle w:val="Bezproreda"/>
      </w:pPr>
    </w:p>
    <w:p w:rsidRDefault="0045279D" w:rsidP="0045279D" w:rsidR="0045279D">
      <w:pPr>
        <w:pStyle w:val="Bezproreda"/>
      </w:pPr>
    </w:p>
    <w:p w:rsidRDefault="0045279D" w:rsidP="0045279D" w:rsidR="0045279D">
      <w:pPr>
        <w:pStyle w:val="Bezproreda"/>
      </w:pPr>
    </w:p>
    <w:p w:rsidRDefault="0045279D" w:rsidP="0045279D" w:rsidR="0045279D">
      <w:pPr>
        <w:pStyle w:val="Bezproreda"/>
      </w:pPr>
    </w:p>
    <w:p w:rsidRDefault="0045279D" w:rsidP="0045279D" w:rsidR="0045279D">
      <w:pPr>
        <w:pStyle w:val="Bezproreda"/>
        <w:jc w:val="center"/>
      </w:pPr>
      <w:r>
        <w:t>R E P U B L I K A       H R V A T S K A</w:t>
      </w:r>
    </w:p>
    <w:p w:rsidRDefault="0045279D" w:rsidP="0045279D" w:rsidR="0045279D">
      <w:pPr>
        <w:pStyle w:val="Bezproreda"/>
      </w:pPr>
    </w:p>
    <w:p w:rsidRDefault="0045279D" w:rsidP="0045279D" w:rsidR="0045279D">
      <w:pPr>
        <w:pStyle w:val="Bezproreda"/>
        <w:jc w:val="center"/>
      </w:pPr>
      <w:r>
        <w:t>R J E Š E N J E</w:t>
      </w:r>
    </w:p>
    <w:p w:rsidRDefault="0045279D" w:rsidP="0045279D" w:rsidR="0045279D">
      <w:pPr>
        <w:pStyle w:val="Bezproreda"/>
      </w:pPr>
    </w:p>
    <w:p w:rsidRDefault="0045279D" w:rsidP="0045279D" w:rsidR="0045279D">
      <w:pPr>
        <w:pStyle w:val="Bezproreda"/>
      </w:pPr>
    </w:p>
    <w:p w:rsidRDefault="0045279D" w:rsidP="0045279D" w:rsidR="0045279D">
      <w:pPr>
        <w:pStyle w:val="Bezproreda"/>
      </w:pPr>
      <w:r>
        <w:t xml:space="preserve">TRGOVAČKI SUD U BJELOVARU, po  sucu Branki Pleskalt,  u predmetu predlagatelja FINA RC ZAGERB, Podružnica Varaždin,  nad trgovačkim društvom CER – PROMET j. d.o.o. za proizvodnju i trgovinu Osijek </w:t>
      </w:r>
      <w:proofErr w:type="spellStart"/>
      <w:r>
        <w:t>Vojakovački</w:t>
      </w:r>
      <w:proofErr w:type="spellEnd"/>
      <w:r>
        <w:t xml:space="preserve">, </w:t>
      </w:r>
      <w:proofErr w:type="spellStart"/>
      <w:r>
        <w:t>Grujice</w:t>
      </w:r>
      <w:proofErr w:type="spellEnd"/>
      <w:r>
        <w:t xml:space="preserve"> 9, OIB: 64168213727, dana  23.  kolovoza  2017. godine</w:t>
      </w:r>
    </w:p>
    <w:p w:rsidRDefault="0045279D" w:rsidP="0045279D" w:rsidR="0045279D">
      <w:pPr>
        <w:pStyle w:val="Bezproreda"/>
      </w:pPr>
    </w:p>
    <w:p w:rsidRDefault="0045279D" w:rsidP="0045279D" w:rsidR="0045279D">
      <w:pPr>
        <w:pStyle w:val="Bezproreda"/>
      </w:pPr>
    </w:p>
    <w:p w:rsidRDefault="0045279D" w:rsidP="0045279D" w:rsidR="0045279D">
      <w:pPr>
        <w:pStyle w:val="Bezproreda"/>
        <w:jc w:val="center"/>
      </w:pPr>
      <w:r>
        <w:t>r i j e š i o     j e</w:t>
      </w:r>
    </w:p>
    <w:p w:rsidRDefault="0045279D" w:rsidP="0045279D" w:rsidR="0045279D">
      <w:pPr>
        <w:pStyle w:val="Bezproreda"/>
      </w:pPr>
    </w:p>
    <w:p w:rsidRDefault="0045279D" w:rsidP="0045279D" w:rsidR="0045279D">
      <w:pPr>
        <w:pStyle w:val="Bezproreda"/>
      </w:pPr>
    </w:p>
    <w:p w:rsidRDefault="0045279D" w:rsidP="0045279D" w:rsidR="0045279D">
      <w:pPr>
        <w:pStyle w:val="Bezproreda"/>
      </w:pPr>
      <w:r>
        <w:t xml:space="preserve">I Pokreće se prethodni postupak radi izjašnjenja o prijedlogu za otvaranje stečajnog postupka i utvrđenja uvjeta za otvaranje stečajnog postupka nad  dužnikom dužnika CER – PROMET j. d.o.o. za proizvodnju i trgovinu Osijek </w:t>
      </w:r>
      <w:proofErr w:type="spellStart"/>
      <w:r>
        <w:t>Vojakovački</w:t>
      </w:r>
      <w:proofErr w:type="spellEnd"/>
      <w:r>
        <w:t xml:space="preserve">, </w:t>
      </w:r>
      <w:proofErr w:type="spellStart"/>
      <w:r>
        <w:t>Grujice</w:t>
      </w:r>
      <w:proofErr w:type="spellEnd"/>
      <w:r>
        <w:t xml:space="preserve"> 9, OIB: 64168213727. </w:t>
      </w:r>
    </w:p>
    <w:p w:rsidRDefault="0045279D" w:rsidP="0045279D" w:rsidR="0045279D">
      <w:pPr>
        <w:pStyle w:val="Bezproreda"/>
      </w:pPr>
    </w:p>
    <w:p w:rsidRDefault="0045279D" w:rsidP="0045279D" w:rsidR="0045279D">
      <w:pPr>
        <w:pStyle w:val="Bezproreda"/>
      </w:pPr>
      <w:r>
        <w:t>II Zakazuje se ročište radi izjašnjenja o prijedlogu  za otvaranje stečajnog postupka i utvrđenja uvjeta za otvaranje stečajnog postupka za dan</w:t>
      </w:r>
    </w:p>
    <w:p w:rsidRDefault="0045279D" w:rsidP="0045279D" w:rsidR="0045279D">
      <w:pPr>
        <w:pStyle w:val="Bezproreda"/>
      </w:pPr>
    </w:p>
    <w:p w:rsidRDefault="0045279D" w:rsidP="0045279D" w:rsidR="0045279D">
      <w:pPr>
        <w:pStyle w:val="Bezproreda"/>
      </w:pPr>
    </w:p>
    <w:p w:rsidRDefault="0045279D" w:rsidP="0045279D" w:rsidR="0045279D">
      <w:pPr>
        <w:pStyle w:val="Bezproreda"/>
        <w:jc w:val="center"/>
      </w:pPr>
      <w:r>
        <w:t>3.  listopada  2017. godine u 9,00 sati</w:t>
      </w:r>
    </w:p>
    <w:p w:rsidRDefault="0045279D" w:rsidP="0045279D" w:rsidR="0045279D">
      <w:pPr>
        <w:pStyle w:val="Bezproreda"/>
      </w:pPr>
    </w:p>
    <w:p w:rsidRDefault="0045279D" w:rsidP="0045279D" w:rsidR="0045279D">
      <w:pPr>
        <w:pStyle w:val="Bezproreda"/>
      </w:pPr>
    </w:p>
    <w:p w:rsidRDefault="0045279D" w:rsidP="0045279D" w:rsidR="0045279D">
      <w:pPr>
        <w:pStyle w:val="Bezproreda"/>
      </w:pPr>
      <w:r>
        <w:t xml:space="preserve">u zgradi Trgovačkog suda u Bjelovaru, Dr. I. </w:t>
      </w:r>
      <w:proofErr w:type="spellStart"/>
      <w:r>
        <w:t>Lebovića</w:t>
      </w:r>
      <w:proofErr w:type="spellEnd"/>
      <w:r>
        <w:t xml:space="preserve"> 42, u sobi broj 4 na koje se pozivaju dostavom ovog rješenja i to:</w:t>
      </w:r>
    </w:p>
    <w:p w:rsidRDefault="0045279D" w:rsidP="0045279D" w:rsidR="0045279D">
      <w:pPr>
        <w:pStyle w:val="Bezproreda"/>
      </w:pPr>
    </w:p>
    <w:p w:rsidRDefault="0045279D" w:rsidP="0045279D" w:rsidR="0045279D">
      <w:pPr>
        <w:pStyle w:val="Bezproreda"/>
        <w:numPr>
          <w:ilvl w:val="0"/>
          <w:numId w:val="47"/>
        </w:numPr>
        <w:spacing w:after="0"/>
        <w:contextualSpacing w:val="false"/>
      </w:pPr>
      <w:proofErr w:type="spellStart"/>
      <w:r>
        <w:t>z.z</w:t>
      </w:r>
      <w:proofErr w:type="spellEnd"/>
      <w:r>
        <w:t xml:space="preserve">. Nenad </w:t>
      </w:r>
      <w:proofErr w:type="spellStart"/>
      <w:r>
        <w:t>Cetušić</w:t>
      </w:r>
      <w:proofErr w:type="spellEnd"/>
      <w:r>
        <w:t xml:space="preserve"> iz </w:t>
      </w:r>
      <w:proofErr w:type="spellStart"/>
      <w:r>
        <w:t>Lepavina</w:t>
      </w:r>
      <w:proofErr w:type="spellEnd"/>
      <w:r>
        <w:t xml:space="preserve"> 49, </w:t>
      </w:r>
    </w:p>
    <w:p w:rsidRDefault="0045279D" w:rsidP="0045279D" w:rsidR="0045279D">
      <w:pPr>
        <w:pStyle w:val="Bezproreda"/>
        <w:numPr>
          <w:ilvl w:val="0"/>
          <w:numId w:val="47"/>
        </w:numPr>
        <w:spacing w:after="0"/>
        <w:contextualSpacing w:val="false"/>
      </w:pPr>
      <w:r>
        <w:t xml:space="preserve"> FINA Varaždin.</w:t>
      </w:r>
    </w:p>
    <w:p w:rsidRDefault="0045279D" w:rsidP="0045279D" w:rsidR="0045279D">
      <w:pPr>
        <w:pStyle w:val="Bezproreda"/>
      </w:pPr>
    </w:p>
    <w:p w:rsidRDefault="0045279D" w:rsidP="0045279D" w:rsidR="0045279D">
      <w:pPr>
        <w:pStyle w:val="Bezproreda"/>
      </w:pPr>
      <w:r>
        <w:t xml:space="preserve">III Poziva se zastupnik po Zakonu dužnika Nenad </w:t>
      </w:r>
      <w:proofErr w:type="spellStart"/>
      <w:r>
        <w:t>Cetušić</w:t>
      </w:r>
      <w:proofErr w:type="spellEnd"/>
      <w:r>
        <w:t xml:space="preserve">, da u roku od 8 dana dostavi na spis ovjerovljeni popis imovine i obveza stečajnog dužnika. </w:t>
      </w:r>
    </w:p>
    <w:p w:rsidRDefault="0045279D" w:rsidP="0045279D" w:rsidR="0045279D">
      <w:pPr>
        <w:pStyle w:val="Bezproreda"/>
      </w:pPr>
    </w:p>
    <w:p w:rsidRDefault="0045279D" w:rsidP="0045279D" w:rsidR="0045279D">
      <w:pPr>
        <w:pStyle w:val="Bezproreda"/>
        <w:jc w:val="center"/>
      </w:pPr>
      <w:r>
        <w:t>Obrazloženje</w:t>
      </w:r>
    </w:p>
    <w:p w:rsidRDefault="0045279D" w:rsidP="0045279D" w:rsidR="0045279D">
      <w:pPr>
        <w:pStyle w:val="Bezproreda"/>
      </w:pPr>
    </w:p>
    <w:p w:rsidRDefault="0045279D" w:rsidP="0045279D" w:rsidR="0045279D">
      <w:r>
        <w:lastRenderedPageBreak/>
        <w:t xml:space="preserve">FINA RC ZAGREB, Podružnica Varaždin  je   dana 19.  travnja  2016. godine   podnio   prijedlog za otvaranje stečajnog postupka nad  dužnikom CER – PROMET j. d.o.o. za proizvodnju i trgovinu Osijek </w:t>
      </w:r>
      <w:proofErr w:type="spellStart"/>
      <w:r>
        <w:t>Vojakovački</w:t>
      </w:r>
      <w:proofErr w:type="spellEnd"/>
      <w:r>
        <w:t xml:space="preserve">, </w:t>
      </w:r>
      <w:proofErr w:type="spellStart"/>
      <w:r>
        <w:t>Grujice</w:t>
      </w:r>
      <w:proofErr w:type="spellEnd"/>
      <w:r>
        <w:t xml:space="preserve"> 9, OIB: 64168213727.</w:t>
      </w:r>
    </w:p>
    <w:p w:rsidRDefault="0045279D" w:rsidP="0045279D" w:rsidR="0045279D"/>
    <w:p w:rsidRDefault="0045279D" w:rsidP="0045279D" w:rsidR="0045279D">
      <w:r>
        <w:t xml:space="preserve">Sudac je  izvršio  uvid u isprave priložene uz prijedlog te je na temelju navoda iznijetih u prijedlogu i sadržaja priloženih isprava utvrdio da je predlagatelj učinio vjerojatnim postojanje  stečajnog razloga koji se ogleda u činjenici da dužnik nije u mogućnosti trajnije ispunjavati svoje  dospjele novčane obveze.    </w:t>
      </w:r>
    </w:p>
    <w:p w:rsidRDefault="0045279D" w:rsidP="0045279D" w:rsidR="0045279D">
      <w:pPr>
        <w:pStyle w:val="Bezproreda"/>
      </w:pPr>
    </w:p>
    <w:p w:rsidRDefault="0045279D" w:rsidP="0045279D" w:rsidR="0045279D">
      <w:r>
        <w:t xml:space="preserve">Kako je  predlagatelj  učinio  vjerojatnim postojanje svoje tražbine u skladu s odredbom članka  109. stavak 2. Stečajnog zakona (NN br. 44/96, 29/99, 129/99, 123/03, 82/06, 116/10, 25/12, 133/12, 45/13 i 71/15, dalje SZ), te postojanje stečajnog razloga predviđenog odredbom članka 6. Stečajnog zakona, valjalo je  donijeti rješenje o pokretanju prethodnog postupka   radi utvrđivanja uvjeta za otvaranje stečajnog postupka nad dužnikom CER – PROMET j. d.o.o. za proizvodnju i trgovinu Osijek </w:t>
      </w:r>
      <w:proofErr w:type="spellStart"/>
      <w:r>
        <w:t>Vojakovački</w:t>
      </w:r>
      <w:proofErr w:type="spellEnd"/>
      <w:r>
        <w:t xml:space="preserve">, </w:t>
      </w:r>
      <w:proofErr w:type="spellStart"/>
      <w:r>
        <w:t>Grujice</w:t>
      </w:r>
      <w:proofErr w:type="spellEnd"/>
      <w:r>
        <w:t xml:space="preserve"> 9, OIB: 64168213727, a u skladu s  odredbom članka 115. Stečajnog zakona. </w:t>
      </w:r>
    </w:p>
    <w:p w:rsidRDefault="0045279D" w:rsidP="0045279D" w:rsidR="0045279D">
      <w:pPr>
        <w:pStyle w:val="Bezproreda"/>
      </w:pPr>
    </w:p>
    <w:p w:rsidRDefault="0045279D" w:rsidP="0045279D" w:rsidR="0045279D">
      <w:pPr>
        <w:pStyle w:val="Bezproreda"/>
      </w:pPr>
      <w:r>
        <w:t>Temeljem iznijetog riješeno je kao u izreci.</w:t>
      </w:r>
    </w:p>
    <w:p w:rsidRDefault="0045279D" w:rsidP="0045279D" w:rsidR="0045279D">
      <w:pPr>
        <w:pStyle w:val="Bezproreda"/>
      </w:pPr>
    </w:p>
    <w:p w:rsidRDefault="0045279D" w:rsidP="0045279D" w:rsidR="0045279D">
      <w:pPr>
        <w:pStyle w:val="Bezproreda"/>
      </w:pPr>
      <w:r>
        <w:t xml:space="preserve">Bjelovar,   23.  kolovoza  2017.   </w:t>
      </w:r>
    </w:p>
    <w:p w:rsidRDefault="0045279D" w:rsidP="0045279D" w:rsidR="0045279D">
      <w:pPr>
        <w:pStyle w:val="Bezproreda"/>
      </w:pPr>
    </w:p>
    <w:p w:rsidRDefault="0045279D" w:rsidP="0045279D" w:rsidR="0045279D">
      <w:pPr>
        <w:pStyle w:val="Bezproreda"/>
      </w:pPr>
      <w:r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S U D A C</w:t>
      </w:r>
    </w:p>
    <w:p w:rsidRDefault="0045279D" w:rsidP="0045279D" w:rsidR="0045279D">
      <w:pPr>
        <w:pStyle w:val="Bezproreda"/>
      </w:pPr>
    </w:p>
    <w:p w:rsidRDefault="0045279D" w:rsidP="0045279D" w:rsidR="0045279D">
      <w:pPr>
        <w:pStyle w:val="Bezproreda"/>
      </w:pPr>
      <w:r>
        <w:t xml:space="preserve">                                                                                                BRANKA PLESKALT v.r.</w:t>
      </w:r>
    </w:p>
    <w:p w:rsidRDefault="0045279D" w:rsidP="0045279D" w:rsidR="0045279D">
      <w:pPr>
        <w:pStyle w:val="Bezproreda"/>
      </w:pPr>
    </w:p>
    <w:p w:rsidRDefault="0045279D" w:rsidP="0045279D" w:rsidR="0045279D">
      <w:pPr>
        <w:pStyle w:val="Bezproreda"/>
      </w:pPr>
      <w:r>
        <w:tab/>
      </w:r>
      <w:r>
        <w:tab/>
      </w:r>
      <w:r>
        <w:tab/>
      </w:r>
      <w:r>
        <w:tab/>
      </w:r>
      <w:r>
        <w:tab/>
        <w:t xml:space="preserve">         Za točnost </w:t>
      </w:r>
      <w:proofErr w:type="spellStart"/>
      <w:r>
        <w:t>otpravka</w:t>
      </w:r>
      <w:proofErr w:type="spellEnd"/>
      <w:r>
        <w:t>-ovlašteni službenik</w:t>
      </w:r>
    </w:p>
    <w:p w:rsidRDefault="0045279D" w:rsidP="0045279D" w:rsidR="004527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Vesna Dragišić</w:t>
      </w:r>
    </w:p>
    <w:p w:rsidRDefault="0045279D" w:rsidP="0045279D" w:rsidR="0045279D">
      <w:pPr>
        <w:pStyle w:val="Bezproreda"/>
      </w:pPr>
    </w:p>
    <w:p w:rsidRDefault="0045279D" w:rsidP="0045279D" w:rsidR="0045279D">
      <w:pPr>
        <w:pStyle w:val="Bezproreda"/>
      </w:pPr>
      <w:r>
        <w:tab/>
      </w:r>
      <w:r>
        <w:tab/>
      </w:r>
      <w:r>
        <w:tab/>
      </w:r>
      <w:r>
        <w:tab/>
      </w:r>
      <w:r>
        <w:tab/>
        <w:t xml:space="preserve">      </w:t>
      </w:r>
    </w:p>
    <w:p w:rsidRDefault="0045279D" w:rsidP="0045279D" w:rsidR="0045279D">
      <w:pPr>
        <w:pStyle w:val="Bezproreda"/>
      </w:pPr>
      <w:r>
        <w:t xml:space="preserve">POUKA O PRAVNOM LIJEKU: protiv ovog rješenja nije dopuštena posebna žalba (čl. 42. st. 1. Stečajnog zakona). </w:t>
      </w:r>
    </w:p>
    <w:p w:rsidRDefault="0045279D" w:rsidP="0045279D" w:rsidR="0045279D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ADA10E1"/>
    <w:multiLevelType w:val="hybridMultilevel"/>
    <w:tmpl w:val="46EC5E88"/>
    <w:lvl w:tplc="80FA95E6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3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9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8573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kolovoza 2017.</izvorni_sadrzaj>
    <derivirana_varijabla naziv="DomainObject.DatumDonosenjaOdluke_1">23.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St-321/2017-2</izvorni_sadrzaj>
    <derivirana_varijabla naziv="DomainObject.Oznaka_1">St-321/2017-2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321</izvorni_sadrzaj>
    <derivirana_varijabla naziv="DomainObject.Predmet.Broj_1">321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St-321/2017</izvorni_sadrzaj>
    <derivirana_varijabla naziv="DomainObject.Predmet.OznakaBroj_1">St-321/2017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CER - PROMET jednostavno društvo s ograničenom odgovornošću za proizvodnju i trgovinu</izvorni_sadrzaj>
    <derivirana_varijabla naziv="DomainObject.Predmet.ProtustrankaFormated_1">  CER - PROMET jednostavno društvo s ograničenom odgovornošću za proizvodnju i trgovinu</derivirana_varijabla>
  </DomainObject.Predmet.ProtustrankaFormated>
  <DomainObject.Predmet.ProtustrankaFormatedOIB>
    <izvorni_sadrzaj>  CER - PROMET jednostavno društvo s ograničenom odgovornošću za proizvodnju i trgovinu, OIB 64168213727</izvorni_sadrzaj>
    <derivirana_varijabla naziv="DomainObject.Predmet.ProtustrankaFormatedOIB_1">  CER - PROMET jednostavno društvo s ograničenom odgovornošću za proizvodnju i trgovinu, OIB 64168213727</derivirana_varijabla>
  </DomainObject.Predmet.ProtustrankaFormatedOIB>
  <DomainObject.Predmet.ProtustrankaFormatedWithAdress>
    <izvorni_sadrzaj> CER - PROMET jednostavno društvo s ograničenom odgovornošću za proizvodnju i trgovinu, Grujice 9, 48260 Osijek Vojakovački</izvorni_sadrzaj>
    <derivirana_varijabla naziv="DomainObject.Predmet.ProtustrankaFormatedWithAdress_1"> CER - PROMET jednostavno društvo s ograničenom odgovornošću za proizvodnju i trgovinu, Grujice 9, 48260 Osijek Vojakovački</derivirana_varijabla>
  </DomainObject.Predmet.ProtustrankaFormatedWithAdress>
  <DomainObject.Predmet.ProtustrankaFormatedWithAdressOIB>
    <izvorni_sadrzaj> CER - PROMET jednostavno društvo s ograničenom odgovornošću za proizvodnju i trgovinu, OIB 64168213727, Grujice 9, 48260 Osijek Vojakovački</izvorni_sadrzaj>
    <derivirana_varijabla naziv="DomainObject.Predmet.ProtustrankaFormatedWithAdressOIB_1"> CER - PROMET jednostavno društvo s ograničenom odgovornošću za proizvodnju i trgovinu, OIB 64168213727, Grujice 9, 48260 Osijek Vojakovački</derivirana_varijabla>
  </DomainObject.Predmet.ProtustrankaFormatedWithAdressOIB>
  <DomainObject.Predmet.ProtustrankaWithAdress>
    <izvorni_sadrzaj>CER - PROMET jednostavno društvo s ograničenom odgovornošću za proizvodnju i trgovinu Grujice 9, 48260 Osijek Vojakovački</izvorni_sadrzaj>
    <derivirana_varijabla naziv="DomainObject.Predmet.ProtustrankaWithAdress_1">CER - PROMET jednostavno društvo s ograničenom odgovornošću za proizvodnju i trgovinu Grujice 9, 48260 Osijek Vojakovački</derivirana_varijabla>
  </DomainObject.Predmet.ProtustrankaWithAdress>
  <DomainObject.Predmet.ProtustrankaWithAdressOIB>
    <izvorni_sadrzaj>CER - PROMET jednostavno društvo s ograničenom odgovornošću za proizvodnju i trgovinu, OIB 64168213727, Grujice 9, 48260 Osijek Vojakovački</izvorni_sadrzaj>
    <derivirana_varijabla naziv="DomainObject.Predmet.ProtustrankaWithAdressOIB_1">CER - PROMET jednostavno društvo s ograničenom odgovornošću za proizvodnju i trgovinu, OIB 64168213727, Grujice 9, 48260 Osijek Vojakovački</derivirana_varijabla>
  </DomainObject.Predmet.ProtustrankaWithAdressOIB>
  <DomainObject.Predmet.ProtustrankaNazivFormated>
    <izvorni_sadrzaj>CER - PROMET jednostavno društvo s ograničenom odgovornošću za proizvodnju i trgovinu</izvorni_sadrzaj>
    <derivirana_varijabla naziv="DomainObject.Predmet.ProtustrankaNazivFormated_1">CER - PROMET jednostavno društvo s ograničenom odgovornošću za proizvodnju i trgovinu</derivirana_varijabla>
  </DomainObject.Predmet.ProtustrankaNazivFormated>
  <DomainObject.Predmet.ProtustrankaNazivFormatedOIB>
    <izvorni_sadrzaj>CER - PROMET jednostavno društvo s ograničenom odgovornošću za proizvodnju i trgovinu, OIB 64168213727</izvorni_sadrzaj>
    <derivirana_varijabla naziv="DomainObject.Predmet.ProtustrankaNazivFormatedOIB_1">CER - PROMET jednostavno društvo s ograničenom odgovornošću za proizvodnju i trgovinu, OIB 64168213727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VARAŽDIN</izvorni_sadrzaj>
    <derivirana_varijabla naziv="DomainObject.Predmet.StrankaFormated_1">  Financijska agencija, RC ZAGREB, Podružnica VARAŽDIN</derivirana_varijabla>
  </DomainObject.Predmet.StrankaFormated>
  <DomainObject.Predmet.StrankaFormatedOIB>
    <izvorni_sadrzaj>  Financijska agencija, RC ZAGREB, Podružnica VARAŽDIN, OIB 85821130368</izvorni_sadrzaj>
    <derivirana_varijabla naziv="DomainObject.Predmet.StrankaFormatedOIB_1">  Financijska agencija, RC ZAGREB, Podružnica VARAŽDIN, OIB 85821130368</derivirana_varijabla>
  </DomainObject.Predmet.StrankaFormatedOIB>
  <DomainObject.Predmet.StrankaFormatedWithAdress>
    <izvorni_sadrzaj> Financijska agencija, RC ZAGREB, Podružnica VARAŽDIN, A. Cesarca 2, 42000 Varaždin</izvorni_sadrzaj>
    <derivirana_varijabla naziv="DomainObject.Predmet.StrankaFormatedWithAdress_1"> Financijska agencija, RC ZAGREB, Podružnica VARAŽDIN, A. Cesarca 2, 42000 Varaždin</derivirana_varijabla>
  </DomainObject.Predmet.StrankaFormatedWithAdress>
  <DomainObject.Predmet.StrankaFormatedWithAdressOIB>
    <izvorni_sadrzaj> Financijska agencija, RC ZAGREB, Podružnica VARAŽDIN, OIB 85821130368, A. Cesarca 2, 42000 Varaždin</izvorni_sadrzaj>
    <derivirana_varijabla naziv="DomainObject.Predmet.StrankaFormatedWithAdressOIB_1"> Financijska agencija, RC ZAGREB, Podružnica VARAŽDIN, OIB 85821130368, A. Cesarca 2, 42000 Varaždin</derivirana_varijabla>
  </DomainObject.Predmet.StrankaFormatedWithAdressOIB>
  <DomainObject.Predmet.StrankaWithAdress>
    <izvorni_sadrzaj>Financijska agencija, RC ZAGREB, Podružnica VARAŽDIN A. Cesarca 2,42000 Varaždin</izvorni_sadrzaj>
    <derivirana_varijabla naziv="DomainObject.Predmet.StrankaWithAdress_1">Financijska agencija, RC ZAGREB, Podružnica VARAŽDIN A. Cesarca 2,42000 Varaždin</derivirana_varijabla>
  </DomainObject.Predmet.StrankaWithAdress>
  <DomainObject.Predmet.StrankaWithAdressOIB>
    <izvorni_sadrzaj>Financijska agencija, RC ZAGREB, Podružnica VARAŽDIN, OIB 85821130368, A. Cesarca 2,42000 Varaždin</izvorni_sadrzaj>
    <derivirana_varijabla naziv="DomainObject.Predmet.StrankaWithAdressOIB_1">Financijska agencija, RC ZAGREB, Podružnica VARAŽDIN, OIB 85821130368, A. Cesarca 2,42000 Varaždin</derivirana_varijabla>
  </DomainObject.Predmet.StrankaWithAdressOIB>
  <DomainObject.Predmet.StrankaNazivFormated>
    <izvorni_sadrzaj>Financijska agencija, RC ZAGREB, Podružnica VARAŽDIN</izvorni_sadrzaj>
    <derivirana_varijabla naziv="DomainObject.Predmet.StrankaNazivFormated_1">Financijska agencija, RC ZAGREB, Podružnica VARAŽDIN</derivirana_varijabla>
  </DomainObject.Predmet.StrankaNazivFormated>
  <DomainObject.Predmet.StrankaNazivFormatedOIB>
    <izvorni_sadrzaj>Financijska agencija, RC ZAGREB, Podružnica VARAŽDIN, OIB 85821130368</izvorni_sadrzaj>
    <derivirana_varijabla naziv="DomainObject.Predmet.StrankaNazivFormatedOIB_1">Financijska agencija, RC ZAGREB, Podružnica VARAŽDIN,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Financijska agencija, RC ZAGREB, Podružnica VARAŽDIN</item>
    </izvorni_sadrzaj>
    <derivirana_varijabla naziv="DomainObject.Predmet.StrankaListFormated_1">
      <item>Financijska agencija, RC ZAGREB, Podružnica VARAŽDIN</item>
    </derivirana_varijabla>
  </DomainObject.Predmet.StrankaListFormated>
  <DomainObject.Predmet.StrankaListFormatedOIB>
    <izvorni_sadrzaj>
      <item>Financijska agencija, RC ZAGREB, Podružnica VARAŽDIN, OIB 85821130368</item>
    </izvorni_sadrzaj>
    <derivirana_varijabla naziv="DomainObject.Predmet.StrankaListFormatedOIB_1">
      <item>Financijska agencija, RC ZAGREB, Podružnica VARAŽDIN, OIB 85821130368</item>
    </derivirana_varijabla>
  </DomainObject.Predmet.StrankaListFormatedOIB>
  <DomainObject.Predmet.StrankaListFormatedWithAdress>
    <izvorni_sadrzaj>
      <item>Financijska agencija, RC ZAGREB, Podružnica VARAŽDIN, A. Cesarca 2, 42000 Varaždin</item>
    </izvorni_sadrzaj>
    <derivirana_varijabla naziv="DomainObject.Predmet.StrankaListFormatedWithAdress_1">
      <item>Financijska agencija, RC ZAGREB, Podružnica VARAŽDIN, A. Cesarca 2, 42000 Varaždin</item>
    </derivirana_varijabla>
  </DomainObject.Predmet.StrankaListFormatedWithAdress>
  <DomainObject.Predmet.StrankaListFormatedWithAdressOIB>
    <izvorni_sadrzaj>
      <item>Financijska agencija, RC ZAGREB, Podružnica VARAŽDIN, OIB 85821130368, A. Cesarca 2, 42000 Varaždin</item>
    </izvorni_sadrzaj>
    <derivirana_varijabla naziv="DomainObject.Predmet.StrankaListFormatedWithAdressOIB_1">
      <item>Financijska agencija, RC ZAGREB, Podružnica VARAŽDIN, OIB 85821130368, A. Cesarca 2, 42000 Varaždin</item>
    </derivirana_varijabla>
  </DomainObject.Predmet.StrankaListFormatedWithAdressOIB>
  <DomainObject.Predmet.StrankaListNazivFormated>
    <izvorni_sadrzaj>
      <item>Financijska agencija, RC ZAGREB, Podružnica VARAŽDIN</item>
    </izvorni_sadrzaj>
    <derivirana_varijabla naziv="DomainObject.Predmet.StrankaListNazivFormated_1">
      <item>Financijska agencija, RC ZAGREB, Podružnica VARAŽDIN</item>
    </derivirana_varijabla>
  </DomainObject.Predmet.StrankaListNazivFormated>
  <DomainObject.Predmet.StrankaListNazivFormatedOIB>
    <izvorni_sadrzaj>
      <item>Financijska agencija, RC ZAGREB, Podružnica VARAŽDIN, OIB 85821130368</item>
    </izvorni_sadrzaj>
    <derivirana_varijabla naziv="DomainObject.Predmet.StrankaListNazivFormatedOIB_1">
      <item>Financijska agencija, RC ZAGREB, Podružnica VARAŽDIN, OIB 85821130368</item>
    </derivirana_varijabla>
  </DomainObject.Predmet.StrankaListNazivFormatedOIB>
  <DomainObject.Predmet.ProtuStrankaListFormated>
    <izvorni_sadrzaj>
      <item>CER - PROMET jednostavno društvo s ograničenom odgovornošću za proizvodnju i trgovinu</item>
    </izvorni_sadrzaj>
    <derivirana_varijabla naziv="DomainObject.Predmet.ProtuStrankaListFormated_1">
      <item>CER - PROMET jednostavno društvo s ograničenom odgovornošću za proizvodnju i trgovinu</item>
    </derivirana_varijabla>
  </DomainObject.Predmet.ProtuStrankaListFormated>
  <DomainObject.Predmet.ProtuStrankaListFormatedOIB>
    <izvorni_sadrzaj>
      <item>CER - PROMET jednostavno društvo s ograničenom odgovornošću za proizvodnju i trgovinu, OIB 64168213727</item>
    </izvorni_sadrzaj>
    <derivirana_varijabla naziv="DomainObject.Predmet.ProtuStrankaListFormatedOIB_1">
      <item>CER - PROMET jednostavno društvo s ograničenom odgovornošću za proizvodnju i trgovinu, OIB 64168213727</item>
    </derivirana_varijabla>
  </DomainObject.Predmet.ProtuStrankaListFormatedOIB>
  <DomainObject.Predmet.ProtuStrankaListFormatedWithAdress>
    <izvorni_sadrzaj>
      <item>CER - PROMET jednostavno društvo s ograničenom odgovornošću za proizvodnju i trgovinu, Grujice 9, 48260 Osijek Vojakovački</item>
    </izvorni_sadrzaj>
    <derivirana_varijabla naziv="DomainObject.Predmet.ProtuStrankaListFormatedWithAdress_1">
      <item>CER - PROMET jednostavno društvo s ograničenom odgovornošću za proizvodnju i trgovinu, Grujice 9, 48260 Osijek Vojakovački</item>
    </derivirana_varijabla>
  </DomainObject.Predmet.ProtuStrankaListFormatedWithAdress>
  <DomainObject.Predmet.ProtuStrankaListFormatedWithAdressOIB>
    <izvorni_sadrzaj>
      <item>CER - PROMET jednostavno društvo s ograničenom odgovornošću za proizvodnju i trgovinu, OIB 64168213727, Grujice 9, 48260 Osijek Vojakovački</item>
    </izvorni_sadrzaj>
    <derivirana_varijabla naziv="DomainObject.Predmet.ProtuStrankaListFormatedWithAdressOIB_1">
      <item>CER - PROMET jednostavno društvo s ograničenom odgovornošću za proizvodnju i trgovinu, OIB 64168213727, Grujice 9, 48260 Osijek Vojakovački</item>
    </derivirana_varijabla>
  </DomainObject.Predmet.ProtuStrankaListFormatedWithAdressOIB>
  <DomainObject.Predmet.ProtuStrankaListNazivFormated>
    <izvorni_sadrzaj>
      <item>CER - PROMET jednostavno društvo s ograničenom odgovornošću za proizvodnju i trgovinu</item>
    </izvorni_sadrzaj>
    <derivirana_varijabla naziv="DomainObject.Predmet.ProtuStrankaListNazivFormated_1">
      <item>CER - PROMET jednostavno društvo s ograničenom odgovornošću za proizvodnju i trgovinu</item>
    </derivirana_varijabla>
  </DomainObject.Predmet.ProtuStrankaListNazivFormated>
  <DomainObject.Predmet.ProtuStrankaListNazivFormatedOIB>
    <izvorni_sadrzaj>
      <item>CER - PROMET jednostavno društvo s ograničenom odgovornošću za proizvodnju i trgovinu, OIB 64168213727</item>
    </izvorni_sadrzaj>
    <derivirana_varijabla naziv="DomainObject.Predmet.ProtuStrankaListNazivFormatedOIB_1">
      <item>CER - PROMET jednostavno društvo s ograničenom odgovornošću za proizvodnju i trgovinu, OIB 64168213727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2017.</izvorni_sadrzaj>
    <derivirana_varijabla naziv="DomainObject.Datum_1">23. kolovoza 2017.</derivirana_varijabla>
  </DomainObject.Datum>
  <DomainObject.PoslovniBrojDokumenta>
    <izvorni_sadrzaj>St-321/2017-2</izvorni_sadrzaj>
    <derivirana_varijabla naziv="DomainObject.PoslovniBrojDokumenta_1">St-321/2017-2</derivirana_varijabla>
  </DomainObject.PoslovniBrojDokumenta>
  <DomainObject.Predmet.StrankaIDrugi>
    <izvorni_sadrzaj>Financijska agencija, RC ZAGREB, Podružnica VARAŽDIN</izvorni_sadrzaj>
    <derivirana_varijabla naziv="DomainObject.Predmet.StrankaIDrugi_1">Financijska agencija, RC ZAGREB, Podružnica VARAŽDIN</derivirana_varijabla>
  </DomainObject.Predmet.StrankaIDrugi>
  <DomainObject.Predmet.ProtustrankaIDrugi>
    <izvorni_sadrzaj>CER - PROMET jednostavno društvo s ograničenom odgovornošću za proizvodnju i trgovinu</izvorni_sadrzaj>
    <derivirana_varijabla naziv="DomainObject.Predmet.ProtustrankaIDrugi_1">CER - PROMET jednostavno društvo s ograničenom odgovornošću za proizvodnju i trgovinu</derivirana_varijabla>
  </DomainObject.Predmet.ProtustrankaIDrugi>
  <DomainObject.Predmet.StrankaIDrugiAdressOIB>
    <izvorni_sadrzaj>Financijska agencija, RC ZAGREB, Podružnica VARAŽDIN, OIB 85821130368, A. Cesarca 2, 42000 Varaždin</izvorni_sadrzaj>
    <derivirana_varijabla naziv="DomainObject.Predmet.StrankaIDrugiAdressOIB_1">Financijska agencija, RC ZAGREB, Podružnica VARAŽDIN, OIB 85821130368, A. Cesarca 2, 42000 Varaždin</derivirana_varijabla>
  </DomainObject.Predmet.StrankaIDrugiAdressOIB>
  <DomainObject.Predmet.ProtustrankaIDrugiAdressOIB>
    <izvorni_sadrzaj>CER - PROMET jednostavno društvo s ograničenom odgovornošću za proizvodnju i trgovinu, OIB 64168213727, Grujice 9, 48260 Osijek Vojakovački</izvorni_sadrzaj>
    <derivirana_varijabla naziv="DomainObject.Predmet.ProtustrankaIDrugiAdressOIB_1">CER - PROMET jednostavno društvo s ograničenom odgovornošću za proizvodnju i trgovinu, OIB 64168213727, Grujice 9, 48260 Osijek Vojakovački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VARAŽDIN</item>
      <item>CER - PROMET jednostavno društvo s ograničenom odgovornošću za proizvodnju i trgovinu</item>
      <item>sudski registar</item>
    </izvorni_sadrzaj>
    <derivirana_varijabla naziv="DomainObject.Predmet.SudioniciListNaziv_1">
      <item>Financijska agencija, RC ZAGREB, Podružnica VARAŽDIN</item>
      <item>CER - PROMET jednostavno društvo s ograničenom odgovornošću za proizvodnju i trgovinu</item>
      <item>sudski registar</item>
    </derivirana_varijabla>
  </DomainObject.Predmet.SudioniciListNaziv>
  <DomainObject.Predmet.SudioniciListAdressOIB>
    <izvorni_sadrzaj>
      <item>Financijska agencija, RC ZAGREB, Podružnica VARAŽDIN, OIB 85821130368, A. Cesarca 2,42000 Varaždin</item>
      <item>CER - PROMET jednostavno društvo s ograničenom odgovornošću za proizvodnju i trgovinu, OIB 64168213727, Grujice 9,48260 Osijek Vojakovački</item>
      <item>sudski registar</item>
    </izvorni_sadrzaj>
    <derivirana_varijabla naziv="DomainObject.Predmet.SudioniciListAdressOIB_1">
      <item>Financijska agencija, RC ZAGREB, Podružnica VARAŽDIN, OIB 85821130368, A. Cesarca 2,42000 Varaždin</item>
      <item>CER - PROMET jednostavno društvo s ograničenom odgovornošću za proizvodnju i trgovinu, OIB 64168213727, Grujice 9,48260 Osijek Vojakovački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FCC1AC-C3FE-4363-9E4C-30A59BF1E0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402</properties:Words>
  <properties:Characters>2121</properties:Characters>
  <properties:Lines>77</properties:Lines>
  <properties:Paragraphs>23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2017-08-23T12:06:00Z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St-321/2017-2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