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3023" w14:paraId="2ab3023" w:rsidRDefault="0027502F" w:rsidP="0027502F" w:rsidR="0027502F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502F" w:rsidP="0027502F" w:rsidR="0027502F">
      <w:r>
        <w:t xml:space="preserve">         REPUBLIKA HRVATSKA</w:t>
      </w:r>
    </w:p>
    <w:p w:rsidRDefault="0027502F" w:rsidP="0027502F" w:rsidR="0027502F">
      <w:r>
        <w:t xml:space="preserve"> TRGOVAČKI SUD U VARAŽDINU</w:t>
      </w:r>
    </w:p>
    <w:p w:rsidRDefault="0027502F" w:rsidP="0027502F" w:rsidR="0027502F">
      <w:r>
        <w:t xml:space="preserve">           Braće Radića 2, Varaždin</w:t>
      </w:r>
    </w:p>
    <w:p w:rsidRDefault="0027502F" w:rsidP="0027502F" w:rsidR="0027502F"/>
    <w:p w:rsidRDefault="0027502F" w:rsidP="0027502F" w:rsidR="0027502F"/>
    <w:p w:rsidRDefault="0027502F" w:rsidP="0027502F" w:rsidR="0027502F">
      <w:pPr>
        <w:jc w:val="center"/>
      </w:pPr>
      <w:r>
        <w:t>U  I M E  R E P U B L I K E  H R V A T S K E</w:t>
      </w:r>
    </w:p>
    <w:p w:rsidRDefault="0027502F" w:rsidP="0027502F" w:rsidR="0027502F"/>
    <w:p w:rsidRDefault="0027502F" w:rsidP="0027502F" w:rsidR="0027502F">
      <w:pPr>
        <w:jc w:val="center"/>
      </w:pPr>
      <w:r>
        <w:t>R J E Š E NJ E</w:t>
      </w:r>
    </w:p>
    <w:p w:rsidRDefault="0027502F" w:rsidP="0027502F" w:rsidR="0027502F"/>
    <w:p w:rsidRDefault="0027502F" w:rsidP="0027502F" w:rsidR="0027502F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PROIZVODNO USLUŽNA ZADRUGA CIGLICA, Stjepana Radića 68, 48350 </w:t>
      </w:r>
      <w:proofErr w:type="spellStart"/>
      <w:r>
        <w:t>Šemovci</w:t>
      </w:r>
      <w:proofErr w:type="spellEnd"/>
      <w:r>
        <w:t xml:space="preserve">, OIB: 05101366757, dana </w:t>
      </w:r>
      <w:r w:rsidR="008127D7" w:rsidRPr="008127D7">
        <w:t>29</w:t>
      </w:r>
      <w:r w:rsidRPr="008127D7">
        <w:t xml:space="preserve">. prosinca </w:t>
      </w:r>
      <w:r>
        <w:t xml:space="preserve">2015. </w:t>
      </w:r>
    </w:p>
    <w:p w:rsidRDefault="0027502F" w:rsidP="0027502F" w:rsidR="0027502F">
      <w:pPr>
        <w:jc w:val="both"/>
      </w:pPr>
    </w:p>
    <w:p w:rsidRDefault="0027502F" w:rsidP="0027502F" w:rsidR="0027502F">
      <w:pPr>
        <w:jc w:val="center"/>
      </w:pPr>
      <w:r>
        <w:t>r i j e š i o  j e</w:t>
      </w:r>
    </w:p>
    <w:p w:rsidRDefault="0027502F" w:rsidP="0027502F" w:rsidR="0027502F"/>
    <w:p w:rsidRDefault="0027502F" w:rsidP="0027502F" w:rsidR="0027502F" w:rsidRPr="008127D7">
      <w:pPr>
        <w:ind w:firstLine="708"/>
        <w:jc w:val="both"/>
      </w:pPr>
      <w:r>
        <w:t xml:space="preserve">I/ Otvara se stečajni postupak nad stečajnim dužnikom PROIZVODNO USLUŽNA ZADRUGA CIGLICA, Stjepana Radića 68, 48350 </w:t>
      </w:r>
      <w:proofErr w:type="spellStart"/>
      <w:r>
        <w:t>Šemovci</w:t>
      </w:r>
      <w:proofErr w:type="spellEnd"/>
      <w:r>
        <w:t xml:space="preserve">, OIB: 05101366757, s danom </w:t>
      </w:r>
      <w:r w:rsidR="008127D7" w:rsidRPr="008127D7">
        <w:t>29</w:t>
      </w:r>
      <w:r w:rsidRPr="008127D7">
        <w:t>. prosinca 2015. u 15,00 sati.</w:t>
      </w:r>
    </w:p>
    <w:p w:rsidRDefault="0027502F" w:rsidP="0027502F" w:rsidR="0027502F">
      <w:pPr>
        <w:jc w:val="both"/>
      </w:pPr>
    </w:p>
    <w:p w:rsidRDefault="0027502F" w:rsidP="0027502F" w:rsidR="0027502F">
      <w:pPr>
        <w:ind w:firstLine="708"/>
        <w:jc w:val="both"/>
        <w:rPr>
          <w:szCs w:val="20"/>
        </w:rPr>
      </w:pPr>
      <w:r>
        <w:t xml:space="preserve">II/ Zaključuje se stečajni postupak nad stečajnim dužnikom PROIZVODNO USLUŽNA ZADRUGA CIGLICA, Stjepana Radića 68, 48350 </w:t>
      </w:r>
      <w:proofErr w:type="spellStart"/>
      <w:r>
        <w:t>Šemovci</w:t>
      </w:r>
      <w:proofErr w:type="spellEnd"/>
      <w:r>
        <w:t>, OIB: 05101366757.</w:t>
      </w:r>
    </w:p>
    <w:p w:rsidRDefault="0027502F" w:rsidP="0027502F" w:rsidR="0027502F">
      <w:pPr>
        <w:jc w:val="both"/>
      </w:pPr>
    </w:p>
    <w:p w:rsidRDefault="0027502F" w:rsidP="0027502F" w:rsidR="0027502F" w:rsidRPr="008127D7">
      <w:pPr>
        <w:ind w:firstLine="708"/>
        <w:jc w:val="both"/>
      </w:pPr>
      <w:r>
        <w:t xml:space="preserve">III/ Za stečajnog upravitelja imenuje se </w:t>
      </w:r>
      <w:r w:rsidR="008127D7" w:rsidRPr="008127D7">
        <w:t xml:space="preserve">David Jakovljević, </w:t>
      </w:r>
      <w:proofErr w:type="spellStart"/>
      <w:r w:rsidR="008127D7" w:rsidRPr="008127D7">
        <w:t>Kašinska</w:t>
      </w:r>
      <w:proofErr w:type="spellEnd"/>
      <w:r w:rsidR="008127D7" w:rsidRPr="008127D7">
        <w:t xml:space="preserve"> 7, 10360 Sesvete, OIB: 63014812654.</w:t>
      </w:r>
    </w:p>
    <w:p w:rsidRDefault="0027502F" w:rsidP="0027502F" w:rsidR="0027502F">
      <w:pPr>
        <w:jc w:val="both"/>
        <w:rPr>
          <w:color w:val="FF0000"/>
        </w:rPr>
      </w:pPr>
    </w:p>
    <w:p w:rsidRDefault="0027502F" w:rsidP="0027502F" w:rsidR="0027502F">
      <w:pPr>
        <w:ind w:firstLine="708"/>
        <w:jc w:val="both"/>
      </w:pPr>
      <w:r>
        <w:t>IV/ Ovo rješenje objavit će se na e-oglasnoj ploči suda.</w:t>
      </w:r>
    </w:p>
    <w:p w:rsidRDefault="0027502F" w:rsidP="0027502F" w:rsidR="0027502F">
      <w:pPr>
        <w:jc w:val="both"/>
      </w:pPr>
    </w:p>
    <w:p w:rsidRDefault="0027502F" w:rsidP="0027502F" w:rsidR="0027502F">
      <w:pPr>
        <w:ind w:firstLine="708"/>
        <w:jc w:val="both"/>
      </w:pPr>
      <w:r>
        <w:t xml:space="preserve">V/ Po pravomoćnosti ovoga rješenja stečajni dužnik PROIZVODNO USLUŽNA ZADRUGA CIGLICA, Stjepana Radića 68, 48350 </w:t>
      </w:r>
      <w:proofErr w:type="spellStart"/>
      <w:r>
        <w:t>Šemovci</w:t>
      </w:r>
      <w:proofErr w:type="spellEnd"/>
      <w:r>
        <w:t>, OIB: 05101366757, biti će brisan iz sudskog registra.</w:t>
      </w:r>
    </w:p>
    <w:p w:rsidRDefault="0027502F" w:rsidP="0027502F" w:rsidR="0027502F"/>
    <w:p w:rsidRDefault="0027502F" w:rsidP="0027502F" w:rsidR="0027502F"/>
    <w:p w:rsidRDefault="0027502F" w:rsidP="0027502F" w:rsidR="0027502F">
      <w:pPr>
        <w:jc w:val="center"/>
      </w:pPr>
      <w:r>
        <w:t>Obrazloženje</w:t>
      </w:r>
    </w:p>
    <w:p w:rsidRDefault="0027502F" w:rsidP="0027502F" w:rsidR="0027502F"/>
    <w:p w:rsidRDefault="0027502F" w:rsidP="0027502F" w:rsidR="0027502F">
      <w:pPr>
        <w:jc w:val="both"/>
      </w:pPr>
      <w:r>
        <w:tab/>
        <w:t xml:space="preserve">Predlagatelj je dana 5.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27502F" w:rsidP="0027502F" w:rsidR="0027502F"/>
    <w:p w:rsidRDefault="0027502F" w:rsidP="0027502F" w:rsidR="0027502F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27502F" w:rsidP="0027502F" w:rsidR="0027502F"/>
    <w:p w:rsidRDefault="0027502F" w:rsidP="0027502F" w:rsidR="0027502F"/>
    <w:p w:rsidRDefault="0027502F" w:rsidP="0027502F" w:rsidR="0027502F">
      <w:pPr>
        <w:jc w:val="center"/>
      </w:pPr>
      <w:r>
        <w:t xml:space="preserve">U Varaždinu, </w:t>
      </w:r>
      <w:r w:rsidR="008127D7" w:rsidRPr="008127D7">
        <w:t>29</w:t>
      </w:r>
      <w:r w:rsidRPr="008127D7">
        <w:t xml:space="preserve">. prosinca </w:t>
      </w:r>
      <w:r>
        <w:t>2015.</w:t>
      </w:r>
    </w:p>
    <w:p w:rsidRDefault="0027502F" w:rsidP="0027502F" w:rsidR="0027502F">
      <w:pPr>
        <w:jc w:val="center"/>
      </w:pPr>
    </w:p>
    <w:p w:rsidRDefault="0027502F" w:rsidP="0027502F" w:rsidR="0027502F">
      <w:pPr>
        <w:jc w:val="center"/>
      </w:pPr>
    </w:p>
    <w:p w:rsidRDefault="0027502F" w:rsidP="0027502F" w:rsidR="0027502F">
      <w:pPr>
        <w:ind w:left="4956"/>
        <w:jc w:val="center"/>
      </w:pPr>
      <w:r>
        <w:t>Sudac</w:t>
      </w:r>
    </w:p>
    <w:p w:rsidRDefault="0027502F" w:rsidP="0027502F" w:rsidR="0027502F">
      <w:pPr>
        <w:ind w:left="4956"/>
        <w:jc w:val="center"/>
      </w:pPr>
    </w:p>
    <w:p w:rsidRDefault="0027502F" w:rsidP="0027502F" w:rsidR="0027502F">
      <w:pPr>
        <w:ind w:left="4956"/>
        <w:jc w:val="center"/>
      </w:pPr>
      <w:r>
        <w:t>Radovan Raduka</w:t>
      </w:r>
    </w:p>
    <w:p w:rsidRDefault="0027502F" w:rsidP="0027502F" w:rsidR="0027502F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7502F" w:rsidP="0027502F" w:rsidR="0027502F">
      <w:r>
        <w:t xml:space="preserve">                                               </w:t>
      </w:r>
    </w:p>
    <w:p w:rsidRDefault="0027502F" w:rsidP="0027502F" w:rsidR="0027502F">
      <w:r>
        <w:tab/>
        <w:t xml:space="preserve">UPUTA O PRAVNOM LIJEKU: </w:t>
      </w:r>
    </w:p>
    <w:p w:rsidRDefault="0027502F" w:rsidP="0027502F" w:rsidR="0027502F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27502F" w:rsidP="0027502F" w:rsidR="0027502F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7502F" w:rsidP="0027502F" w:rsidR="0027502F"/>
    <w:p w:rsidRDefault="0027502F" w:rsidP="0027502F" w:rsidR="0027502F"/>
    <w:p w:rsidRDefault="0027502F" w:rsidP="0027502F" w:rsidR="0027502F">
      <w:r>
        <w:t>DNA:</w:t>
      </w:r>
    </w:p>
    <w:p w:rsidRDefault="0027502F" w:rsidP="0027502F" w:rsidR="0027502F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27502F" w:rsidP="0027502F" w:rsidR="0027502F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27502F" w:rsidP="0027502F" w:rsidR="0027502F">
      <w:pPr>
        <w:numPr>
          <w:ilvl w:val="0"/>
          <w:numId w:val="1"/>
        </w:numPr>
        <w:jc w:val="both"/>
      </w:pPr>
      <w:r>
        <w:t xml:space="preserve">Dužnik PROIZVODNO USLUŽNA ZADRUGA CIGLICA, Stjepana Radića 68, 48350 </w:t>
      </w:r>
      <w:proofErr w:type="spellStart"/>
      <w:r>
        <w:t>Šemovci</w:t>
      </w:r>
      <w:proofErr w:type="spellEnd"/>
    </w:p>
    <w:p w:rsidRDefault="0027502F" w:rsidP="0027502F" w:rsidR="0027502F">
      <w:pPr>
        <w:numPr>
          <w:ilvl w:val="0"/>
          <w:numId w:val="1"/>
        </w:numPr>
      </w:pPr>
      <w:r>
        <w:t>Sudski registar ovog suda</w:t>
      </w:r>
    </w:p>
    <w:p w:rsidRDefault="0027502F" w:rsidP="0027502F" w:rsidR="0027502F">
      <w:pPr>
        <w:numPr>
          <w:ilvl w:val="0"/>
          <w:numId w:val="1"/>
        </w:numPr>
      </w:pPr>
      <w:r>
        <w:t xml:space="preserve">Upravitelj zadruge Ivan </w:t>
      </w:r>
      <w:proofErr w:type="spellStart"/>
      <w:r>
        <w:t>Sočec</w:t>
      </w:r>
      <w:proofErr w:type="spellEnd"/>
      <w:r>
        <w:t xml:space="preserve">, </w:t>
      </w:r>
      <w:proofErr w:type="spellStart"/>
      <w:r>
        <w:t>Šemovci</w:t>
      </w:r>
      <w:proofErr w:type="spellEnd"/>
      <w:r>
        <w:t>, Stjepana Radića 68</w:t>
      </w:r>
    </w:p>
    <w:p w:rsidRDefault="0027502F" w:rsidP="0027502F" w:rsidR="0027502F">
      <w:pPr>
        <w:pStyle w:val="Odlomakpopisa"/>
        <w:numPr>
          <w:ilvl w:val="0"/>
          <w:numId w:val="1"/>
        </w:numPr>
      </w:pPr>
      <w:r>
        <w:t>Ministarstvo financija, Porezna uprava, Područni ured Sjeverna Hrvatska,</w:t>
      </w:r>
      <w:r w:rsidRPr="0027502F">
        <w:t xml:space="preserve"> </w:t>
      </w:r>
      <w:r w:rsidRPr="00BB5B5F">
        <w:t>Ispostava Koprivnica, 48000 Koprivnica, Hrvatske državnosti 7</w:t>
      </w:r>
    </w:p>
    <w:p w:rsidRDefault="0027502F" w:rsidP="0027502F" w:rsidR="0027502F">
      <w:pPr>
        <w:numPr>
          <w:ilvl w:val="0"/>
          <w:numId w:val="1"/>
        </w:numPr>
      </w:pPr>
      <w:r>
        <w:t xml:space="preserve">Stečajni upravitelj </w:t>
      </w:r>
      <w:r w:rsidR="008127D7" w:rsidRPr="008127D7">
        <w:t xml:space="preserve">David Jakovljević, </w:t>
      </w:r>
      <w:proofErr w:type="spellStart"/>
      <w:r w:rsidR="008127D7" w:rsidRPr="008127D7">
        <w:t>Kašinska</w:t>
      </w:r>
      <w:proofErr w:type="spellEnd"/>
      <w:r w:rsidR="008127D7" w:rsidRPr="008127D7">
        <w:t xml:space="preserve"> 7, 10360 Sesvete</w:t>
      </w:r>
      <w:bookmarkStart w:name="_GoBack" w:id="0"/>
      <w:bookmarkEnd w:id="0"/>
    </w:p>
    <w:p w:rsidRDefault="0027502F" w:rsidP="0027502F" w:rsidR="0027502F">
      <w:pPr>
        <w:numPr>
          <w:ilvl w:val="0"/>
          <w:numId w:val="1"/>
        </w:numPr>
      </w:pPr>
      <w:r>
        <w:t>E-oglasna ploča suda</w:t>
      </w:r>
    </w:p>
    <w:p w:rsidRDefault="0027502F" w:rsidP="0027502F" w:rsidR="0027502F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D923F5" w:rsidR="00D923F5"/>
    <w:sectPr w:rsidR="00D923F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A0C" w:rsidP="0031377D" w:rsidR="00FB4A0C">
      <w:r>
        <w:separator/>
      </w:r>
    </w:p>
  </w:endnote>
  <w:endnote w:id="0" w:type="continuationSeparator">
    <w:p w:rsidRDefault="00FB4A0C" w:rsidP="0031377D" w:rsidR="00FB4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A0C" w:rsidP="0031377D" w:rsidR="00FB4A0C">
      <w:r>
        <w:separator/>
      </w:r>
    </w:p>
  </w:footnote>
  <w:footnote w:id="0" w:type="continuationSeparator">
    <w:p w:rsidRDefault="00FB4A0C" w:rsidP="0031377D" w:rsidR="00FB4A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77D" w:rsidP="0031377D" w:rsidR="0031377D">
    <w:pPr>
      <w:pStyle w:val="Zaglavlje"/>
      <w:jc w:val="right"/>
    </w:pPr>
    <w:r>
      <w:t>Poslovni broj: 1 St-725/15-5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17A213D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74E"/>
    <w:rsid w:val="0027502F"/>
    <w:rsid w:val="0031377D"/>
    <w:rsid w:val="008127D7"/>
    <w:rsid w:val="00A3574E"/>
    <w:rsid w:val="00C47CCF"/>
    <w:rsid w:val="00D91320"/>
    <w:rsid w:val="00D923F5"/>
    <w:rsid w:val="00FB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502F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50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50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50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137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377D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37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377D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27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27D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27D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27D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27D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502F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50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50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50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137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377D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37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377D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27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27D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27D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27D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27D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138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St-725/2015</izvorni_sadrzaj>
    <derivirana_varijabla naziv="DomainObject.Predmet.OznakaBroj_1">St-725/2015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CIGLICA</izvorni_sadrzaj>
    <derivirana_varijabla naziv="DomainObject.Predmet.ProtustrankaFormated_1">  PROIZVODNO USLUŽNA ZADRUGA CIGLICA</derivirana_varijabla>
  </DomainObject.Predmet.ProtustrankaFormated>
  <DomainObject.Predmet.ProtustrankaFormatedOIB>
    <izvorni_sadrzaj>  PROIZVODNO USLUŽNA ZADRUGA CIGLICA, OIB 05101366757</izvorni_sadrzaj>
    <derivirana_varijabla naziv="DomainObject.Predmet.ProtustrankaFormatedOIB_1">  PROIZVODNO USLUŽNA ZADRUGA CIGLICA, OIB 05101366757</derivirana_varijabla>
  </DomainObject.Predmet.ProtustrankaFormatedOIB>
  <DomainObject.Predmet.ProtustrankaFormatedWithAdress>
    <izvorni_sadrzaj> PROIZVODNO USLUŽNA ZADRUGA CIGLICA, Stjepana Radića 68, 48350 Šemovci</izvorni_sadrzaj>
    <derivirana_varijabla naziv="DomainObject.Predmet.ProtustrankaFormatedWithAdress_1"> PROIZVODNO USLUŽNA ZADRUGA CIGLICA, Stjepana Radića 68, 48350 Šemovci</derivirana_varijabla>
  </DomainObject.Predmet.ProtustrankaFormatedWithAdress>
  <DomainObject.Predmet.ProtustrankaFormatedWithAdressOIB>
    <izvorni_sadrzaj> PROIZVODNO USLUŽNA ZADRUGA CIGLICA, OIB 05101366757, Stjepana Radića 68, 48350 Šemovci</izvorni_sadrzaj>
    <derivirana_varijabla naziv="DomainObject.Predmet.ProtustrankaFormatedWithAdressOIB_1"> PROIZVODNO USLUŽNA ZADRUGA CIGLICA, OIB 05101366757, Stjepana Radića 68, 48350 Šemovci</derivirana_varijabla>
  </DomainObject.Predmet.ProtustrankaFormatedWithAdressOIB>
  <DomainObject.Predmet.ProtustrankaWithAdress>
    <izvorni_sadrzaj>PROIZVODNO USLUŽNA ZADRUGA CIGLICA Stjepana Radića 68, 48350 Šemovci</izvorni_sadrzaj>
    <derivirana_varijabla naziv="DomainObject.Predmet.ProtustrankaWithAdress_1">PROIZVODNO USLUŽNA ZADRUGA CIGLICA Stjepana Radića 68, 48350 Šemovci</derivirana_varijabla>
  </DomainObject.Predmet.ProtustrankaWithAdress>
  <DomainObject.Predmet.ProtustrankaWithAdressOIB>
    <izvorni_sadrzaj>PROIZVODNO USLUŽNA ZADRUGA CIGLICA, OIB 05101366757, Stjepana Radića 68, 48350 Šemovci</izvorni_sadrzaj>
    <derivirana_varijabla naziv="DomainObject.Predmet.ProtustrankaWithAdressOIB_1">PROIZVODNO USLUŽNA ZADRUGA CIGLICA, OIB 05101366757, Stjepana Radića 68, 48350 Šemovci</derivirana_varijabla>
  </DomainObject.Predmet.ProtustrankaWithAdressOIB>
  <DomainObject.Predmet.ProtustrankaNazivFormated>
    <izvorni_sadrzaj>PROIZVODNO USLUŽNA ZADRUGA CIGLICA</izvorni_sadrzaj>
    <derivirana_varijabla naziv="DomainObject.Predmet.ProtustrankaNazivFormated_1">PROIZVODNO USLUŽNA ZADRUGA CIGLICA</derivirana_varijabla>
  </DomainObject.Predmet.ProtustrankaNazivFormated>
  <DomainObject.Predmet.ProtustrankaNazivFormatedOIB>
    <izvorni_sadrzaj>PROIZVODNO USLUŽNA ZADRUGA CIGLICA, OIB 05101366757</izvorni_sadrzaj>
    <derivirana_varijabla naziv="DomainObject.Predmet.ProtustrankaNazivFormatedOIB_1">PROIZVODNO USLUŽNA ZADRUGA CIGLICA, OIB 05101366757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23721.72</izvorni_sadrzaj>
    <derivirana_varijabla naziv="DomainObject.Predmet.TrenutnaVrijednost_1">23721.72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CIGLICA</item>
    </izvorni_sadrzaj>
    <derivirana_varijabla naziv="DomainObject.Predmet.ProtuStrankaListFormated_1">
      <item>PROIZVODNO USLUŽNA ZADRUGA CIGLICA</item>
    </derivirana_varijabla>
  </DomainObject.Predmet.ProtuStrankaListFormated>
  <DomainObject.Predmet.ProtuStrankaListFormatedOIB>
    <izvorni_sadrzaj>
      <item>PROIZVODNO USLUŽNA ZADRUGA CIGLICA, OIB 05101366757</item>
    </izvorni_sadrzaj>
    <derivirana_varijabla naziv="DomainObject.Predmet.ProtuStrankaListFormatedOIB_1">
      <item>PROIZVODNO USLUŽNA ZADRUGA CIGLICA, OIB 05101366757</item>
    </derivirana_varijabla>
  </DomainObject.Predmet.ProtuStrankaListFormatedOIB>
  <DomainObject.Predmet.ProtuStrankaListFormatedWithAdress>
    <izvorni_sadrzaj>
      <item>PROIZVODNO USLUŽNA ZADRUGA CIGLICA, Stjepana Radića 68, 48350 Šemovci</item>
    </izvorni_sadrzaj>
    <derivirana_varijabla naziv="DomainObject.Predmet.ProtuStrankaListFormatedWithAdress_1">
      <item>PROIZVODNO USLUŽNA ZADRUGA CIGLICA, Stjepana Radića 68, 48350 Šemovci</item>
    </derivirana_varijabla>
  </DomainObject.Predmet.ProtuStrankaListFormatedWithAdress>
  <DomainObject.Predmet.ProtuStrankaListFormatedWithAdressOIB>
    <izvorni_sadrzaj>
      <item>PROIZVODNO USLUŽNA ZADRUGA CIGLICA, OIB 05101366757, Stjepana Radića 68, 48350 Šemovci</item>
    </izvorni_sadrzaj>
    <derivirana_varijabla naziv="DomainObject.Predmet.ProtuStrankaListFormatedWithAdressOIB_1">
      <item>PROIZVODNO USLUŽNA ZADRUGA CIGLICA, OIB 05101366757, Stjepana Radića 68, 48350 Šemovci</item>
    </derivirana_varijabla>
  </DomainObject.Predmet.ProtuStrankaListFormatedWithAdressOIB>
  <DomainObject.Predmet.ProtuStrankaListNazivFormated>
    <izvorni_sadrzaj>
      <item>PROIZVODNO USLUŽNA ZADRUGA CIGLICA</item>
    </izvorni_sadrzaj>
    <derivirana_varijabla naziv="DomainObject.Predmet.ProtuStrankaListNazivFormated_1">
      <item>PROIZVODNO USLUŽNA ZADRUGA CIGLICA</item>
    </derivirana_varijabla>
  </DomainObject.Predmet.ProtuStrankaListNazivFormated>
  <DomainObject.Predmet.ProtuStrankaListNazivFormatedOIB>
    <izvorni_sadrzaj>
      <item>PROIZVODNO USLUŽNA ZADRUGA CIGLICA, OIB 05101366757</item>
    </izvorni_sadrzaj>
    <derivirana_varijabla naziv="DomainObject.Predmet.ProtuStrankaListNazivFormatedOIB_1">
      <item>PROIZVODNO USLUŽNA ZADRUGA CIGLICA, OIB 05101366757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CIGLICA</izvorni_sadrzaj>
    <derivirana_varijabla naziv="DomainObject.Predmet.ProtustrankaIDrugi_1">PROIZVODNO USLUŽNA ZADRUGA CIGLICA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CIGLICA, OIB 05101366757, Stjepana Radića 68, 48350 Šemovci</izvorni_sadrzaj>
    <derivirana_varijabla naziv="DomainObject.Predmet.ProtustrankaIDrugiAdressOIB_1">PROIZVODNO USLUŽNA ZADRUGA CIGLICA, OIB 05101366757, Stjepana Radića 68, 48350 Šemovci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CIGLICA</item>
      <item>E-oglasna ploča</item>
      <item>Sudski registar, Trgovački sud u Varaždinu</item>
    </izvorni_sadrzaj>
    <derivirana_varijabla naziv="DomainObject.Predmet.SudioniciListNaziv_1">
      <item>Financijska agencija</item>
      <item>PROIZVODNO USLUŽNA ZADRUGA CIGLICA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CIGLICA, OIB 05101366757, Stjepana Radića 68,48350 Šemovci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CIGLICA, OIB 05101366757, Stjepana Radića 68,48350 Šemovci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05101366757</item>
      <item>, OIB null</item>
      <item>, OIB null</item>
    </izvorni_sadrzaj>
    <derivirana_varijabla naziv="DomainObject.Predmet.SudioniciListNazivOIB_1">
      <item>, OIB 85821130368</item>
      <item>, OIB 05101366757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2935</properties:Characters>
  <properties:Lines>85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2015-12-17T12:14:00Z</dcterms:created>
  <dc:creator>Tea Meister</dc:creator>
  <dc:description/>
  <cp:keywords/>
  <cp:lastModifiedBy>Tea Meister</cp:lastModifiedBy>
  <cp:lastPrinted>2015-12-29T09:41:00Z</cp:lastPrinted>
  <dcterms:modified xmlns:xsi="http://www.w3.org/2001/XMLSchema-instance" xsi:type="dcterms:W3CDTF">2015-12-29T09:41:00Z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