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5f71f" w14:paraId="8a5f71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 xml:space="preserve">        5. St-546/2017-2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95214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INFINITY SIGET j.d.o.o. za ugostiteljstvo i usluge, Zagreb, </w:t>
      </w:r>
      <w:proofErr w:type="spellStart"/>
      <w:r w:rsidRPr="00C95214">
        <w:rPr>
          <w:rFonts w:cs="Times New Roman" w:eastAsia="Times New Roman"/>
          <w:szCs w:val="20"/>
          <w:lang w:eastAsia="hr-HR"/>
        </w:rPr>
        <w:t>Resselova</w:t>
      </w:r>
      <w:proofErr w:type="spellEnd"/>
      <w:r w:rsidRPr="00C95214">
        <w:rPr>
          <w:rFonts w:cs="Times New Roman" w:eastAsia="Times New Roman"/>
          <w:szCs w:val="20"/>
          <w:lang w:eastAsia="hr-HR"/>
        </w:rPr>
        <w:t xml:space="preserve"> 2, MBS: 080906318, OIB: 32707633206, 4. siječnja 2018.</w:t>
      </w:r>
      <w:r w:rsidRPr="00C95214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>r i j e š i o   j e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INFINITY SIGET j.d.o.o. za ugostiteljstvo i usluge, Zagreb, </w:t>
      </w:r>
      <w:proofErr w:type="spellStart"/>
      <w:r w:rsidRPr="00C95214">
        <w:rPr>
          <w:rFonts w:cs="Times New Roman" w:eastAsia="Times New Roman"/>
          <w:szCs w:val="20"/>
          <w:lang w:eastAsia="hr-HR"/>
        </w:rPr>
        <w:t>Resselova</w:t>
      </w:r>
      <w:proofErr w:type="spellEnd"/>
      <w:r w:rsidRPr="00C95214">
        <w:rPr>
          <w:rFonts w:cs="Times New Roman" w:eastAsia="Times New Roman"/>
          <w:szCs w:val="20"/>
          <w:lang w:eastAsia="hr-HR"/>
        </w:rPr>
        <w:t xml:space="preserve"> 2, MBS: 080906318, OIB: 32707633206.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1. veljače 2018. u 9,50 sati u ovome sudu u Bjelovaru, Šetalište dr. </w:t>
      </w:r>
      <w:proofErr w:type="spellStart"/>
      <w:r w:rsidRPr="00C95214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C95214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95214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C95214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- zakonski zastupnik dužnika Robert </w:t>
      </w:r>
      <w:proofErr w:type="spellStart"/>
      <w:r w:rsidRPr="00C95214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C95214">
        <w:rPr>
          <w:rFonts w:cs="Times New Roman" w:eastAsia="Times New Roman"/>
          <w:szCs w:val="20"/>
          <w:lang w:eastAsia="hr-HR"/>
        </w:rPr>
        <w:t xml:space="preserve">.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III. Nalaže se zakonskom zastupniku dužnika Robertu </w:t>
      </w:r>
      <w:proofErr w:type="spellStart"/>
      <w:r w:rsidRPr="00C95214">
        <w:rPr>
          <w:rFonts w:cs="Times New Roman" w:eastAsia="Times New Roman"/>
          <w:szCs w:val="20"/>
          <w:lang w:eastAsia="hr-HR"/>
        </w:rPr>
        <w:t>Lešdedaj</w:t>
      </w:r>
      <w:proofErr w:type="spellEnd"/>
      <w:r w:rsidRPr="00C95214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>Obrazloženje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12. kolovoza 2016. Trgovačkom sudu u Zagrebu podnijela prijedlog za otvaranje stečajnog postupka nad dužnikom</w:t>
      </w:r>
      <w:r w:rsidRPr="00C95214">
        <w:rPr>
          <w:rFonts w:cs="Times New Roman" w:eastAsia="Times New Roman"/>
          <w:szCs w:val="20"/>
          <w:lang w:eastAsia="hr-HR"/>
        </w:rPr>
        <w:t xml:space="preserve"> INFINITY SIGET j.d.o.o. za ugostiteljstvo i usluge, Zagreb, koji je zaprimljen pod brojem St-5592/2016.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U prijedlogu navodi da na dan 10. kolovoza 2016. dužnik u Očevidniku redoslijeda osnova za plaćanje ima evidentirane neizvršene osnove za plaćanje u neprekinutom razdoblju </w:t>
      </w:r>
      <w:r w:rsidRPr="00C95214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107.789,03 kn, u koji iznos je uračunata kamata i naknada Financijske agencije za provedbu ovrhe na novčanim sredstvima. Prema podacima koje je FINI dostavio Hrvatski zavod za mirovinsko osiguranje </w:t>
      </w:r>
      <w:r w:rsidRPr="00C95214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St-5592/2016 ustupljen je Trgovačkom sudu u Bjelovaru  na daljnji postupak.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U Bjelovaru, 4. siječnja </w:t>
      </w:r>
      <w:r w:rsidRPr="00C95214">
        <w:rPr>
          <w:rFonts w:cs="Times New Roman" w:eastAsia="Times New Roman"/>
          <w:noProof/>
          <w:szCs w:val="20"/>
          <w:lang w:eastAsia="hr-HR"/>
        </w:rPr>
        <w:t>2018.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C95214" w:rsidP="00C95214" w:rsidR="00C95214" w:rsidRPr="00C952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C95214" w:rsidP="00C95214" w:rsidR="00C95214" w:rsidRPr="00C9521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9521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95214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95214" w:rsidP="00C95214" w:rsidR="00C95214" w:rsidRPr="00C9521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14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475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St-546/2017-2</izvorni_sadrzaj>
    <derivirana_varijabla naziv="DomainObject.Oznaka_1">St-546/2017-2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St-546/2017</izvorni_sadrzaj>
    <derivirana_varijabla naziv="DomainObject.Predmet.OznakaBroj_1">St-546/2017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INFINITY SIGET j.d.o.o. za ugostiteljstvo i usluge zastupanog po punomoćniku Robert Lešdedaj</izvorni_sadrzaj>
    <derivirana_varijabla naziv="DomainObject.Predmet.ProtustrankaFormated_1">  INFINITY SIGET j.d.o.o. za ugostiteljstvo i usluge zastupanog po punomoćniku Robert Lešdedaj</derivirana_varijabla>
  </DomainObject.Predmet.ProtustrankaFormated>
  <DomainObject.Predmet.ProtustrankaFormatedOIB>
    <izvorni_sadrzaj>  INFINITY SIGET j.d.o.o. za ugostiteljstvo i usluge, OIB 32707633206 zastupanog po punomoćniku Robert Lešdedaj</izvorni_sadrzaj>
    <derivirana_varijabla naziv="DomainObject.Predmet.ProtustrankaFormatedOIB_1">  INFINITY SIGET j.d.o.o. za ugostiteljstvo i usluge, OIB 32707633206 zastupanog po punomoćniku Robert Lešdedaj</derivirana_varijabla>
  </DomainObject.Predmet.ProtustrankaFormatedOIB>
  <DomainObject.Predmet.ProtustrankaFormatedWithAdress>
    <izvorni_sadrzaj> INFINITY SIGET j.d.o.o. za ugostiteljstvo i usluge, Resselova 2, 10000 Zagreb zastupanog po punomoćniku Robert Lešdedaj</izvorni_sadrzaj>
    <derivirana_varijabla naziv="DomainObject.Predmet.ProtustrankaFormatedWithAdress_1"> INFINITY SIGET j.d.o.o. za ugostiteljstvo i usluge, Resselova 2, 10000 Zagreb zastupanog po punomoćniku Robert Lešdedaj</derivirana_varijabla>
  </DomainObject.Predmet.ProtustrankaFormatedWithAdress>
  <DomainObject.Predmet.ProtustrankaFormatedWithAdressOIB>
    <izvorni_sadrzaj> INFINITY SIGET j.d.o.o. za ugostiteljstvo i usluge, OIB 32707633206, Resselova 2, 10000 Zagreb zastupanog po punomoćniku Robert Lešdedaj</izvorni_sadrzaj>
    <derivirana_varijabla naziv="DomainObject.Predmet.ProtustrankaFormatedWithAdressOIB_1"> INFINITY SIGET j.d.o.o. za ugostiteljstvo i usluge, OIB 32707633206, Resselova 2, 10000 Zagreb zastupanog po punomoćniku Robert Lešdedaj</derivirana_varijabla>
  </DomainObject.Predmet.ProtustrankaFormatedWithAdressOIB>
  <DomainObject.Predmet.ProtustrankaWithAdress>
    <izvorni_sadrzaj>INFINITY SIGET j.d.o.o. za ugostiteljstvo i usluge Resselova 2, 10000 Zagreb</izvorni_sadrzaj>
    <derivirana_varijabla naziv="DomainObject.Predmet.ProtustrankaWithAdress_1">INFINITY SIGET j.d.o.o. za ugostiteljstvo i usluge Resselova 2, 10000 Zagreb</derivirana_varijabla>
  </DomainObject.Predmet.ProtustrankaWithAdress>
  <DomainObject.Predmet.ProtustrankaWithAdressOIB>
    <izvorni_sadrzaj>INFINITY SIGET j.d.o.o. za ugostiteljstvo i usluge, OIB 32707633206, Resselova 2, 10000 Zagreb</izvorni_sadrzaj>
    <derivirana_varijabla naziv="DomainObject.Predmet.ProtustrankaWithAdressOIB_1">INFINITY SIGET j.d.o.o. za ugostiteljstvo i usluge, OIB 32707633206, Resselova 2, 10000 Zagreb</derivirana_varijabla>
  </DomainObject.Predmet.ProtustrankaWithAdressOIB>
  <DomainObject.Predmet.ProtustrankaNazivFormated>
    <izvorni_sadrzaj>INFINITY SIGET j.d.o.o. za ugostiteljstvo i usluge</izvorni_sadrzaj>
    <derivirana_varijabla naziv="DomainObject.Predmet.ProtustrankaNazivFormated_1">INFINITY SIGET j.d.o.o. za ugostiteljstvo i usluge</derivirana_varijabla>
  </DomainObject.Predmet.ProtustrankaNazivFormated>
  <DomainObject.Predmet.ProtustrankaNazivFormatedOIB>
    <izvorni_sadrzaj>INFINITY SIGET j.d.o.o. za ugostiteljstvo i usluge, OIB 32707633206</izvorni_sadrzaj>
    <derivirana_varijabla naziv="DomainObject.Predmet.ProtustrankaNazivFormatedOIB_1">INFINITY SIGET j.d.o.o. za ugostiteljstvo i usluge, OIB 32707633206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INFINITY SIGET j.d.o.o. za ugostiteljstvo i usluge zastupanog po punomoćniku Robert Lešdedaj</item>
    </izvorni_sadrzaj>
    <derivirana_varijabla naziv="DomainObject.Predmet.ProtuStrankaListFormated_1">
      <item>INFINITY SIGET j.d.o.o. za ugostiteljstvo i usluge zastupanog po punomoćniku Robert Lešdedaj</item>
    </derivirana_varijabla>
  </DomainObject.Predmet.ProtuStrankaListFormated>
  <DomainObject.Predmet.ProtuStrankaListFormatedOIB>
    <izvorni_sadrzaj>
      <item>INFINITY SIGET j.d.o.o. za ugostiteljstvo i usluge, OIB 32707633206 zastupanog po punomoćniku Robert Lešdedaj</item>
    </izvorni_sadrzaj>
    <derivirana_varijabla naziv="DomainObject.Predmet.ProtuStrankaListFormatedOIB_1">
      <item>INFINITY SIGET j.d.o.o. za ugostiteljstvo i usluge, OIB 32707633206 zastupanog po punomoćniku Robert Lešdedaj</item>
    </derivirana_varijabla>
  </DomainObject.Predmet.ProtuStrankaListFormatedOIB>
  <DomainObject.Predmet.ProtuStrankaListFormatedWithAdress>
    <izvorni_sadrzaj>
      <item>INFINITY SIGET j.d.o.o. za ugostiteljstvo i usluge, Resselova 2, 10000 Zagreb zastupanog po punomoćniku Robert Lešdedaj</item>
    </izvorni_sadrzaj>
    <derivirana_varijabla naziv="DomainObject.Predmet.ProtuStrankaListFormatedWithAdress_1">
      <item>INFINITY SIGET j.d.o.o. za ugostiteljstvo i usluge, Resselova 2, 10000 Zagreb zastupanog po punomoćniku Robert Lešdedaj</item>
    </derivirana_varijabla>
  </DomainObject.Predmet.ProtuStrankaListFormatedWithAdress>
  <DomainObject.Predmet.ProtuStrankaListFormatedWithAdressOIB>
    <izvorni_sadrzaj>
      <item>INFINITY SIGET j.d.o.o. za ugostiteljstvo i usluge, OIB 32707633206, Resselova 2, 10000 Zagreb zastupanog po punomoćniku Robert Lešdedaj</item>
    </izvorni_sadrzaj>
    <derivirana_varijabla naziv="DomainObject.Predmet.ProtuStrankaListFormatedWithAdressOIB_1">
      <item>INFINITY SIGET j.d.o.o. za ugostiteljstvo i usluge, OIB 32707633206, Resselova 2, 10000 Zagreb zastupanog po punomoćniku Robert Lešdedaj</item>
    </derivirana_varijabla>
  </DomainObject.Predmet.ProtuStrankaListFormatedWithAdressOIB>
  <DomainObject.Predmet.ProtuStrankaListNazivFormated>
    <izvorni_sadrzaj>
      <item>INFINITY SIGET j.d.o.o. za ugostiteljstvo i usluge</item>
    </izvorni_sadrzaj>
    <derivirana_varijabla naziv="DomainObject.Predmet.ProtuStrankaListNazivFormated_1">
      <item>INFINITY SIGET j.d.o.o. za ugostiteljstvo i usluge</item>
    </derivirana_varijabla>
  </DomainObject.Predmet.ProtuStrankaListNazivFormated>
  <DomainObject.Predmet.ProtuStrankaListNazivFormatedOIB>
    <izvorni_sadrzaj>
      <item>INFINITY SIGET j.d.o.o. za ugostiteljstvo i usluge, OIB 32707633206</item>
    </izvorni_sadrzaj>
    <derivirana_varijabla naziv="DomainObject.Predmet.ProtuStrankaListNazivFormatedOIB_1">
      <item>INFINITY SIGET j.d.o.o. za ugostiteljstvo i usluge, OIB 32707633206</item>
    </derivirana_varijabla>
  </DomainObject.Predmet.ProtuStrankaListNazivFormatedOIB>
  <DomainObject.Predmet.OstaliListFormated>
    <izvorni_sadrzaj>
      <item>Robert Lešdedaj punomoćnik sudionika u postupku INFINITY SIGET j.d.o.o. za ugostiteljstvo i usluge</item>
    </izvorni_sadrzaj>
    <derivirana_varijabla naziv="DomainObject.Predmet.OstaliListFormated_1">
      <item>Robert Lešdedaj punomoćnik sudionika u postupku INFINITY SIGET j.d.o.o. za ugostiteljstvo i usluge</item>
    </derivirana_varijabla>
  </DomainObject.Predmet.OstaliListFormated>
  <DomainObject.Predmet.OstaliListFormatedOIB>
    <izvorni_sadrzaj>
      <item>Robert Lešdedaj, OIB 91118562588 punomoćnik sudionika u postupku INFINITY SIGET j.d.o.o. za ugostiteljstvo i usluge</item>
    </izvorni_sadrzaj>
    <derivirana_varijabla naziv="DomainObject.Predmet.OstaliListFormatedOIB_1">
      <item>Robert Lešdedaj, OIB 91118562588 punomoćnik sudionika u postupku INFINITY SIGET j.d.o.o. za ugostiteljstvo i usluge</item>
    </derivirana_varijabla>
  </DomainObject.Predmet.OstaliListFormatedOIB>
  <DomainObject.Predmet.OstaliListFormatedWithAdress>
    <izvorni_sadrzaj>
      <item>Robert Lešdedaj, Froudeova ulica 7, 10000 Zagreb punomoćnik sudionika u postupku INFINITY SIGET j.d.o.o. za ugostiteljstvo i usluge</item>
    </izvorni_sadrzaj>
    <derivirana_varijabla naziv="DomainObject.Predmet.OstaliListFormatedWithAdress_1">
      <item>Robert Lešdedaj, Froudeova ulica 7, 10000 Zagreb punomoćnik sudionika u postupku INFINITY SIGET j.d.o.o. za ugostiteljstvo i usluge</item>
    </derivirana_varijabla>
  </DomainObject.Predmet.OstaliListFormatedWithAdress>
  <DomainObject.Predmet.OstaliListFormatedWithAdressOIB>
    <izvorni_sadrzaj>
      <item>Robert Lešdedaj, OIB 91118562588, Froudeova ulica 7, 10000 Zagreb punomoćnik sudionika u postupku INFINITY SIGET j.d.o.o. za ugostiteljstvo i usluge</item>
    </izvorni_sadrzaj>
    <derivirana_varijabla naziv="DomainObject.Predmet.OstaliListFormatedWithAdressOIB_1">
      <item>Robert Lešdedaj, OIB 91118562588, Froudeova ulica 7, 10000 Zagreb punomoćnik sudionika u postupku INFINITY SIGET j.d.o.o. za ugostiteljstvo i usluge</item>
    </derivirana_varijabla>
  </DomainObject.Predmet.OstaliListFormatedWithAdressOIB>
  <DomainObject.Predmet.OstaliListNazivFormated>
    <izvorni_sadrzaj>
      <item>Robert Lešdedaj</item>
    </izvorni_sadrzaj>
    <derivirana_varijabla naziv="DomainObject.Predmet.OstaliListNazivFormated_1">
      <item>Robert Lešdedaj</item>
    </derivirana_varijabla>
  </DomainObject.Predmet.OstaliListNazivFormated>
  <DomainObject.Predmet.OstaliListNazivFormatedOIB>
    <izvorni_sadrzaj>
      <item>Robert Lešdedaj, OIB 91118562588</item>
    </izvorni_sadrzaj>
    <derivirana_varijabla naziv="DomainObject.Predmet.OstaliListNazivFormatedOIB_1">
      <item>Robert Lešdedaj, OIB 91118562588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St-546/2017-2</izvorni_sadrzaj>
    <derivirana_varijabla naziv="DomainObject.PoslovniBrojDokumenta_1">St-546/2017-2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INFINITY SIGET j.d.o.o. za ugostiteljstvo i usluge</izvorni_sadrzaj>
    <derivirana_varijabla naziv="DomainObject.Predmet.ProtustrankaIDrugi_1">INFINITY SIGET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INFINITY SIGET j.d.o.o. za ugostiteljstvo i usluge, OIB 32707633206, Resselova 2, 10000 Zagreb</izvorni_sadrzaj>
    <derivirana_varijabla naziv="DomainObject.Predmet.ProtustrankaIDrugiAdressOIB_1">INFINITY SIGET j.d.o.o. za ugostiteljstvo i usluge, OIB 32707633206, Resselova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INFINITY SIGET j.d.o.o. za ugostiteljstvo i usluge</item>
      <item>FINA Regionalni centar Zagreb</item>
      <item>Robert Lešdedaj</item>
    </izvorni_sadrzaj>
    <derivirana_varijabla naziv="DomainObject.Predmet.SudioniciListNaziv_1">
      <item>INFINITY SIGET j.d.o.o. za ugostiteljstvo i usluge</item>
      <item>FINA Regionalni centar Zagreb</item>
      <item>Robert Lešdedaj</item>
    </derivirana_varijabla>
  </DomainObject.Predmet.SudioniciListNaziv>
  <DomainObject.Predmet.SudioniciListAdressOIB>
    <izvorni_sadrzaj>
      <item>INFINITY SIGET j.d.o.o. za ugostiteljstvo i usluge, OIB 32707633206, Resselova 2,10000 Zagreb</item>
      <item>FINA Regionalni centar Zagreb, OIB 85821130368, Trg svibanjskih žrtava 1995. br. 1,10000 Zagreb</item>
      <item>Robert Lešdedaj, OIB 91118562588, Froudeova ulica 7,10000 Zagreb</item>
    </izvorni_sadrzaj>
    <derivirana_varijabla naziv="DomainObject.Predmet.SudioniciListAdressOIB_1">
      <item>INFINITY SIGET j.d.o.o. za ugostiteljstvo i usluge, OIB 32707633206, Resselova 2,10000 Zagreb</item>
      <item>FINA Regionalni centar Zagreb, OIB 85821130368, Trg svibanjskih žrtava 1995. br. 1,10000 Zagreb</item>
      <item>Robert Lešdedaj, OIB 91118562588, Froudeova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9D6468-9123-4605-9C00-11DCD16CA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2982</properties:Characters>
  <properties:Lines>87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2018-01-04T13:12:00Z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St-546/2017-2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