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e147" w14:paraId="c61e147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 xml:space="preserve">Zagreb, </w:t>
      </w:r>
      <w:proofErr w:type="spellStart"/>
      <w:r w:rsidRPr="00C731A7">
        <w:rPr>
          <w:bCs/>
        </w:rPr>
        <w:t>Amruševa</w:t>
      </w:r>
      <w:proofErr w:type="spellEnd"/>
      <w:r w:rsidRPr="00C731A7">
        <w:rPr>
          <w:bCs/>
        </w:rPr>
        <w:t xml:space="preserve">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C30947" w:rsidP="00CC49C6" w:rsidR="007A793A">
      <w:pPr>
        <w:ind w:firstLine="708"/>
        <w:jc w:val="both"/>
        <w:rPr>
          <w:bCs/>
        </w:rPr>
      </w:pPr>
      <w:r w:rsidRPr="002D48CF">
        <w:t xml:space="preserve">TRGOVAČKI SUD U ZAGREBU, po sucu Vesni Sremac Šoštar, u pravnoj stvari podnositelja zahtjeva Financijska agencija, za provedbu skraćenog stečajnog postupka nad dužnikom </w:t>
      </w:r>
      <w:r w:rsidR="00BA4EEA" w:rsidRPr="00997B1A">
        <w:t xml:space="preserve">FAVORITE FOOD </w:t>
      </w:r>
      <w:r w:rsidR="00BA4EEA">
        <w:t>j.</w:t>
      </w:r>
      <w:r w:rsidR="00BA4EEA" w:rsidRPr="00997B1A">
        <w:t>d.o.o., Drage Ivaniševića 3, 10000 Zagreb, OIB: 69225225779, MBS: 080867981</w:t>
      </w:r>
      <w:r w:rsidR="00BA4EEA">
        <w:t>, dana 27</w:t>
      </w:r>
      <w:r w:rsidRPr="002D48CF">
        <w:t>. ožujka 2018. godine</w:t>
      </w:r>
    </w:p>
    <w:p w:rsidRDefault="00C30947" w:rsidR="00C30947">
      <w:pPr>
        <w:jc w:val="center"/>
        <w:rPr>
          <w:bCs/>
        </w:rPr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324EEA" w:rsidP="001B7547" w:rsidR="00E014FF">
      <w:pPr>
        <w:jc w:val="both"/>
      </w:pPr>
      <w:r w:rsidRPr="00C731A7">
        <w:rPr>
          <w:bCs/>
        </w:rPr>
        <w:tab/>
      </w:r>
      <w:r w:rsidR="00D96F52" w:rsidRPr="00C731A7">
        <w:rPr>
          <w:bCs/>
        </w:rPr>
        <w:t xml:space="preserve">Ispravlja se rješenje ovog suda, poslovni broj </w:t>
      </w:r>
      <w:r w:rsidR="00AC528D" w:rsidRPr="00C731A7">
        <w:rPr>
          <w:bCs/>
        </w:rPr>
        <w:t>gornji,</w:t>
      </w:r>
      <w:r w:rsidR="00D96F52" w:rsidRPr="00C731A7">
        <w:rPr>
          <w:bCs/>
        </w:rPr>
        <w:t xml:space="preserve"> </w:t>
      </w:r>
      <w:r w:rsidR="00F77F57" w:rsidRPr="00C731A7">
        <w:rPr>
          <w:bCs/>
        </w:rPr>
        <w:t xml:space="preserve">od </w:t>
      </w:r>
      <w:r w:rsidR="00BA4EEA">
        <w:rPr>
          <w:bCs/>
        </w:rPr>
        <w:t>20</w:t>
      </w:r>
      <w:r w:rsidR="0010024E">
        <w:rPr>
          <w:bCs/>
        </w:rPr>
        <w:t>. ožujka 2018</w:t>
      </w:r>
      <w:r w:rsidR="00D96F52" w:rsidRPr="00C731A7">
        <w:rPr>
          <w:bCs/>
        </w:rPr>
        <w:t>.</w:t>
      </w:r>
      <w:r w:rsidR="00AC528D" w:rsidRPr="00C731A7">
        <w:rPr>
          <w:bCs/>
        </w:rPr>
        <w:t>,</w:t>
      </w:r>
      <w:r w:rsidR="00D96F52" w:rsidRPr="00C731A7">
        <w:rPr>
          <w:bCs/>
        </w:rPr>
        <w:t xml:space="preserve"> </w:t>
      </w:r>
      <w:r w:rsidR="00FE676D" w:rsidRPr="00C731A7">
        <w:rPr>
          <w:bCs/>
        </w:rPr>
        <w:t xml:space="preserve">u pogledu </w:t>
      </w:r>
      <w:r w:rsidR="00CC49C6">
        <w:rPr>
          <w:bCs/>
        </w:rPr>
        <w:t xml:space="preserve">naziva dužnika </w:t>
      </w:r>
      <w:r w:rsidR="00D96F52" w:rsidRPr="00C731A7">
        <w:rPr>
          <w:bCs/>
        </w:rPr>
        <w:t>na način da u</w:t>
      </w:r>
      <w:r w:rsidR="00BA4EEA">
        <w:rPr>
          <w:bCs/>
        </w:rPr>
        <w:t xml:space="preserve"> uvodu, </w:t>
      </w:r>
      <w:r w:rsidR="00FE676D" w:rsidRPr="00C731A7">
        <w:rPr>
          <w:bCs/>
        </w:rPr>
        <w:t xml:space="preserve">izreci </w:t>
      </w:r>
      <w:r w:rsidR="00BA4EEA">
        <w:rPr>
          <w:bCs/>
        </w:rPr>
        <w:t xml:space="preserve">pod točkama I., III. i IV, te obrazloženju </w:t>
      </w:r>
      <w:r w:rsidR="00FE676D" w:rsidRPr="00C731A7">
        <w:rPr>
          <w:bCs/>
        </w:rPr>
        <w:t xml:space="preserve">umjesto </w:t>
      </w:r>
      <w:r w:rsidR="007A793A">
        <w:rPr>
          <w:bCs/>
        </w:rPr>
        <w:t>"</w:t>
      </w:r>
      <w:r w:rsidR="00CC49C6" w:rsidRPr="00CC49C6">
        <w:t xml:space="preserve"> </w:t>
      </w:r>
      <w:r w:rsidR="00670503" w:rsidRPr="00997B1A">
        <w:t>FAVORITE FOOD d.o.o., Drage Ivaniševića 3, 10000 Zagreb, OIB: 69225225779, MBS: 080867981</w:t>
      </w:r>
      <w:r w:rsidR="001B7547">
        <w:rPr>
          <w:bCs/>
        </w:rPr>
        <w:t xml:space="preserve">" </w:t>
      </w:r>
      <w:r w:rsidR="00FE676D" w:rsidRPr="00C731A7">
        <w:rPr>
          <w:bCs/>
        </w:rPr>
        <w:t xml:space="preserve">treba </w:t>
      </w:r>
      <w:r w:rsidR="002913ED" w:rsidRPr="00C731A7">
        <w:rPr>
          <w:bCs/>
        </w:rPr>
        <w:t xml:space="preserve">ispravno </w:t>
      </w:r>
      <w:r w:rsidR="00FE676D" w:rsidRPr="00C731A7">
        <w:rPr>
          <w:bCs/>
        </w:rPr>
        <w:t>stajati</w:t>
      </w:r>
      <w:r w:rsidR="00C731A7" w:rsidRPr="00C731A7">
        <w:rPr>
          <w:bCs/>
        </w:rPr>
        <w:t xml:space="preserve"> </w:t>
      </w:r>
      <w:r w:rsidR="001B7547">
        <w:rPr>
          <w:bCs/>
        </w:rPr>
        <w:t>"</w:t>
      </w:r>
      <w:r w:rsidR="001B7547" w:rsidRPr="001B7547">
        <w:t xml:space="preserve"> </w:t>
      </w:r>
      <w:r w:rsidR="00670503" w:rsidRPr="00997B1A">
        <w:t xml:space="preserve">FAVORITE FOOD </w:t>
      </w:r>
      <w:r w:rsidR="00670503">
        <w:t>j.</w:t>
      </w:r>
      <w:r w:rsidR="00670503" w:rsidRPr="00997B1A">
        <w:t>d.o.o., Drage Ivaniševića 3, 10000 Zagreb, OIB: 69225225779, MBS: 080867981</w:t>
      </w:r>
      <w:r w:rsidR="001B7547">
        <w:t>"</w:t>
      </w:r>
      <w:r w:rsidR="00C731A7">
        <w:t>.</w:t>
      </w:r>
    </w:p>
    <w:p w:rsidRDefault="00670503" w:rsidP="001B7547" w:rsidR="00670503" w:rsidRPr="001B7547">
      <w:pPr>
        <w:jc w:val="both"/>
      </w:pP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C731A7">
      <w:pPr>
        <w:jc w:val="both"/>
      </w:pPr>
      <w:r w:rsidRPr="00C731A7">
        <w:rPr>
          <w:bCs/>
        </w:rPr>
        <w:tab/>
        <w:t xml:space="preserve">U pisanju rješenja ovog suda, poslovni broj </w:t>
      </w:r>
      <w:r w:rsidR="00AC528D" w:rsidRPr="00C731A7">
        <w:rPr>
          <w:bCs/>
        </w:rPr>
        <w:t xml:space="preserve">gornji, od </w:t>
      </w:r>
      <w:r w:rsidR="00670503">
        <w:rPr>
          <w:bCs/>
        </w:rPr>
        <w:t>20</w:t>
      </w:r>
      <w:r w:rsidR="0010024E">
        <w:rPr>
          <w:bCs/>
        </w:rPr>
        <w:t>. ožujka 2018</w:t>
      </w:r>
      <w:r w:rsidR="00F81FE4" w:rsidRPr="00C731A7">
        <w:rPr>
          <w:bCs/>
        </w:rPr>
        <w:t xml:space="preserve">., </w:t>
      </w:r>
      <w:r w:rsidR="00670503">
        <w:rPr>
          <w:bCs/>
        </w:rPr>
        <w:t xml:space="preserve">u uvodu, </w:t>
      </w:r>
      <w:r w:rsidR="0010024E" w:rsidRPr="00C731A7">
        <w:rPr>
          <w:bCs/>
        </w:rPr>
        <w:t xml:space="preserve">izreci </w:t>
      </w:r>
      <w:r w:rsidR="00670503">
        <w:rPr>
          <w:bCs/>
        </w:rPr>
        <w:t>pod točkama I.,</w:t>
      </w:r>
      <w:r w:rsidR="0010024E">
        <w:rPr>
          <w:bCs/>
        </w:rPr>
        <w:t xml:space="preserve"> III</w:t>
      </w:r>
      <w:r w:rsidR="00670503">
        <w:rPr>
          <w:bCs/>
        </w:rPr>
        <w:t>. i IV. te obrazloženju</w:t>
      </w:r>
      <w:r w:rsidR="00FE676D" w:rsidRPr="00C731A7">
        <w:rPr>
          <w:bCs/>
        </w:rPr>
        <w:t xml:space="preserve"> doš</w:t>
      </w:r>
      <w:r w:rsidR="00910B1D">
        <w:rPr>
          <w:bCs/>
        </w:rPr>
        <w:t>lo je do očite greške u pisanju naziva dužnika</w:t>
      </w:r>
      <w:r w:rsidR="002913ED" w:rsidRPr="00C731A7">
        <w:rPr>
          <w:bCs/>
        </w:rPr>
        <w:t xml:space="preserve">, </w:t>
      </w:r>
      <w:r w:rsidR="00FE676D" w:rsidRPr="00C731A7">
        <w:rPr>
          <w:bCs/>
        </w:rPr>
        <w:t xml:space="preserve">tako da umjesto </w:t>
      </w:r>
      <w:r w:rsidR="0010024E">
        <w:rPr>
          <w:bCs/>
        </w:rPr>
        <w:t>"</w:t>
      </w:r>
      <w:r w:rsidR="00910B1D" w:rsidRPr="00910B1D">
        <w:t xml:space="preserve"> </w:t>
      </w:r>
      <w:r w:rsidR="00670503" w:rsidRPr="00997B1A">
        <w:t>FAVORITE FOOD d.o.o., Drage Ivaniševića 3, 10000 Zagreb, OIB: 69225225779, MBS: 080867981</w:t>
      </w:r>
      <w:r w:rsidR="0010024E">
        <w:t>"</w:t>
      </w:r>
      <w:r w:rsidR="00FE676D" w:rsidRPr="00C731A7">
        <w:rPr>
          <w:bCs/>
        </w:rPr>
        <w:t xml:space="preserve">, treba stajati </w:t>
      </w:r>
      <w:r w:rsidR="0010024E">
        <w:rPr>
          <w:bCs/>
        </w:rPr>
        <w:t>"</w:t>
      </w:r>
      <w:r w:rsidR="0010024E" w:rsidRPr="001B7547">
        <w:t xml:space="preserve"> </w:t>
      </w:r>
      <w:r w:rsidR="00670503" w:rsidRPr="00997B1A">
        <w:t xml:space="preserve">FAVORITE FOOD </w:t>
      </w:r>
      <w:r w:rsidR="00670503">
        <w:t>j.</w:t>
      </w:r>
      <w:r w:rsidR="00670503" w:rsidRPr="00997B1A">
        <w:t>d.o.o., Drage Ivaniševića 3, 10000 Zagreb, OIB: 69225225779, MBS: 080867981</w:t>
      </w:r>
      <w:r w:rsidR="0010024E">
        <w:t>"</w:t>
      </w:r>
      <w:r w:rsidR="00FE676D" w:rsidRPr="00C731A7">
        <w:rPr>
          <w:bCs/>
        </w:rPr>
        <w:t xml:space="preserve">, </w:t>
      </w:r>
      <w:r w:rsidRPr="00C731A7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670503">
        <w:t>27</w:t>
      </w:r>
      <w:r w:rsidR="0010024E">
        <w:t>. ožujka</w:t>
      </w:r>
      <w:r w:rsidR="00797665" w:rsidRPr="00C731A7">
        <w:t xml:space="preserve"> 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97443B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97443B">
        <w:t>,v.r.</w:t>
      </w:r>
    </w:p>
    <w:p w:rsidRDefault="0097443B" w:rsidP="00D338FD" w:rsidR="0097443B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7443B" w:rsidP="0010024E" w:rsidR="00DA015A" w:rsidRPr="00C731A7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731A7">
      <w:r w:rsidRPr="00C731A7">
        <w:t xml:space="preserve">Protiv ovog rješenja dopuštena je  žalba Visokom trgovačkom sudu RH, a koja se podnosi u roku od 8 dana ovome sudu u 3 primjerka.  </w:t>
      </w:r>
    </w:p>
    <w:p w:rsidRDefault="000151CA" w:rsidP="00AC528D" w:rsidR="000151CA" w:rsidRPr="00C731A7"/>
    <w:p w:rsidRDefault="006C0BE1" w:rsidP="0097443B" w:rsidR="006C0BE1" w:rsidRPr="00CE1261">
      <w:pPr>
        <w:pStyle w:val="Odlomakpopisa"/>
        <w:jc w:val="both"/>
      </w:pPr>
    </w:p>
    <w:sectPr w:rsidSect="006C0BE1" w:rsidR="006C0BE1" w:rsidRPr="00CE126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4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BA4EEA">
      <w:t>1983/17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C30947" w:rsidR="00797665">
        <w:pPr>
          <w:pStyle w:val="Zaglavlje"/>
          <w:jc w:val="right"/>
        </w:pPr>
        <w:r>
          <w:t>48.St-</w:t>
        </w:r>
        <w:r w:rsidR="00BA4EEA">
          <w:t>1983/17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2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  <w:num w:numId="13">
    <w:abstractNumId w:val="4"/>
  </w:num>
  <w:num w:numId="14">
    <w:abstractNumId w:val="2"/>
  </w:num>
  <w:num w:numId="15">
    <w:abstractNumId w:val="15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4D32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0503"/>
    <w:rsid w:val="006738B3"/>
    <w:rsid w:val="00673B4B"/>
    <w:rsid w:val="006771AE"/>
    <w:rsid w:val="006A2BF7"/>
    <w:rsid w:val="006B004B"/>
    <w:rsid w:val="006B6D4F"/>
    <w:rsid w:val="006C0BE1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443B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9F3AD7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4EEA"/>
    <w:rsid w:val="00BA65AF"/>
    <w:rsid w:val="00BC5335"/>
    <w:rsid w:val="00BD0C54"/>
    <w:rsid w:val="00BD72EA"/>
    <w:rsid w:val="00BE0375"/>
    <w:rsid w:val="00BF0582"/>
    <w:rsid w:val="00BF4894"/>
    <w:rsid w:val="00C278F7"/>
    <w:rsid w:val="00C3094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49C6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4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43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43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43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43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4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43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43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43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43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St-1983/2017</izvorni_sadrzaj>
    <derivirana_varijabla naziv="DomainObject.Predmet.OznakaBroj_1">St-1983/2017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FAVORITE FOOD jednostavno društvo s ograničenom odgovornošću za usluge zastupanog po punomoćniku Tonka Čutura</izvorni_sadrzaj>
    <derivirana_varijabla naziv="DomainObject.Predmet.ProtustrankaFormated_1">  FAVORITE FOOD jednostavno društvo s ograničenom odgovornošću za usluge zastupanog po punomoćniku Tonka Čutura</derivirana_varijabla>
  </DomainObject.Predmet.ProtustrankaFormated>
  <DomainObject.Predmet.ProtustrankaFormatedOIB>
    <izvorni_sadrzaj>  FAVORITE FOOD jednostavno društvo s ograničenom odgovornošću za usluge, OIB 69225225779 zastupanog po punomoćniku Tonka Čutura</izvorni_sadrzaj>
    <derivirana_varijabla naziv="DomainObject.Predmet.ProtustrankaFormatedOIB_1">  FAVORITE FOOD jednostavno društvo s ograničenom odgovornošću za usluge, OIB 69225225779 zastupanog po punomoćniku Tonka Čutura</derivirana_varijabla>
  </DomainObject.Predmet.ProtustrankaFormatedOIB>
  <DomainObject.Predmet.ProtustrankaFormatedWithAdress>
    <izvorni_sadrzaj> FAVORITE FOOD jednostavno društvo s ograničenom odgovornošću za usluge, Drage Ivaniševića 3, 10000 Zagreb zastupanog po punomoćniku Tonka Čutura</izvorni_sadrzaj>
    <derivirana_varijabla naziv="DomainObject.Predmet.ProtustrankaFormatedWithAdress_1"> FAVORITE FOOD jednostavno društvo s ograničenom odgovornošću za usluge, Drage Ivaniševića 3, 10000 Zagreb zastupanog po punomoćniku Tonka Čutura</derivirana_varijabla>
  </DomainObject.Predmet.ProtustrankaFormatedWithAdress>
  <DomainObject.Predmet.ProtustrankaFormatedWithAdressOIB>
    <izvorni_sadrzaj> FAVORITE FOOD jednostavno društvo s ograničenom odgovornošću za usluge, OIB 69225225779, Drage Ivaniševića 3, 10000 Zagreb zastupanog po punomoćniku Tonka Čutura</izvorni_sadrzaj>
    <derivirana_varijabla naziv="DomainObject.Predmet.ProtustrankaFormatedWithAdressOIB_1"> FAVORITE FOOD jednostavno društvo s ograničenom odgovornošću za usluge, OIB 69225225779, Drage Ivaniševića 3, 10000 Zagreb zastupanog po punomoćniku Tonka Čutura</derivirana_varijabla>
  </DomainObject.Predmet.ProtustrankaFormatedWithAdressOIB>
  <DomainObject.Predmet.ProtustrankaWithAdress>
    <izvorni_sadrzaj>FAVORITE FOOD jednostavno društvo s ograničenom odgovornošću za usluge Drage Ivaniševića 3, 10000 Zagreb</izvorni_sadrzaj>
    <derivirana_varijabla naziv="DomainObject.Predmet.ProtustrankaWithAdress_1">FAVORITE FOOD jednostavno društvo s ograničenom odgovornošću za usluge Drage Ivaniševića 3, 10000 Zagreb</derivirana_varijabla>
  </DomainObject.Predmet.ProtustrankaWithAdress>
  <DomainObject.Predmet.ProtustrankaWithAdressOIB>
    <izvorni_sadrzaj>FAVORITE FOOD jednostavno društvo s ograničenom odgovornošću za usluge, OIB 69225225779, Drage Ivaniševića 3, 10000 Zagreb</izvorni_sadrzaj>
    <derivirana_varijabla naziv="DomainObject.Predmet.ProtustrankaWithAdressOIB_1">FAVORITE FOOD jednostavno društvo s ograničenom odgovornošću za usluge, OIB 69225225779, Drage Ivaniševića 3, 10000 Zagreb</derivirana_varijabla>
  </DomainObject.Predmet.ProtustrankaWithAdressOIB>
  <DomainObject.Predmet.ProtustrankaNazivFormated>
    <izvorni_sadrzaj>FAVORITE FOOD jednostavno društvo s ograničenom odgovornošću za usluge</izvorni_sadrzaj>
    <derivirana_varijabla naziv="DomainObject.Predmet.ProtustrankaNazivFormated_1">FAVORITE FOOD jednostavno društvo s ograničenom odgovornošću za usluge</derivirana_varijabla>
  </DomainObject.Predmet.ProtustrankaNazivFormated>
  <DomainObject.Predmet.ProtustrankaNazivFormatedOIB>
    <izvorni_sadrzaj>FAVORITE FOOD jednostavno društvo s ograničenom odgovornošću za usluge, OIB 69225225779</izvorni_sadrzaj>
    <derivirana_varijabla naziv="DomainObject.Predmet.ProtustrankaNazivFormatedOIB_1">FAVORITE FOOD jednostavno društvo s ograničenom odgovornošću za usluge, OIB 69225225779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Zageb</izvorni_sadrzaj>
    <derivirana_varijabla naziv="DomainObject.Predmet.StrankaFormated_1">  FINA Regionalni centar Zageb</derivirana_varijabla>
  </DomainObject.Predmet.StrankaFormated>
  <DomainObject.Predmet.StrankaFormatedOIB>
    <izvorni_sadrzaj>  FINA Regionalni centar Zageb, OIB 85821130368</izvorni_sadrzaj>
    <derivirana_varijabla naziv="DomainObject.Predmet.StrankaFormatedOIB_1">  FINA Regionalni centar Zageb, OIB 85821130368</derivirana_varijabla>
  </DomainObject.Predmet.StrankaFormatedOIB>
  <DomainObject.Predmet.StrankaFormatedWithAdress>
    <izvorni_sadrzaj> FINA Regionalni centar Zageb, Trg svibanjskih žrtava 1995., 10000 Zagreb</izvorni_sadrzaj>
    <derivirana_varijabla naziv="DomainObject.Predmet.StrankaFormatedWithAdress_1"> FINA Regionalni centar Zageb, Trg svibanjskih žrtava 1995., 10000 Zagreb</derivirana_varijabla>
  </DomainObject.Predmet.StrankaFormatedWithAdress>
  <DomainObject.Predmet.StrankaFormatedWithAdressOIB>
    <izvorni_sadrzaj> FINA Regionalni centar Zageb, OIB 85821130368, Trg svibanjskih žrtava 1995., 10000 Zagreb</izvorni_sadrzaj>
    <derivirana_varijabla naziv="DomainObject.Predmet.StrankaFormatedWithAdressOIB_1"> FINA Regionalni centar Zageb, OIB 85821130368, Trg svibanjskih žrtava 1995., 10000 Zagreb</derivirana_varijabla>
  </DomainObject.Predmet.StrankaFormatedWithAdressOIB>
  <DomainObject.Predmet.StrankaWithAdress>
    <izvorni_sadrzaj>FINA Regionalni centar Zageb Trg svibanjskih žrtava 1995.,10000 Zagreb</izvorni_sadrzaj>
    <derivirana_varijabla naziv="DomainObject.Predmet.StrankaWithAdress_1">FINA Regionalni centar Zageb Trg svibanjskih žrtava 1995.,10000 Zagreb</derivirana_varijabla>
  </DomainObject.Predmet.StrankaWithAdress>
  <DomainObject.Predmet.StrankaWithAdressOIB>
    <izvorni_sadrzaj>FINA Regionalni centar Zageb, OIB 85821130368, Trg svibanjskih žrtava 1995.,10000 Zagreb</izvorni_sadrzaj>
    <derivirana_varijabla naziv="DomainObject.Predmet.StrankaWithAdressOIB_1">FINA Regionalni centar Zageb, OIB 85821130368, Trg svibanjskih žrtava 1995.,10000 Zagreb</derivirana_varijabla>
  </DomainObject.Predmet.StrankaWithAdressOIB>
  <DomainObject.Predmet.StrankaNazivFormated>
    <izvorni_sadrzaj>FINA Regionalni centar Zageb</izvorni_sadrzaj>
    <derivirana_varijabla naziv="DomainObject.Predmet.StrankaNazivFormated_1">FINA Regionalni centar Zageb</derivirana_varijabla>
  </DomainObject.Predmet.StrankaNazivFormated>
  <DomainObject.Predmet.StrankaNazivFormatedOIB>
    <izvorni_sadrzaj>FINA Regionalni centar Zageb, OIB 85821130368</izvorni_sadrzaj>
    <derivirana_varijabla naziv="DomainObject.Predmet.StrankaNazivFormatedOIB_1">FINA Regionalni centar Zageb,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Zageb</item>
    </izvorni_sadrzaj>
    <derivirana_varijabla naziv="DomainObject.Predmet.StrankaListFormated_1">
      <item>FINA Regionalni centar Zageb</item>
    </derivirana_varijabla>
  </DomainObject.Predmet.StrankaListFormated>
  <DomainObject.Predmet.StrankaListFormatedOIB>
    <izvorni_sadrzaj>
      <item>FINA Regionalni centar Zageb, OIB 85821130368</item>
    </izvorni_sadrzaj>
    <derivirana_varijabla naziv="DomainObject.Predmet.StrankaListFormatedOIB_1">
      <item>FINA Regionalni centar Zageb, OIB 85821130368</item>
    </derivirana_varijabla>
  </DomainObject.Predmet.StrankaListFormatedOIB>
  <DomainObject.Predmet.StrankaListFormatedWithAdress>
    <izvorni_sadrzaj>
      <item>FINA Regionalni centar Zageb, Trg svibanjskih žrtava 1995., 10000 Zagreb</item>
    </izvorni_sadrzaj>
    <derivirana_varijabla naziv="DomainObject.Predmet.StrankaListFormatedWithAdress_1">
      <item>FINA Regionalni centar Zageb, Trg svibanjskih žrtava 1995., 10000 Zagreb</item>
    </derivirana_varijabla>
  </DomainObject.Predmet.StrankaListFormatedWithAdress>
  <DomainObject.Predmet.StrankaListFormatedWithAdressOIB>
    <izvorni_sadrzaj>
      <item>FINA Regionalni centar Zageb, OIB 85821130368, Trg svibanjskih žrtava 1995., 10000 Zagreb</item>
    </izvorni_sadrzaj>
    <derivirana_varijabla naziv="DomainObject.Predmet.StrankaListFormatedWithAdressOIB_1">
      <item>FINA Regionalni centar Zageb, OIB 85821130368, Trg svibanjskih žrtava 1995., 10000 Zagreb</item>
    </derivirana_varijabla>
  </DomainObject.Predmet.StrankaListFormatedWithAdressOIB>
  <DomainObject.Predmet.StrankaListNazivFormated>
    <izvorni_sadrzaj>
      <item>FINA Regionalni centar Zageb</item>
    </izvorni_sadrzaj>
    <derivirana_varijabla naziv="DomainObject.Predmet.StrankaListNazivFormated_1">
      <item>FINA Regionalni centar Zageb</item>
    </derivirana_varijabla>
  </DomainObject.Predmet.StrankaListNazivFormated>
  <DomainObject.Predmet.StrankaListNazivFormatedOIB>
    <izvorni_sadrzaj>
      <item>FINA Regionalni centar Zageb, OIB 85821130368</item>
    </izvorni_sadrzaj>
    <derivirana_varijabla naziv="DomainObject.Predmet.StrankaListNazivFormatedOIB_1">
      <item>FINA Regionalni centar Zageb, OIB 85821130368</item>
    </derivirana_varijabla>
  </DomainObject.Predmet.StrankaListNazivFormatedOIB>
  <DomainObject.Predmet.ProtuStrankaListFormated>
    <izvorni_sadrzaj>
      <item>FAVORITE FOOD jednostavno društvo s ograničenom odgovornošću za usluge zastupanog po punomoćniku Tonka Čutura</item>
    </izvorni_sadrzaj>
    <derivirana_varijabla naziv="DomainObject.Predmet.ProtuStrankaListFormated_1">
      <item>FAVORITE FOOD jednostavno društvo s ograničenom odgovornošću za usluge zastupanog po punomoćniku Tonka Čutura</item>
    </derivirana_varijabla>
  </DomainObject.Predmet.ProtuStrankaListFormated>
  <DomainObject.Predmet.ProtuStrankaListFormatedOIB>
    <izvorni_sadrzaj>
      <item>FAVORITE FOOD jednostavno društvo s ograničenom odgovornošću za usluge, OIB 69225225779 zastupanog po punomoćniku Tonka Čutura</item>
    </izvorni_sadrzaj>
    <derivirana_varijabla naziv="DomainObject.Predmet.ProtuStrankaListFormatedOIB_1">
      <item>FAVORITE FOOD jednostavno društvo s ograničenom odgovornošću za usluge, OIB 69225225779 zastupanog po punomoćniku Tonka Čutura</item>
    </derivirana_varijabla>
  </DomainObject.Predmet.ProtuStrankaListFormatedOIB>
  <DomainObject.Predmet.ProtuStrankaListFormatedWithAdress>
    <izvorni_sadrzaj>
      <item>FAVORITE FOOD jednostavno društvo s ograničenom odgovornošću za usluge, Drage Ivaniševića 3, 10000 Zagreb zastupanog po punomoćniku Tonka Čutura</item>
    </izvorni_sadrzaj>
    <derivirana_varijabla naziv="DomainObject.Predmet.ProtuStrankaListFormatedWithAdress_1">
      <item>FAVORITE FOOD jednostavno društvo s ograničenom odgovornošću za usluge, Drage Ivaniševića 3, 10000 Zagreb zastupanog po punomoćniku Tonka Čutura</item>
    </derivirana_varijabla>
  </DomainObject.Predmet.ProtuStrankaListFormatedWithAdress>
  <DomainObject.Predmet.ProtuStrankaListFormatedWithAdressOIB>
    <izvorni_sadrzaj>
      <item>FAVORITE FOOD jednostavno društvo s ograničenom odgovornošću za usluge, OIB 69225225779, Drage Ivaniševića 3, 10000 Zagreb zastupanog po punomoćniku Tonka Čutura</item>
    </izvorni_sadrzaj>
    <derivirana_varijabla naziv="DomainObject.Predmet.ProtuStrankaListFormatedWithAdressOIB_1">
      <item>FAVORITE FOOD jednostavno društvo s ograničenom odgovornošću za usluge, OIB 69225225779, Drage Ivaniševića 3, 10000 Zagreb zastupanog po punomoćniku Tonka Čutura</item>
    </derivirana_varijabla>
  </DomainObject.Predmet.ProtuStrankaListFormatedWithAdressOIB>
  <DomainObject.Predmet.ProtuStrankaListNazivFormated>
    <izvorni_sadrzaj>
      <item>FAVORITE FOOD jednostavno društvo s ograničenom odgovornošću za usluge</item>
    </izvorni_sadrzaj>
    <derivirana_varijabla naziv="DomainObject.Predmet.ProtuStrankaListNazivFormated_1">
      <item>FAVORITE FOOD jednostavno društvo s ograničenom odgovornošću za usluge</item>
    </derivirana_varijabla>
  </DomainObject.Predmet.ProtuStrankaListNazivFormated>
  <DomainObject.Predmet.ProtuStrankaListNazivFormatedOIB>
    <izvorni_sadrzaj>
      <item>FAVORITE FOOD jednostavno društvo s ograničenom odgovornošću za usluge, OIB 69225225779</item>
    </izvorni_sadrzaj>
    <derivirana_varijabla naziv="DomainObject.Predmet.ProtuStrankaListNazivFormatedOIB_1">
      <item>FAVORITE FOOD jednostavno društvo s ograničenom odgovornošću za usluge, OIB 69225225779</item>
    </derivirana_varijabla>
  </DomainObject.Predmet.ProtuStrankaListNazivFormatedOIB>
  <DomainObject.Predmet.OstaliListFormated>
    <izvorni_sadrzaj>
      <item>Tonka Čutura punomoćnik sudionika u postupku FAVORITE FOOD jednostavno društvo s ograničenom odgovornošću za usluge</item>
    </izvorni_sadrzaj>
    <derivirana_varijabla naziv="DomainObject.Predmet.OstaliListFormated_1">
      <item>Tonka Čutura punomoćnik sudionika u postupku FAVORITE FOOD jednostavno društvo s ograničenom odgovornošću za usluge</item>
    </derivirana_varijabla>
  </DomainObject.Predmet.OstaliListFormated>
  <DomainObject.Predmet.OstaliListFormatedOIB>
    <izvorni_sadrzaj>
      <item>Tonka Čutura, OIB 39967711794 punomoćnik sudionika u postupku FAVORITE FOOD jednostavno društvo s ograničenom odgovornošću za usluge</item>
    </izvorni_sadrzaj>
    <derivirana_varijabla naziv="DomainObject.Predmet.OstaliListFormatedOIB_1">
      <item>Tonka Čutura, OIB 39967711794 punomoćnik sudionika u postupku FAVORITE FOOD jednostavno društvo s ograničenom odgovornošću za usluge</item>
    </derivirana_varijabla>
  </DomainObject.Predmet.OstaliListFormatedOIB>
  <DomainObject.Predmet.OstaliListFormatedWithAdress>
    <izvorni_sadrzaj>
      <item>Tonka Čutura, Drage Ivaniševića 3, 10000 Zagreb punomoćnik sudionika u postupku FAVORITE FOOD jednostavno društvo s ograničenom odgovornošću za usluge</item>
    </izvorni_sadrzaj>
    <derivirana_varijabla naziv="DomainObject.Predmet.OstaliListFormatedWithAdress_1">
      <item>Tonka Čutura, Drage Ivaniševića 3, 10000 Zagreb punomoćnik sudionika u postupku FAVORITE FOOD jednostavno društvo s ograničenom odgovornošću za usluge</item>
    </derivirana_varijabla>
  </DomainObject.Predmet.OstaliListFormatedWithAdress>
  <DomainObject.Predmet.OstaliListFormatedWithAdressOIB>
    <izvorni_sadrzaj>
      <item>Tonka Čutura, OIB 39967711794, Drage Ivaniševića 3, 10000 Zagreb punomoćnik sudionika u postupku FAVORITE FOOD jednostavno društvo s ograničenom odgovornošću za usluge</item>
    </izvorni_sadrzaj>
    <derivirana_varijabla naziv="DomainObject.Predmet.OstaliListFormatedWithAdressOIB_1">
      <item>Tonka Čutura, OIB 39967711794, Drage Ivaniševića 3, 10000 Zagreb punomoćnik sudionika u postupku FAVORITE FOOD jednostavno društvo s ograničenom odgovornošću za usluge</item>
    </derivirana_varijabla>
  </DomainObject.Predmet.OstaliListFormatedWithAdressOIB>
  <DomainObject.Predmet.OstaliListNazivFormated>
    <izvorni_sadrzaj>
      <item>Tonka Čutura</item>
    </izvorni_sadrzaj>
    <derivirana_varijabla naziv="DomainObject.Predmet.OstaliListNazivFormated_1">
      <item>Tonka Čutura</item>
    </derivirana_varijabla>
  </DomainObject.Predmet.OstaliListNazivFormated>
  <DomainObject.Predmet.OstaliListNazivFormatedOIB>
    <izvorni_sadrzaj>
      <item>Tonka Čutura, OIB 39967711794</item>
    </izvorni_sadrzaj>
    <derivirana_varijabla naziv="DomainObject.Predmet.OstaliListNazivFormatedOIB_1">
      <item>Tonka Čutura, OIB 39967711794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Zageb</izvorni_sadrzaj>
    <derivirana_varijabla naziv="DomainObject.Predmet.StrankaIDrugi_1">FINA Regionalni centar Zageb</derivirana_varijabla>
  </DomainObject.Predmet.StrankaIDrugi>
  <DomainObject.Predmet.ProtustrankaIDrugi>
    <izvorni_sadrzaj>FAVORITE FOOD jednostavno društvo s ograničenom odgovornošću za usluge</izvorni_sadrzaj>
    <derivirana_varijabla naziv="DomainObject.Predmet.ProtustrankaIDrugi_1">FAVORITE FOOD jednostavno društvo s ograničenom odgovornošću za usluge</derivirana_varijabla>
  </DomainObject.Predmet.ProtustrankaIDrugi>
  <DomainObject.Predmet.StrankaIDrugiAdressOIB>
    <izvorni_sadrzaj>FINA Regionalni centar Zageb, OIB 85821130368, Trg svibanjskih žrtava 1995., 10000 Zagreb</izvorni_sadrzaj>
    <derivirana_varijabla naziv="DomainObject.Predmet.StrankaIDrugiAdressOIB_1">FINA Regionalni centar Zageb, OIB 85821130368, Trg svibanjskih žrtava 1995., 10000 Zagreb</derivirana_varijabla>
  </DomainObject.Predmet.StrankaIDrugiAdressOIB>
  <DomainObject.Predmet.ProtustrankaIDrugiAdressOIB>
    <izvorni_sadrzaj>FAVORITE FOOD jednostavno društvo s ograničenom odgovornošću za usluge, OIB 69225225779, Drage Ivaniševića 3, 10000 Zagreb</izvorni_sadrzaj>
    <derivirana_varijabla naziv="DomainObject.Predmet.ProtustrankaIDrugiAdressOIB_1">FAVORITE FOOD jednostavno društvo s ograničenom odgovornošću za usluge, OIB 69225225779, Drage Ivaniševića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St-1983/2017-8</izvorni_sadrzaj>
    <derivirana_varijabla naziv="DomainObject.Predmet.OdlukaRjesenje.Oznaka_1">St-1983/2017-8</derivirana_varijabla>
  </DomainObject.Predmet.OdlukaRjesenje.Oznaka>
  <DomainObject.Predmet.SudioniciListNaziv>
    <izvorni_sadrzaj>
      <item>FINA Regionalni centar Zageb</item>
      <item>FAVORITE FOOD jednostavno društvo s ograničenom odgovornošću za usluge</item>
      <item>Tonka Čutura</item>
    </izvorni_sadrzaj>
    <derivirana_varijabla naziv="DomainObject.Predmet.SudioniciListNaziv_1">
      <item>FINA Regionalni centar Zageb</item>
      <item>FAVORITE FOOD jednostavno društvo s ograničenom odgovornošću za usluge</item>
      <item>Tonka Čutura</item>
    </derivirana_varijabla>
  </DomainObject.Predmet.SudioniciListNaziv>
  <DomainObject.Predmet.SudioniciListAdressOIB>
    <izvorni_sadrzaj>
      <item>FINA Regionalni centar Zageb, OIB 85821130368, Trg svibanjskih žrtava 1995.,10000 Zagreb</item>
      <item>FAVORITE FOOD jednostavno društvo s ograničenom odgovornošću za usluge, OIB 69225225779, Drage Ivaniševića 3,10000 Zagreb</item>
      <item>Tonka Čutura, OIB 39967711794, Drage Ivaniševića 3,10000 Zagreb</item>
    </izvorni_sadrzaj>
    <derivirana_varijabla naziv="DomainObject.Predmet.SudioniciListAdressOIB_1">
      <item>FINA Regionalni centar Zageb, OIB 85821130368, Trg svibanjskih žrtava 1995.,10000 Zagreb</item>
      <item>FAVORITE FOOD jednostavno društvo s ograničenom odgovornošću za usluge, OIB 69225225779, Drage Ivaniševića 3,10000 Zagreb</item>
      <item>Tonka Čutura, OIB 39967711794, Drage Ivaniševića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69225225779</item>
      <item>, OIB 39967711794</item>
    </izvorni_sadrzaj>
    <derivirana_varijabla naziv="DomainObject.Predmet.SudioniciListNazivOIB_1">
      <item>, OIB 85821130368</item>
      <item>, OIB 69225225779</item>
      <item>, OIB 39967711794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305</properties:Words>
  <properties:Characters>1517</properties:Characters>
  <properties:Lines>45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2018-03-27T12:36:00Z</dcterms:created>
  <dc:creator>Nada Kraljić</dc:creator>
  <cp:lastModifiedBy>Matea Bizjak</cp:lastModifiedBy>
  <cp:lastPrinted>2018-03-27T12:41:00Z</cp:lastPrinted>
  <dcterms:modified xmlns:xsi="http://www.w3.org/2001/XMLSchema-instance" xsi:type="dcterms:W3CDTF">2018-03-27T12:41:00Z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(St-1983-17- ispravak rješenja (naziv).docx)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