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3c23" w14:paraId="aa73c2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095621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St-4837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095621">
        <w:t xml:space="preserve">NOGOMETNI KLUB </w:t>
      </w:r>
      <w:r w:rsidR="00095621" w:rsidRPr="00095621">
        <w:t>POSAVINA</w:t>
      </w:r>
      <w:r w:rsidR="00095621">
        <w:t xml:space="preserve"> OIB: </w:t>
      </w:r>
      <w:r w:rsidR="00095621" w:rsidRPr="00095621">
        <w:t>37217292099</w:t>
      </w:r>
      <w:r w:rsidR="00095621">
        <w:t xml:space="preserve">, Otok Svibovski, Posavska 7 </w:t>
      </w:r>
      <w:r w:rsidR="007C052C">
        <w:t xml:space="preserve">dana </w:t>
      </w:r>
      <w:r w:rsidR="009C1F6F">
        <w:t>04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095621" w:rsidRPr="00095621">
        <w:t xml:space="preserve"> NOGOMETNI KLUB POSAVINA OIB: 37217292099, Otok Svibovski, Posavska 7</w:t>
      </w:r>
      <w:r w:rsidR="00A01C56" w:rsidRPr="00A01C56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62520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62520A">
        <w:t xml:space="preserve"> </w:t>
      </w:r>
      <w:r w:rsidR="00095621" w:rsidRPr="00095621">
        <w:t>NOGOMETNI KLUB POSAVINA OIB: 37217292099, Otok Svibovski, Posavska 7</w:t>
      </w:r>
      <w:r w:rsidR="00095621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06B2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095621">
          <w:t>70.St-4837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95621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2520A"/>
    <w:rsid w:val="006E1039"/>
    <w:rsid w:val="006E4E2E"/>
    <w:rsid w:val="007C052C"/>
    <w:rsid w:val="0092290B"/>
    <w:rsid w:val="009C1F6F"/>
    <w:rsid w:val="00A01C56"/>
    <w:rsid w:val="00A06B29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06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B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06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B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4837</izvorni_sadrzaj>
    <derivirana_varijabla naziv="DomainObject.Predmet.Broj_1">4837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St-4837/2015</izvorni_sadrzaj>
    <derivirana_varijabla naziv="DomainObject.Predmet.OznakaBroj_1">St-4837/2015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POSAVINA zastupanog po punomoćniku MATO ČIČAK</izvorni_sadrzaj>
    <derivirana_varijabla naziv="DomainObject.Predmet.ProtustrankaFormated_1">  Nogometni klub POSAVINA zastupanog po punomoćniku MATO ČIČAK</derivirana_varijabla>
  </DomainObject.Predmet.ProtustrankaFormated>
  <DomainObject.Predmet.ProtustrankaFormatedOIB>
    <izvorni_sadrzaj>  Nogometni klub POSAVINA, OIB 37217292099 zastupanog po punomoćniku MATO ČIČAK</izvorni_sadrzaj>
    <derivirana_varijabla naziv="DomainObject.Predmet.ProtustrankaFormatedOIB_1">  Nogometni klub POSAVINA, OIB 37217292099 zastupanog po punomoćniku MATO ČIČAK</derivirana_varijabla>
  </DomainObject.Predmet.ProtustrankaFormatedOIB>
  <DomainObject.Predmet.ProtustrankaFormatedWithAdress>
    <izvorni_sadrzaj> Nogometni klub POSAVINA, Posavska 7, 10361 Otok Svibovski zastupanog po punomoćniku MATO ČIČAK</izvorni_sadrzaj>
    <derivirana_varijabla naziv="DomainObject.Predmet.ProtustrankaFormatedWithAdress_1"> Nogometni klub POSAVINA, Posavska 7, 10361 Otok Svibovski zastupanog po punomoćniku MATO ČIČAK</derivirana_varijabla>
  </DomainObject.Predmet.ProtustrankaFormatedWithAdress>
  <DomainObject.Predmet.ProtustrankaFormatedWithAdressOIB>
    <izvorni_sadrzaj> Nogometni klub POSAVINA, OIB 37217292099, Posavska 7, 10361 Otok Svibovski zastupanog po punomoćniku MATO ČIČAK</izvorni_sadrzaj>
    <derivirana_varijabla naziv="DomainObject.Predmet.ProtustrankaFormatedWithAdressOIB_1"> Nogometni klub POSAVINA, OIB 37217292099, Posavska 7, 10361 Otok Svibovski zastupanog po punomoćniku MATO ČIČAK</derivirana_varijabla>
  </DomainObject.Predmet.ProtustrankaFormatedWithAdressOIB>
  <DomainObject.Predmet.ProtustrankaWithAdress>
    <izvorni_sadrzaj>Nogometni klub POSAVINA Posavska 7, 10361 Otok Svibovski</izvorni_sadrzaj>
    <derivirana_varijabla naziv="DomainObject.Predmet.ProtustrankaWithAdress_1">Nogometni klub POSAVINA Posavska 7, 10361 Otok Svibovski</derivirana_varijabla>
  </DomainObject.Predmet.ProtustrankaWithAdress>
  <DomainObject.Predmet.ProtustrankaWithAdressOIB>
    <izvorni_sadrzaj>Nogometni klub POSAVINA, OIB 37217292099, Posavska 7, 10361 Otok Svibovski</izvorni_sadrzaj>
    <derivirana_varijabla naziv="DomainObject.Predmet.ProtustrankaWithAdressOIB_1">Nogometni klub POSAVINA, OIB 37217292099, Posavska 7, 10361 Otok Svibovski</derivirana_varijabla>
  </DomainObject.Predmet.ProtustrankaWithAdressOIB>
  <DomainObject.Predmet.ProtustrankaNazivFormated>
    <izvorni_sadrzaj>Nogometni klub POSAVINA</izvorni_sadrzaj>
    <derivirana_varijabla naziv="DomainObject.Predmet.ProtustrankaNazivFormated_1">Nogometni klub POSAVINA</derivirana_varijabla>
  </DomainObject.Predmet.ProtustrankaNazivFormated>
  <DomainObject.Predmet.ProtustrankaNazivFormatedOIB>
    <izvorni_sadrzaj>Nogometni klub POSAVINA, OIB 37217292099</izvorni_sadrzaj>
    <derivirana_varijabla naziv="DomainObject.Predmet.ProtustrankaNazivFormatedOIB_1">Nogometni klub POSAVINA, OIB 37217292099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POSAVINA zastupanog po punomoćniku MATO ČIČAK</item>
    </izvorni_sadrzaj>
    <derivirana_varijabla naziv="DomainObject.Predmet.ProtuStrankaListFormated_1">
      <item>Nogometni klub POSAVINA zastupanog po punomoćniku MATO ČIČAK</item>
    </derivirana_varijabla>
  </DomainObject.Predmet.ProtuStrankaListFormated>
  <DomainObject.Predmet.ProtuStrankaListFormatedOIB>
    <izvorni_sadrzaj>
      <item>Nogometni klub POSAVINA, OIB 37217292099 zastupanog po punomoćniku MATO ČIČAK</item>
    </izvorni_sadrzaj>
    <derivirana_varijabla naziv="DomainObject.Predmet.ProtuStrankaListFormatedOIB_1">
      <item>Nogometni klub POSAVINA, OIB 37217292099 zastupanog po punomoćniku MATO ČIČAK</item>
    </derivirana_varijabla>
  </DomainObject.Predmet.ProtuStrankaListFormatedOIB>
  <DomainObject.Predmet.ProtuStrankaListFormatedWithAdress>
    <izvorni_sadrzaj>
      <item>Nogometni klub POSAVINA, Posavska 7, 10361 Otok Svibovski zastupanog po punomoćniku MATO ČIČAK</item>
    </izvorni_sadrzaj>
    <derivirana_varijabla naziv="DomainObject.Predmet.ProtuStrankaListFormatedWithAdress_1">
      <item>Nogometni klub POSAVINA, Posavska 7, 10361 Otok Svibovski zastupanog po punomoćniku MATO ČIČAK</item>
    </derivirana_varijabla>
  </DomainObject.Predmet.ProtuStrankaListFormatedWithAdress>
  <DomainObject.Predmet.ProtuStrankaListFormatedWithAdressOIB>
    <izvorni_sadrzaj>
      <item>Nogometni klub POSAVINA, OIB 37217292099, Posavska 7, 10361 Otok Svibovski zastupanog po punomoćniku MATO ČIČAK</item>
    </izvorni_sadrzaj>
    <derivirana_varijabla naziv="DomainObject.Predmet.ProtuStrankaListFormatedWithAdressOIB_1">
      <item>Nogometni klub POSAVINA, OIB 37217292099, Posavska 7, 10361 Otok Svibovski zastupanog po punomoćniku MATO ČIČAK</item>
    </derivirana_varijabla>
  </DomainObject.Predmet.ProtuStrankaListFormatedWithAdressOIB>
  <DomainObject.Predmet.ProtuStrankaListNazivFormated>
    <izvorni_sadrzaj>
      <item>Nogometni klub POSAVINA</item>
    </izvorni_sadrzaj>
    <derivirana_varijabla naziv="DomainObject.Predmet.ProtuStrankaListNazivFormated_1">
      <item>Nogometni klub POSAVINA</item>
    </derivirana_varijabla>
  </DomainObject.Predmet.ProtuStrankaListNazivFormated>
  <DomainObject.Predmet.ProtuStrankaListNazivFormatedOIB>
    <izvorni_sadrzaj>
      <item>Nogometni klub POSAVINA, OIB 37217292099</item>
    </izvorni_sadrzaj>
    <derivirana_varijabla naziv="DomainObject.Predmet.ProtuStrankaListNazivFormatedOIB_1">
      <item>Nogometni klub POSAVINA, OIB 37217292099</item>
    </derivirana_varijabla>
  </DomainObject.Predmet.ProtuStrankaListNazivFormatedOIB>
  <DomainObject.Predmet.OstaliListFormated>
    <izvorni_sadrzaj>
      <item>MATO ČIČAK punomoćnik sudionika u postupku Nogometni klub POSAVINA</item>
    </izvorni_sadrzaj>
    <derivirana_varijabla naziv="DomainObject.Predmet.OstaliListFormated_1">
      <item>MATO ČIČAK punomoćnik sudionika u postupku Nogometni klub POSAVINA</item>
    </derivirana_varijabla>
  </DomainObject.Predmet.OstaliListFormated>
  <DomainObject.Predmet.OstaliListFormatedOIB>
    <izvorni_sadrzaj>
      <item>MATO ČIČAK, OIB 37217292099 punomoćnik sudionika u postupku Nogometni klub POSAVINA</item>
    </izvorni_sadrzaj>
    <derivirana_varijabla naziv="DomainObject.Predmet.OstaliListFormatedOIB_1">
      <item>MATO ČIČAK, OIB 37217292099 punomoćnik sudionika u postupku Nogometni klub POSAVINA</item>
    </derivirana_varijabla>
  </DomainObject.Predmet.OstaliListFormatedOIB>
  <DomainObject.Predmet.OstaliListFormatedWithAdress>
    <izvorni_sadrzaj>
      <item>MATO ČIČAK, POSAVSKA 7, 10361 Otok Svibovski punomoćnik sudionika u postupku Nogometni klub POSAVINA</item>
    </izvorni_sadrzaj>
    <derivirana_varijabla naziv="DomainObject.Predmet.OstaliListFormatedWithAdress_1">
      <item>MATO ČIČAK, POSAVSKA 7, 10361 Otok Svibovski punomoćnik sudionika u postupku Nogometni klub POSAVINA</item>
    </derivirana_varijabla>
  </DomainObject.Predmet.OstaliListFormatedWithAdress>
  <DomainObject.Predmet.OstaliListFormatedWithAdressOIB>
    <izvorni_sadrzaj>
      <item>MATO ČIČAK, OIB 37217292099, POSAVSKA 7, 10361 Otok Svibovski punomoćnik sudionika u postupku Nogometni klub POSAVINA</item>
    </izvorni_sadrzaj>
    <derivirana_varijabla naziv="DomainObject.Predmet.OstaliListFormatedWithAdressOIB_1">
      <item>MATO ČIČAK, OIB 37217292099, POSAVSKA 7, 10361 Otok Svibovski punomoćnik sudionika u postupku Nogometni klub POSAVINA</item>
    </derivirana_varijabla>
  </DomainObject.Predmet.OstaliListFormatedWithAdressOIB>
  <DomainObject.Predmet.OstaliListNazivFormated>
    <izvorni_sadrzaj>
      <item>MATO ČIČAK</item>
    </izvorni_sadrzaj>
    <derivirana_varijabla naziv="DomainObject.Predmet.OstaliListNazivFormated_1">
      <item>MATO ČIČAK</item>
    </derivirana_varijabla>
  </DomainObject.Predmet.OstaliListNazivFormated>
  <DomainObject.Predmet.OstaliListNazivFormatedOIB>
    <izvorni_sadrzaj>
      <item>MATO ČIČAK, OIB 37217292099</item>
    </izvorni_sadrzaj>
    <derivirana_varijabla naziv="DomainObject.Predmet.OstaliListNazivFormatedOIB_1">
      <item>MATO ČIČAK, OIB 37217292099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POSAVINA</izvorni_sadrzaj>
    <derivirana_varijabla naziv="DomainObject.Predmet.ProtustrankaIDrugi_1">Nogometni klub POSAVINA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Nogometni klub POSAVINA, OIB 37217292099, Posavska 7, 10361 Otok Svibovski</izvorni_sadrzaj>
    <derivirana_varijabla naziv="DomainObject.Predmet.ProtustrankaIDrugiAdressOIB_1">Nogometni klub POSAVINA, OIB 37217292099, Posavska 7, 10361 Otok Svibovski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POSAVINA</item>
      <item>MATO ČIČAK</item>
    </izvorni_sadrzaj>
    <derivirana_varijabla naziv="DomainObject.Predmet.SudioniciListNaziv_1">
      <item>FINA Regionalni centar Zagreb</item>
      <item>Nogometni klub POSAVINA</item>
      <item>MATO ČIČAK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Nogometni klub POSAVINA, OIB 37217292099, Posavska 7,10361 Otok Svibovski</item>
      <item>MATO ČIČAK, OIB 37217292099, POSAVSKA 7,10361 Otok Svibovski</item>
    </izvorni_sadrzaj>
    <derivirana_varijabla naziv="DomainObject.Predmet.SudioniciListAdressOIB_1">
      <item>FINA Regionalni centar Zagreb, OIB 85821130368, Trg svibanjskih žrtava 1995. br.1,10000 Zagreb</item>
      <item>Nogometni klub POSAVINA, OIB 37217292099, Posavska 7,10361 Otok Svibovski</item>
      <item>MATO ČIČAK, OIB 37217292099, POSAVSKA 7,10361 Otok Svibovski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37217292099</item>
      <item>, OIB 37217292099</item>
    </izvorni_sadrzaj>
    <derivirana_varijabla naziv="DomainObject.Predmet.SudioniciListNazivOIB_1">
      <item>, OIB 85821130368</item>
      <item>, OIB 37217292099</item>
      <item>, OIB 37217292099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303</properties:Words>
  <properties:Characters>1706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2016-01-04T09:29:00Z</dcterms:created>
  <dc:creator>Maja Jurovicki</dc:creator>
  <cp:lastModifiedBy>Višnja Svečak</cp:lastModifiedBy>
  <cp:lastPrinted>2016-01-04T09:28:00Z</cp:lastPrinted>
  <dcterms:modified xmlns:xsi="http://www.w3.org/2001/XMLSchema-instance" xsi:type="dcterms:W3CDTF">2016-01-22T08:55:00Z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