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529d" w14:paraId="6ef529d" w:rsidRDefault="00235B1C" w:rsidP="00235B1C" w:rsidR="00235B1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5B1C" w:rsidP="00235B1C" w:rsidR="00235B1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35B1C" w:rsidP="00235B1C" w:rsidR="00235B1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35B1C" w:rsidP="00235B1C" w:rsidR="00235B1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35B1C" w:rsidP="00235B1C" w:rsidR="00235B1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35B1C" w:rsidP="00235B1C" w:rsidR="00235B1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35B1C" w:rsidP="00235B1C" w:rsidR="00235B1C" w:rsidRPr="005D578C">
      <w:pPr>
        <w:jc w:val="center"/>
        <w:rPr>
          <w:rFonts w:cs="Times New Roman" w:eastAsia="Times New Roman"/>
          <w:szCs w:val="24"/>
        </w:rPr>
      </w:pPr>
    </w:p>
    <w:p w:rsidRDefault="00235B1C" w:rsidP="00235B1C" w:rsidR="00235B1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35B1C" w:rsidP="00235B1C" w:rsidR="00235B1C" w:rsidRPr="005D578C">
      <w:pPr>
        <w:rPr>
          <w:rFonts w:cs="Times New Roman" w:eastAsia="Times New Roman"/>
          <w:szCs w:val="24"/>
        </w:rPr>
      </w:pPr>
    </w:p>
    <w:p w:rsidRDefault="00235B1C" w:rsidP="00235B1C" w:rsidR="00235B1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TECHNOLOGY WELDING d. o. o. Pula, Kandlerova 8, OIB </w:t>
      </w:r>
      <w:r w:rsidRPr="00235B1C">
        <w:rPr>
          <w:rFonts w:cs="Times New Roman" w:eastAsia="Times New Roman"/>
        </w:rPr>
        <w:t>09119462098</w:t>
      </w:r>
      <w:r>
        <w:rPr>
          <w:rFonts w:cs="Times New Roman" w:eastAsia="Times New Roman"/>
        </w:rPr>
        <w:t xml:space="preserve">, MBS </w:t>
      </w:r>
      <w:r w:rsidRPr="00235B1C">
        <w:rPr>
          <w:rFonts w:cs="Times New Roman" w:eastAsia="Times New Roman"/>
        </w:rPr>
        <w:t>040316540</w:t>
      </w:r>
      <w:r>
        <w:rPr>
          <w:rFonts w:cs="Times New Roman" w:eastAsia="Times New Roman"/>
          <w:szCs w:val="24"/>
        </w:rPr>
        <w:t>, 31. listopada 2017.</w:t>
      </w:r>
    </w:p>
    <w:p w:rsidRDefault="00235B1C" w:rsidP="00235B1C" w:rsidR="00235B1C" w:rsidRPr="005D578C">
      <w:pPr>
        <w:rPr>
          <w:rFonts w:cs="Times New Roman" w:eastAsia="Times New Roman"/>
          <w:szCs w:val="24"/>
        </w:rPr>
      </w:pPr>
    </w:p>
    <w:p w:rsidRDefault="00235B1C" w:rsidP="00235B1C" w:rsidR="00235B1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35B1C" w:rsidP="00235B1C" w:rsidR="00235B1C" w:rsidRPr="005D578C">
      <w:pPr>
        <w:rPr>
          <w:rFonts w:cs="Times New Roman" w:eastAsia="Times New Roman"/>
          <w:szCs w:val="24"/>
        </w:rPr>
      </w:pPr>
    </w:p>
    <w:p w:rsidRDefault="00235B1C" w:rsidP="00235B1C" w:rsidR="00235B1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  <w:szCs w:val="24"/>
        </w:rPr>
        <w:t xml:space="preserve">dužnikom </w:t>
      </w:r>
      <w:r>
        <w:rPr>
          <w:rFonts w:cs="Times New Roman" w:eastAsia="Times New Roman"/>
        </w:rPr>
        <w:t xml:space="preserve">TECHNOLOGY WELDING d. o. o. Pula, Kandlerova 8, OIB </w:t>
      </w:r>
      <w:r w:rsidRPr="00235B1C">
        <w:rPr>
          <w:rFonts w:cs="Times New Roman" w:eastAsia="Times New Roman"/>
        </w:rPr>
        <w:t>09119462098</w:t>
      </w:r>
      <w:r>
        <w:rPr>
          <w:rFonts w:cs="Times New Roman" w:eastAsia="Times New Roman"/>
        </w:rPr>
        <w:t xml:space="preserve">, MBS </w:t>
      </w:r>
      <w:r w:rsidRPr="00235B1C">
        <w:rPr>
          <w:rFonts w:cs="Times New Roman" w:eastAsia="Times New Roman"/>
        </w:rPr>
        <w:t>040316540</w:t>
      </w:r>
      <w:r>
        <w:rPr>
          <w:rFonts w:cs="Times New Roman" w:eastAsia="Times New Roman"/>
          <w:szCs w:val="24"/>
        </w:rPr>
        <w:t>.</w:t>
      </w:r>
    </w:p>
    <w:p w:rsidRDefault="00235B1C" w:rsidP="00235B1C" w:rsidR="00235B1C" w:rsidRPr="005D578C">
      <w:pPr>
        <w:rPr>
          <w:rFonts w:cs="Times New Roman" w:eastAsia="Times New Roman"/>
          <w:szCs w:val="24"/>
        </w:rPr>
      </w:pPr>
    </w:p>
    <w:p w:rsidRDefault="00235B1C" w:rsidP="00235B1C" w:rsidR="00235B1C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235B1C" w:rsidP="00235B1C" w:rsidR="00235B1C">
      <w:pPr>
        <w:rPr>
          <w:rFonts w:cs="Times New Roman" w:eastAsia="Times New Roman"/>
          <w:szCs w:val="20"/>
        </w:rPr>
      </w:pPr>
    </w:p>
    <w:p w:rsidRDefault="00235B1C" w:rsidP="00235B1C" w:rsidR="00235B1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TECHNOLOGY WELDING d. o. o. Pula, Kandlerova 8, OIB </w:t>
      </w:r>
      <w:r w:rsidRPr="00235B1C">
        <w:rPr>
          <w:rFonts w:cs="Times New Roman" w:eastAsia="Times New Roman"/>
        </w:rPr>
        <w:t>09119462098</w:t>
      </w:r>
      <w:r>
        <w:rPr>
          <w:rFonts w:cs="Times New Roman" w:eastAsia="Times New Roman"/>
        </w:rPr>
        <w:t xml:space="preserve">, MBS </w:t>
      </w:r>
      <w:r w:rsidRPr="00235B1C">
        <w:rPr>
          <w:rFonts w:cs="Times New Roman" w:eastAsia="Times New Roman"/>
        </w:rPr>
        <w:t>040316540</w:t>
      </w:r>
      <w:r>
        <w:rPr>
          <w:rFonts w:cs="Times New Roman" w:eastAsia="Times New Roman"/>
          <w:szCs w:val="24"/>
        </w:rPr>
        <w:t>.</w:t>
      </w:r>
    </w:p>
    <w:p w:rsidRDefault="00235B1C" w:rsidP="00235B1C" w:rsidR="00235B1C">
      <w:pPr>
        <w:ind w:firstLine="709"/>
        <w:rPr>
          <w:rFonts w:cs="Times New Roman" w:eastAsia="Times New Roman"/>
          <w:szCs w:val="24"/>
        </w:rPr>
      </w:pPr>
    </w:p>
    <w:p w:rsidRDefault="00235B1C" w:rsidP="00235B1C" w:rsidR="00235B1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TECHNOLOGY WELDING d. o. o. Pula, Kandlerova 8, OIB </w:t>
      </w:r>
      <w:r w:rsidRPr="00235B1C">
        <w:rPr>
          <w:rFonts w:cs="Times New Roman" w:eastAsia="Times New Roman"/>
        </w:rPr>
        <w:t>09119462098</w:t>
      </w:r>
      <w:r>
        <w:rPr>
          <w:rFonts w:cs="Times New Roman" w:eastAsia="Times New Roman"/>
        </w:rPr>
        <w:t xml:space="preserve">, MBS </w:t>
      </w:r>
      <w:r w:rsidRPr="00235B1C">
        <w:rPr>
          <w:rFonts w:cs="Times New Roman" w:eastAsia="Times New Roman"/>
        </w:rPr>
        <w:t>040316540</w:t>
      </w:r>
      <w:r>
        <w:rPr>
          <w:rFonts w:cs="Times New Roman" w:eastAsia="Times New Roman"/>
          <w:szCs w:val="24"/>
        </w:rPr>
        <w:t>.</w:t>
      </w:r>
    </w:p>
    <w:p w:rsidRDefault="00235B1C" w:rsidP="00235B1C" w:rsidR="00235B1C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235B1C" w:rsidP="00235B1C" w:rsidR="00235B1C" w:rsidRPr="005D578C">
      <w:pPr>
        <w:rPr>
          <w:rFonts w:cs="Times New Roman" w:eastAsia="Times New Roman"/>
          <w:szCs w:val="24"/>
        </w:rPr>
      </w:pPr>
    </w:p>
    <w:p w:rsidRDefault="00235B1C" w:rsidP="00235B1C" w:rsidR="00235B1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35B1C" w:rsidP="00235B1C" w:rsidR="00235B1C">
      <w:pPr>
        <w:ind w:firstLine="708"/>
        <w:rPr>
          <w:rFonts w:cs="Times New Roman" w:eastAsia="Times New Roman"/>
          <w:szCs w:val="24"/>
        </w:rPr>
      </w:pPr>
    </w:p>
    <w:p w:rsidRDefault="00235B1C" w:rsidP="00235B1C" w:rsidR="00235B1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16. kolovoza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TECHNOLOGY WELDING d. o. o. Pula</w:t>
      </w:r>
      <w:r>
        <w:rPr>
          <w:rFonts w:cs="Times New Roman" w:eastAsia="Times New Roman"/>
          <w:szCs w:val="24"/>
        </w:rPr>
        <w:t>.</w:t>
      </w:r>
    </w:p>
    <w:p w:rsidRDefault="00235B1C" w:rsidP="00235B1C" w:rsidR="00235B1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11. kolovoza 2017. imao neizvršene osnove za plaćanje u neprekinutom razdoblju od 120 dana u ukupnom iznosu 18.869,54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23.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St-478/2017-3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235B1C" w:rsidP="00235B1C" w:rsidR="00235B1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235B1C" w:rsidP="00235B1C" w:rsidR="00235B1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235B1C" w:rsidP="00235B1C" w:rsidR="00235B1C" w:rsidRPr="005D578C">
      <w:pPr>
        <w:rPr>
          <w:rFonts w:cs="Times New Roman" w:eastAsia="Times New Roman"/>
          <w:szCs w:val="24"/>
        </w:rPr>
      </w:pPr>
    </w:p>
    <w:p w:rsidRDefault="00235B1C" w:rsidP="00235B1C" w:rsidR="00235B1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31. listopada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35B1C" w:rsidP="00235B1C" w:rsidR="00235B1C">
      <w:pPr>
        <w:rPr>
          <w:rFonts w:cs="Times New Roman" w:eastAsia="Times New Roman"/>
          <w:szCs w:val="24"/>
        </w:rPr>
      </w:pPr>
    </w:p>
    <w:p w:rsidRDefault="00235B1C" w:rsidP="00235B1C" w:rsidR="00235B1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35B1C" w:rsidP="00235B1C" w:rsidR="00235B1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BC15BF">
        <w:rPr>
          <w:rFonts w:cs="Times New Roman" w:eastAsia="Times New Roman"/>
          <w:szCs w:val="24"/>
        </w:rPr>
        <w:t>, v.r.</w:t>
      </w:r>
    </w:p>
    <w:p w:rsidRDefault="00235B1C" w:rsidP="00235B1C" w:rsidR="00235B1C">
      <w:pPr>
        <w:jc w:val="left"/>
        <w:rPr>
          <w:rFonts w:cs="Times New Roman" w:eastAsia="Times New Roman"/>
          <w:szCs w:val="24"/>
        </w:rPr>
      </w:pPr>
    </w:p>
    <w:p w:rsidRDefault="00235B1C" w:rsidP="00235B1C" w:rsidR="00235B1C" w:rsidRPr="005D578C">
      <w:pPr>
        <w:jc w:val="left"/>
        <w:rPr>
          <w:rFonts w:cs="Times New Roman" w:eastAsia="Times New Roman"/>
          <w:szCs w:val="24"/>
        </w:rPr>
      </w:pPr>
    </w:p>
    <w:p w:rsidRDefault="00235B1C" w:rsidP="00235B1C" w:rsidR="00235B1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35B1C" w:rsidP="00235B1C" w:rsidR="00235B1C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235B1C" w:rsidP="00235B1C" w:rsidR="00235B1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235B1C" w:rsidP="00235B1C" w:rsidR="00235B1C">
      <w:pPr>
        <w:rPr>
          <w:rFonts w:cs="Times New Roman" w:eastAsia="Times New Roman"/>
          <w:szCs w:val="24"/>
        </w:rPr>
      </w:pPr>
    </w:p>
    <w:p w:rsidRDefault="00235B1C" w:rsidP="00235B1C" w:rsidR="00235B1C" w:rsidRPr="005D578C">
      <w:pPr>
        <w:rPr>
          <w:rFonts w:cs="Times New Roman" w:eastAsia="Times New Roman"/>
          <w:szCs w:val="24"/>
        </w:rPr>
      </w:pPr>
    </w:p>
    <w:p w:rsidRDefault="00235B1C" w:rsidP="00235B1C" w:rsidR="00235B1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35B1C" w:rsidP="00235B1C" w:rsidR="00235B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235B1C" w:rsidP="00235B1C" w:rsidR="00235B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TECHNOLOGY WELDING d. o. o. Pula, Kandlerova 8, </w:t>
      </w:r>
    </w:p>
    <w:p w:rsidRDefault="00235B1C" w:rsidP="00235B1C" w:rsidR="00235B1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235B1C" w:rsidP="00235B1C" w:rsidR="00235B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235B1C" w:rsidP="00235B1C" w:rsidR="00235B1C"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>Igor Lukačić, Zagreb, VII. Požarinje 2 A</w:t>
      </w:r>
      <w:r>
        <w:t xml:space="preserve">, </w:t>
      </w:r>
    </w:p>
    <w:p w:rsidRDefault="00235B1C" w:rsidP="00235B1C" w:rsidR="00235B1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35B1C" w:rsidP="00235B1C" w:rsidR="00235B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35B1C" w:rsidP="00235B1C" w:rsidR="00235B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35B1C" w:rsidP="00235B1C" w:rsidR="00235B1C"/>
    <w:p w:rsidRDefault="00235B1C" w:rsidP="00235B1C" w:rsidR="00235B1C"/>
    <w:p w:rsidRDefault="00235B1C" w:rsidP="00235B1C" w:rsidR="00235B1C"/>
    <w:p w:rsidRDefault="00750A91" w:rsidR="00750A91"/>
    <w:sectPr w:rsidSect="009A168F" w:rsidR="00750A9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B1C" w:rsidP="00235B1C" w:rsidR="00235B1C">
      <w:r>
        <w:separator/>
      </w:r>
    </w:p>
  </w:endnote>
  <w:endnote w:id="0" w:type="continuationSeparator">
    <w:p w:rsidRDefault="00235B1C" w:rsidP="00235B1C" w:rsidR="00235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B1C" w:rsidP="00235B1C" w:rsidR="00235B1C">
      <w:r>
        <w:separator/>
      </w:r>
    </w:p>
  </w:footnote>
  <w:footnote w:id="0" w:type="continuationSeparator">
    <w:p w:rsidRDefault="00235B1C" w:rsidP="00235B1C" w:rsidR="00235B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B1C" w:rsidP="009A168F" w:rsidR="009A168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C15B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St-478/2017-4</w:t>
    </w:r>
  </w:p>
  <w:p w:rsidRDefault="00BC15BF" w:rsidP="009A168F" w:rsidR="009A168F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B1C" w:rsidP="009A168F" w:rsidR="009A168F" w:rsidRPr="00970AE0">
    <w:pPr>
      <w:pStyle w:val="Zaglavlje"/>
      <w:jc w:val="right"/>
    </w:pPr>
    <w:r>
      <w:rPr>
        <w:szCs w:val="24"/>
      </w:rPr>
      <w:t>9 St-478/2017-4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66CB"/>
    <w:rsid w:val="00235B1C"/>
    <w:rsid w:val="004466CB"/>
    <w:rsid w:val="00750A91"/>
    <w:rsid w:val="00BC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5B1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5B1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35B1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5B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5B1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5B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5B1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1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5B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C15B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C15B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C15B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5B1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5B1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35B1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5B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5B1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5B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5B1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1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5B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C15B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C15B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C15B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2017.</izvorni_sadrzaj>
    <derivirana_varijabla naziv="DomainObject.Predmet.DatumOsnivanja_1">17.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St-478/2017</izvorni_sadrzaj>
    <derivirana_varijabla naziv="DomainObject.Predmet.OznakaBroj_1">St-478/2017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TECHNOLOGY WELDING d.o.o. PULA</izvorni_sadrzaj>
    <derivirana_varijabla naziv="DomainObject.Predmet.ProtustrankaFormated_1">  TECHNOLOGY WELDING d.o.o. PULA</derivirana_varijabla>
  </DomainObject.Predmet.ProtustrankaFormated>
  <DomainObject.Predmet.ProtustrankaFormatedOIB>
    <izvorni_sadrzaj>  TECHNOLOGY WELDING d.o.o. PULA, OIB 09119462098</izvorni_sadrzaj>
    <derivirana_varijabla naziv="DomainObject.Predmet.ProtustrankaFormatedOIB_1">  TECHNOLOGY WELDING d.o.o. PULA, OIB 09119462098</derivirana_varijabla>
  </DomainObject.Predmet.ProtustrankaFormatedOIB>
  <DomainObject.Predmet.ProtustrankaFormatedWithAdress>
    <izvorni_sadrzaj> TECHNOLOGY WELDING d.o.o. PULA, Kandlerova 8, 52100 Pula</izvorni_sadrzaj>
    <derivirana_varijabla naziv="DomainObject.Predmet.ProtustrankaFormatedWithAdress_1"> TECHNOLOGY WELDING d.o.o. PULA, Kandlerova 8, 52100 Pula</derivirana_varijabla>
  </DomainObject.Predmet.ProtustrankaFormatedWithAdress>
  <DomainObject.Predmet.ProtustrankaFormatedWithAdressOIB>
    <izvorni_sadrzaj> TECHNOLOGY WELDING d.o.o. PULA, OIB 09119462098, Kandlerova 8, 52100 Pula</izvorni_sadrzaj>
    <derivirana_varijabla naziv="DomainObject.Predmet.ProtustrankaFormatedWithAdressOIB_1"> TECHNOLOGY WELDING d.o.o. PULA, OIB 09119462098, Kandlerova 8, 52100 Pula</derivirana_varijabla>
  </DomainObject.Predmet.ProtustrankaFormatedWithAdressOIB>
  <DomainObject.Predmet.ProtustrankaWithAdress>
    <izvorni_sadrzaj>TECHNOLOGY WELDING d.o.o. PULA Kandlerova 8, 52100 Pula</izvorni_sadrzaj>
    <derivirana_varijabla naziv="DomainObject.Predmet.ProtustrankaWithAdress_1">TECHNOLOGY WELDING d.o.o. PULA Kandlerova 8, 52100 Pula</derivirana_varijabla>
  </DomainObject.Predmet.ProtustrankaWithAdress>
  <DomainObject.Predmet.ProtustrankaWithAdressOIB>
    <izvorni_sadrzaj>TECHNOLOGY WELDING d.o.o. PULA, OIB 09119462098, Kandlerova 8, 52100 Pula</izvorni_sadrzaj>
    <derivirana_varijabla naziv="DomainObject.Predmet.ProtustrankaWithAdressOIB_1">TECHNOLOGY WELDING d.o.o. PULA, OIB 09119462098, Kandlerova 8, 52100 Pula</derivirana_varijabla>
  </DomainObject.Predmet.ProtustrankaWithAdressOIB>
  <DomainObject.Predmet.ProtustrankaNazivFormated>
    <izvorni_sadrzaj>TECHNOLOGY WELDING d.o.o. PULA</izvorni_sadrzaj>
    <derivirana_varijabla naziv="DomainObject.Predmet.ProtustrankaNazivFormated_1">TECHNOLOGY WELDING d.o.o. PULA</derivirana_varijabla>
  </DomainObject.Predmet.ProtustrankaNazivFormated>
  <DomainObject.Predmet.ProtustrankaNazivFormatedOIB>
    <izvorni_sadrzaj>TECHNOLOGY WELDING d.o.o. PULA, OIB 09119462098</izvorni_sadrzaj>
    <derivirana_varijabla naziv="DomainObject.Predmet.ProtustrankaNazivFormatedOIB_1">TECHNOLOGY WELDING d.o.o. PULA, OIB 09119462098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18869.54</izvorni_sadrzaj>
    <derivirana_varijabla naziv="DomainObject.Predmet.TrenutnaVrijednost_1">18869.54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TECHNOLOGY WELDING d.o.o. PULA</item>
    </izvorni_sadrzaj>
    <derivirana_varijabla naziv="DomainObject.Predmet.ProtuStrankaListFormated_1">
      <item>TECHNOLOGY WELDING d.o.o. PULA</item>
    </derivirana_varijabla>
  </DomainObject.Predmet.ProtuStrankaListFormated>
  <DomainObject.Predmet.ProtuStrankaListFormatedOIB>
    <izvorni_sadrzaj>
      <item>TECHNOLOGY WELDING d.o.o. PULA, OIB 09119462098</item>
    </izvorni_sadrzaj>
    <derivirana_varijabla naziv="DomainObject.Predmet.ProtuStrankaListFormatedOIB_1">
      <item>TECHNOLOGY WELDING d.o.o. PULA, OIB 09119462098</item>
    </derivirana_varijabla>
  </DomainObject.Predmet.ProtuStrankaListFormatedOIB>
  <DomainObject.Predmet.ProtuStrankaListFormatedWithAdress>
    <izvorni_sadrzaj>
      <item>TECHNOLOGY WELDING d.o.o. PULA, Kandlerova 8, 52100 Pula</item>
    </izvorni_sadrzaj>
    <derivirana_varijabla naziv="DomainObject.Predmet.ProtuStrankaListFormatedWithAdress_1">
      <item>TECHNOLOGY WELDING d.o.o. PULA, Kandlerova 8, 52100 Pula</item>
    </derivirana_varijabla>
  </DomainObject.Predmet.ProtuStrankaListFormatedWithAdress>
  <DomainObject.Predmet.ProtuStrankaListFormatedWithAdressOIB>
    <izvorni_sadrzaj>
      <item>TECHNOLOGY WELDING d.o.o. PULA, OIB 09119462098, Kandlerova 8, 52100 Pula</item>
    </izvorni_sadrzaj>
    <derivirana_varijabla naziv="DomainObject.Predmet.ProtuStrankaListFormatedWithAdressOIB_1">
      <item>TECHNOLOGY WELDING d.o.o. PULA, OIB 09119462098, Kandlerova 8, 52100 Pula</item>
    </derivirana_varijabla>
  </DomainObject.Predmet.ProtuStrankaListFormatedWithAdressOIB>
  <DomainObject.Predmet.ProtuStrankaListNazivFormated>
    <izvorni_sadrzaj>
      <item>TECHNOLOGY WELDING d.o.o. PULA</item>
    </izvorni_sadrzaj>
    <derivirana_varijabla naziv="DomainObject.Predmet.ProtuStrankaListNazivFormated_1">
      <item>TECHNOLOGY WELDING d.o.o. PULA</item>
    </derivirana_varijabla>
  </DomainObject.Predmet.ProtuStrankaListNazivFormated>
  <DomainObject.Predmet.ProtuStrankaListNazivFormatedOIB>
    <izvorni_sadrzaj>
      <item>TECHNOLOGY WELDING d.o.o. PULA, OIB 09119462098</item>
    </izvorni_sadrzaj>
    <derivirana_varijabla naziv="DomainObject.Predmet.ProtuStrankaListNazivFormatedOIB_1">
      <item>TECHNOLOGY WELDING d.o.o. PULA, OIB 09119462098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TECHNOLOGY WELDING d.o.o. PULA</izvorni_sadrzaj>
    <derivirana_varijabla naziv="DomainObject.Predmet.ProtustrankaIDrugi_1">TECHNOLOGY WELDING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TECHNOLOGY WELDING d.o.o. PULA, OIB 09119462098, Kandlerova 8, 52100 Pula</izvorni_sadrzaj>
    <derivirana_varijabla naziv="DomainObject.Predmet.ProtustrankaIDrugiAdressOIB_1">TECHNOLOGY WELDING d.o.o. PULA, OIB 09119462098, Kandlerova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TECHNOLOGY WELDING d.o.o. PULA</item>
    </izvorni_sadrzaj>
    <derivirana_varijabla naziv="DomainObject.Predmet.SudioniciListNaziv_1">
      <item>FINANCIJSKA AGENCIJA, RC RIJEKA, PODRUŽNICA PULA, PULA</item>
      <item>TECHNOLOGY WELDING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TECHNOLOGY WELDING d.o.o. PULA, OIB 09119462098, Kandlerova 8,52100 Pula</item>
    </izvorni_sadrzaj>
    <derivirana_varijabla naziv="DomainObject.Predmet.SudioniciListAdressOIB_1">
      <item>FINANCIJSKA AGENCIJA, RC RIJEKA, PODRUŽNICA PULA, PULA, OIB 85821130368, Giardini 5,52100 Pula</item>
      <item>TECHNOLOGY WELDING d.o.o. PULA, OIB 09119462098, Kandlerova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09119462098</item>
    </izvorni_sadrzaj>
    <derivirana_varijabla naziv="DomainObject.Predmet.SudioniciListNazivOIB_1">
      <item>, OIB 85821130368</item>
      <item>, OIB 09119462098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3647</properties:Characters>
  <properties:Lines>89</properties:Lines>
  <properties:Paragraphs>31</properties:Paragraphs>
  <properties:TotalTime>6</properties:TotalTime>
  <properties:ScaleCrop>false</properties:ScaleCrop>
  <properties:LinksUpToDate>false</properties:LinksUpToDate>
  <properties:CharactersWithSpaces>4354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2017-10-26T10:39:00Z</dcterms:created>
  <dc:creator>Morena Brajuha</dc:creator>
  <dc:description/>
  <cp:keywords/>
  <cp:lastModifiedBy>Ana Jeromela</cp:lastModifiedBy>
  <cp:lastPrinted>2017-10-31T07:00:00Z</cp:lastPrinted>
  <dcterms:modified xmlns:xsi="http://www.w3.org/2001/XMLSchema-instance" xsi:type="dcterms:W3CDTF">2017-10-31T07:00:00Z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