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0d3d" w14:paraId="9760d3d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3856FA">
        <w:t>St-6868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40B7B">
        <w:t xml:space="preserve"> </w:t>
      </w:r>
      <w:r w:rsidR="003856FA" w:rsidRPr="003856FA">
        <w:t>UDRUGA "ECCLESIA GNOSTICA CATHOLICA", Kneza Misla</w:t>
      </w:r>
      <w:r w:rsidR="003856FA">
        <w:t>va 17, Zagreb, OIB: 19536940713,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3856FA">
        <w:t xml:space="preserve"> </w:t>
      </w:r>
      <w:r w:rsidR="003856FA" w:rsidRPr="003856FA">
        <w:t>UDRUGA "ECCLESIA GNOSTICA CATHOLICA", Kneza Misla</w:t>
      </w:r>
      <w:r w:rsidR="003856FA">
        <w:t>va 17, Zagreb, OIB: 19536940713,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3856FA" w:rsidRPr="003856FA">
        <w:t>UDRUGA "ECCLESIA GNOSTICA CATHOLICA", Kneza Mislava 17, Zagreb, OIB: 19536940713.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5E571A">
        <w:t>15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063BA7" w:rsidP="00063BA7" w:rsidR="00063BA7" w:rsidRPr="00916EEF">
      <w:pPr>
        <w:jc w:val="right"/>
      </w:pPr>
      <w:r>
        <w:t>Ivan Bešlić</w:t>
      </w:r>
      <w:r w:rsidR="00935F30">
        <w:t>, v.r.</w:t>
      </w: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720C69" w:rsidR="00935F3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935F30"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 w:rsidR="00935F30"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 w:rsidR="00935F30"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935F30" w:rsidP="00720C69" w:rsidR="00935F3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063BA7" w:rsidP="00063BA7" w:rsidR="00063BA7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787" w:rsidR="001B1787">
      <w:r>
        <w:separator/>
      </w:r>
    </w:p>
  </w:endnote>
  <w:endnote w:id="0" w:type="continuationSeparator">
    <w:p w:rsidRDefault="001B1787" w:rsidR="001B1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787" w:rsidR="001B1787">
      <w:r>
        <w:separator/>
      </w:r>
    </w:p>
  </w:footnote>
  <w:footnote w:id="0" w:type="continuationSeparator">
    <w:p w:rsidRDefault="001B1787" w:rsidR="001B1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3856FA">
      <w:t>6868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38B3"/>
    <w:rsid w:val="000E7B6F"/>
    <w:rsid w:val="000F0A67"/>
    <w:rsid w:val="00100A38"/>
    <w:rsid w:val="00131E34"/>
    <w:rsid w:val="001327CD"/>
    <w:rsid w:val="00135458"/>
    <w:rsid w:val="001405A7"/>
    <w:rsid w:val="00140795"/>
    <w:rsid w:val="00140B7B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97E10"/>
    <w:rsid w:val="001A4E0E"/>
    <w:rsid w:val="001A7716"/>
    <w:rsid w:val="001B0CB6"/>
    <w:rsid w:val="001B1787"/>
    <w:rsid w:val="001B4406"/>
    <w:rsid w:val="001C403D"/>
    <w:rsid w:val="001C4821"/>
    <w:rsid w:val="001D0DE2"/>
    <w:rsid w:val="001E3734"/>
    <w:rsid w:val="001E3C7E"/>
    <w:rsid w:val="001E4B31"/>
    <w:rsid w:val="001F0AD9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2112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856FA"/>
    <w:rsid w:val="00395328"/>
    <w:rsid w:val="003A65FE"/>
    <w:rsid w:val="003C369C"/>
    <w:rsid w:val="003D2137"/>
    <w:rsid w:val="003D34DE"/>
    <w:rsid w:val="003F7331"/>
    <w:rsid w:val="00410926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877CF"/>
    <w:rsid w:val="00492A14"/>
    <w:rsid w:val="004939B3"/>
    <w:rsid w:val="004B0EB9"/>
    <w:rsid w:val="004B3CB1"/>
    <w:rsid w:val="004B547C"/>
    <w:rsid w:val="004B69E0"/>
    <w:rsid w:val="004D0F42"/>
    <w:rsid w:val="004D47E3"/>
    <w:rsid w:val="004D4B4E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5E571A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30CEB"/>
    <w:rsid w:val="0074235B"/>
    <w:rsid w:val="0074350B"/>
    <w:rsid w:val="00746584"/>
    <w:rsid w:val="00746C77"/>
    <w:rsid w:val="00750044"/>
    <w:rsid w:val="00755028"/>
    <w:rsid w:val="00782AAB"/>
    <w:rsid w:val="00784575"/>
    <w:rsid w:val="00785573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2190"/>
    <w:rsid w:val="0089385B"/>
    <w:rsid w:val="00897C05"/>
    <w:rsid w:val="008A1B78"/>
    <w:rsid w:val="008A66EA"/>
    <w:rsid w:val="008B2550"/>
    <w:rsid w:val="008B4600"/>
    <w:rsid w:val="008C7B65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35F30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5E10"/>
    <w:rsid w:val="00A96AC9"/>
    <w:rsid w:val="00A9703C"/>
    <w:rsid w:val="00A97D5D"/>
    <w:rsid w:val="00AA12AD"/>
    <w:rsid w:val="00AA372A"/>
    <w:rsid w:val="00AA74C9"/>
    <w:rsid w:val="00AA7F10"/>
    <w:rsid w:val="00AB2679"/>
    <w:rsid w:val="00AC0292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82BDB"/>
    <w:rsid w:val="00B913D4"/>
    <w:rsid w:val="00B91F18"/>
    <w:rsid w:val="00BA0CB9"/>
    <w:rsid w:val="00BA62C2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E78E7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35F3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35F3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6868</izvorni_sadrzaj>
    <derivirana_varijabla naziv="DomainObject.Predmet.Broj_1">6868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St-6868/2016</izvorni_sadrzaj>
    <derivirana_varijabla naziv="DomainObject.Predmet.OznakaBroj_1">St-6868/2016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ECCLESIA GNOSTICA CATHOLICA</izvorni_sadrzaj>
    <derivirana_varijabla naziv="DomainObject.Predmet.ProtustrankaFormated_1">  UDRUGA ECCLESIA GNOSTICA CATHOLICA</derivirana_varijabla>
  </DomainObject.Predmet.ProtustrankaFormated>
  <DomainObject.Predmet.ProtustrankaFormatedOIB>
    <izvorni_sadrzaj>  UDRUGA ECCLESIA GNOSTICA CATHOLICA, OIB 19536940713</izvorni_sadrzaj>
    <derivirana_varijabla naziv="DomainObject.Predmet.ProtustrankaFormatedOIB_1">  UDRUGA ECCLESIA GNOSTICA CATHOLICA, OIB 19536940713</derivirana_varijabla>
  </DomainObject.Predmet.ProtustrankaFormatedOIB>
  <DomainObject.Predmet.ProtustrankaFormatedWithAdress>
    <izvorni_sadrzaj> UDRUGA ECCLESIA GNOSTICA CATHOLICA, Kneza Mislava 17, 10000 Zagreb</izvorni_sadrzaj>
    <derivirana_varijabla naziv="DomainObject.Predmet.ProtustrankaFormatedWithAdress_1"> UDRUGA ECCLESIA GNOSTICA CATHOLICA, Kneza Mislava 17, 10000 Zagreb</derivirana_varijabla>
  </DomainObject.Predmet.ProtustrankaFormatedWithAdress>
  <DomainObject.Predmet.ProtustrankaFormatedWithAdressOIB>
    <izvorni_sadrzaj> UDRUGA ECCLESIA GNOSTICA CATHOLICA, OIB 19536940713, Kneza Mislava 17, 10000 Zagreb</izvorni_sadrzaj>
    <derivirana_varijabla naziv="DomainObject.Predmet.ProtustrankaFormatedWithAdressOIB_1"> UDRUGA ECCLESIA GNOSTICA CATHOLICA, OIB 19536940713, Kneza Mislava 17, 10000 Zagreb</derivirana_varijabla>
  </DomainObject.Predmet.ProtustrankaFormatedWithAdressOIB>
  <DomainObject.Predmet.ProtustrankaWithAdress>
    <izvorni_sadrzaj>UDRUGA ECCLESIA GNOSTICA CATHOLICA Kneza Mislava 17, 10000 Zagreb</izvorni_sadrzaj>
    <derivirana_varijabla naziv="DomainObject.Predmet.ProtustrankaWithAdress_1">UDRUGA ECCLESIA GNOSTICA CATHOLICA Kneza Mislava 17, 10000 Zagreb</derivirana_varijabla>
  </DomainObject.Predmet.ProtustrankaWithAdress>
  <DomainObject.Predmet.ProtustrankaWithAdressOIB>
    <izvorni_sadrzaj>UDRUGA ECCLESIA GNOSTICA CATHOLICA, OIB 19536940713, Kneza Mislava 17, 10000 Zagreb</izvorni_sadrzaj>
    <derivirana_varijabla naziv="DomainObject.Predmet.ProtustrankaWithAdressOIB_1">UDRUGA ECCLESIA GNOSTICA CATHOLICA, OIB 19536940713, Kneza Mislava 17, 10000 Zagreb</derivirana_varijabla>
  </DomainObject.Predmet.ProtustrankaWithAdressOIB>
  <DomainObject.Predmet.ProtustrankaNazivFormated>
    <izvorni_sadrzaj>UDRUGA ECCLESIA GNOSTICA CATHOLICA</izvorni_sadrzaj>
    <derivirana_varijabla naziv="DomainObject.Predmet.ProtustrankaNazivFormated_1">UDRUGA ECCLESIA GNOSTICA CATHOLICA</derivirana_varijabla>
  </DomainObject.Predmet.ProtustrankaNazivFormated>
  <DomainObject.Predmet.ProtustrankaNazivFormatedOIB>
    <izvorni_sadrzaj>UDRUGA ECCLESIA GNOSTICA CATHOLICA, OIB 19536940713</izvorni_sadrzaj>
    <derivirana_varijabla naziv="DomainObject.Predmet.ProtustrankaNazivFormatedOIB_1">UDRUGA ECCLESIA GNOSTICA CATHOLICA, OIB 19536940713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ECCLESIA GNOSTICA CATHOLICA</item>
    </izvorni_sadrzaj>
    <derivirana_varijabla naziv="DomainObject.Predmet.ProtuStrankaListFormated_1">
      <item>UDRUGA ECCLESIA GNOSTICA CATHOLICA</item>
    </derivirana_varijabla>
  </DomainObject.Predmet.ProtuStrankaListFormated>
  <DomainObject.Predmet.ProtuStrankaListFormatedOIB>
    <izvorni_sadrzaj>
      <item>UDRUGA ECCLESIA GNOSTICA CATHOLICA, OIB 19536940713</item>
    </izvorni_sadrzaj>
    <derivirana_varijabla naziv="DomainObject.Predmet.ProtuStrankaListFormatedOIB_1">
      <item>UDRUGA ECCLESIA GNOSTICA CATHOLICA, OIB 19536940713</item>
    </derivirana_varijabla>
  </DomainObject.Predmet.ProtuStrankaListFormatedOIB>
  <DomainObject.Predmet.ProtuStrankaListFormatedWithAdress>
    <izvorni_sadrzaj>
      <item>UDRUGA ECCLESIA GNOSTICA CATHOLICA, Kneza Mislava 17, 10000 Zagreb</item>
    </izvorni_sadrzaj>
    <derivirana_varijabla naziv="DomainObject.Predmet.ProtuStrankaListFormatedWithAdress_1">
      <item>UDRUGA ECCLESIA GNOSTICA CATHOLICA, Kneza Mislava 17, 10000 Zagreb</item>
    </derivirana_varijabla>
  </DomainObject.Predmet.ProtuStrankaListFormatedWithAdress>
  <DomainObject.Predmet.ProtuStrankaListFormatedWithAdressOIB>
    <izvorni_sadrzaj>
      <item>UDRUGA ECCLESIA GNOSTICA CATHOLICA, OIB 19536940713, Kneza Mislava 17, 10000 Zagreb</item>
    </izvorni_sadrzaj>
    <derivirana_varijabla naziv="DomainObject.Predmet.ProtuStrankaListFormatedWithAdressOIB_1">
      <item>UDRUGA ECCLESIA GNOSTICA CATHOLICA, OIB 19536940713, Kneza Mislava 17, 10000 Zagreb</item>
    </derivirana_varijabla>
  </DomainObject.Predmet.ProtuStrankaListFormatedWithAdressOIB>
  <DomainObject.Predmet.ProtuStrankaListNazivFormated>
    <izvorni_sadrzaj>
      <item>UDRUGA ECCLESIA GNOSTICA CATHOLICA</item>
    </izvorni_sadrzaj>
    <derivirana_varijabla naziv="DomainObject.Predmet.ProtuStrankaListNazivFormated_1">
      <item>UDRUGA ECCLESIA GNOSTICA CATHOLICA</item>
    </derivirana_varijabla>
  </DomainObject.Predmet.ProtuStrankaListNazivFormated>
  <DomainObject.Predmet.ProtuStrankaListNazivFormatedOIB>
    <izvorni_sadrzaj>
      <item>UDRUGA ECCLESIA GNOSTICA CATHOLICA, OIB 19536940713</item>
    </izvorni_sadrzaj>
    <derivirana_varijabla naziv="DomainObject.Predmet.ProtuStrankaListNazivFormatedOIB_1">
      <item>UDRUGA ECCLESIA GNOSTICA CATHOLICA, OIB 19536940713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ECCLESIA GNOSTICA CATHOLICA</izvorni_sadrzaj>
    <derivirana_varijabla naziv="DomainObject.Predmet.ProtustrankaIDrugi_1">UDRUGA ECCLESIA GNOSTICA CATHOLICA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ECCLESIA GNOSTICA CATHOLICA, OIB 19536940713, Kneza Mislava 17, 10000 Zagreb</izvorni_sadrzaj>
    <derivirana_varijabla naziv="DomainObject.Predmet.ProtustrankaIDrugiAdressOIB_1">UDRUGA ECCLESIA GNOSTICA CATHOLICA, OIB 19536940713, Kneza Mislava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ECCLESIA GNOSTICA CATHOLICA</item>
      <item>FINA Regionalni centar Zagreb</item>
    </izvorni_sadrzaj>
    <derivirana_varijabla naziv="DomainObject.Predmet.SudioniciListNaziv_1">
      <item>UDRUGA ECCLESIA GNOSTICA CATHOLICA</item>
      <item>FINA Regionalni centar Zagreb</item>
    </derivirana_varijabla>
  </DomainObject.Predmet.SudioniciListNaziv>
  <DomainObject.Predmet.SudioniciListAdressOIB>
    <izvorni_sadrzaj>
      <item>UDRUGA ECCLESIA GNOSTICA CATHOLICA, OIB 19536940713, Kneza Mislava 17,10000 Zagreb</item>
      <item>FINA Regionalni centar Zagreb, OIB 85821130368, Trg svibanjskih žrtava 1995. 1,10000 Zagreb</item>
    </izvorni_sadrzaj>
    <derivirana_varijabla naziv="DomainObject.Predmet.SudioniciListAdressOIB_1">
      <item>UDRUGA ECCLESIA GNOSTICA CATHOLICA, OIB 19536940713, Kneza Mislava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19536940713</item>
      <item>, OIB 85821130368</item>
    </izvorni_sadrzaj>
    <derivirana_varijabla naziv="DomainObject.Predmet.SudioniciListNazivOIB_1">
      <item>, OIB 19536940713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C4A29-75DA-4AED-B95A-CA62F143C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1809</properties:Characters>
  <properties:Lines>61</properties:Lines>
  <properties:Paragraphs>21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2017-03-15T12:23:00Z</cp:lastPrinted>
  <dcterms:modified xmlns:xsi="http://www.w3.org/2001/XMLSchema-instance" xsi:type="dcterms:W3CDTF">2017-03-15T12:23:00Z</dcterms:modified>
  <cp:revision>65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