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a3d1" w14:paraId="68ea3d1" w:rsidRDefault="00C96358" w:rsidP="00C96358" w:rsidR="00C96358">
      <w:pPr>
        <w:pStyle w:val="Naslov3"/>
        <w15:collapsed w:val="false"/>
      </w:pPr>
      <w:bookmarkStart w:name="_GoBack" w:id="0"/>
      <w:bookmarkEnd w:id="0"/>
    </w:p>
    <w:p w:rsidRDefault="00C96358" w:rsidP="00C96358" w:rsidR="00C96358">
      <w:pPr>
        <w:pStyle w:val="SudNaziv"/>
      </w:pPr>
    </w:p>
    <w:p w:rsidRDefault="00B04520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9 </w:t>
      </w:r>
      <w:proofErr w:type="spellStart"/>
      <w:r>
        <w:rPr>
          <w:rFonts w:cs="Times New Roman" w:eastAsia="Times New Roman"/>
          <w:lang w:eastAsia="hr-HR"/>
        </w:rPr>
        <w:t>Stpn</w:t>
      </w:r>
      <w:proofErr w:type="spellEnd"/>
      <w:r>
        <w:rPr>
          <w:rFonts w:cs="Times New Roman" w:eastAsia="Times New Roman"/>
          <w:lang w:eastAsia="hr-HR"/>
        </w:rPr>
        <w:t>-31</w:t>
      </w:r>
      <w:r w:rsidR="00C96358">
        <w:rPr>
          <w:rFonts w:cs="Times New Roman" w:eastAsia="Times New Roman"/>
          <w:lang w:eastAsia="hr-HR"/>
        </w:rPr>
        <w:t>/2016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dužnika  </w:t>
      </w:r>
      <w:r w:rsidR="00B04520" w:rsidRPr="00B04520">
        <w:rPr>
          <w:rFonts w:cs="Times New Roman" w:eastAsia="Times New Roman"/>
          <w:lang w:eastAsia="hr-HR"/>
        </w:rPr>
        <w:t>PRIMOŠTEN d.d.</w:t>
      </w:r>
      <w:r w:rsidR="00B04520">
        <w:rPr>
          <w:rFonts w:cs="Times New Roman" w:eastAsia="Times New Roman"/>
          <w:lang w:eastAsia="hr-HR"/>
        </w:rPr>
        <w:t xml:space="preserve"> iz Primoštena, </w:t>
      </w:r>
      <w:proofErr w:type="spellStart"/>
      <w:r w:rsidR="00B04520">
        <w:rPr>
          <w:rFonts w:cs="Times New Roman" w:eastAsia="Times New Roman"/>
          <w:lang w:eastAsia="hr-HR"/>
        </w:rPr>
        <w:t>Raduča</w:t>
      </w:r>
      <w:proofErr w:type="spellEnd"/>
      <w:r w:rsidR="00B04520">
        <w:rPr>
          <w:rFonts w:cs="Times New Roman" w:eastAsia="Times New Roman"/>
          <w:lang w:eastAsia="hr-HR"/>
        </w:rPr>
        <w:t xml:space="preserve"> </w:t>
      </w:r>
      <w:proofErr w:type="spellStart"/>
      <w:r w:rsidR="00B04520">
        <w:rPr>
          <w:rFonts w:cs="Times New Roman" w:eastAsia="Times New Roman"/>
          <w:lang w:eastAsia="hr-HR"/>
        </w:rPr>
        <w:t>bb</w:t>
      </w:r>
      <w:proofErr w:type="spellEnd"/>
      <w:r w:rsidR="00B04520">
        <w:rPr>
          <w:rFonts w:cs="Times New Roman" w:eastAsia="Times New Roman"/>
          <w:lang w:eastAsia="hr-HR"/>
        </w:rPr>
        <w:t xml:space="preserve">, OIB: </w:t>
      </w:r>
      <w:r w:rsidR="00B04520" w:rsidRPr="00B04520">
        <w:rPr>
          <w:rFonts w:cs="Times New Roman" w:eastAsia="Times New Roman"/>
          <w:lang w:eastAsia="hr-HR"/>
        </w:rPr>
        <w:t>77587041388</w:t>
      </w:r>
      <w:r w:rsidR="00B04520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 xml:space="preserve">dana </w:t>
      </w:r>
      <w:r w:rsidR="00B04520">
        <w:rPr>
          <w:rFonts w:cs="Times New Roman" w:eastAsia="Times New Roman"/>
          <w:lang w:eastAsia="hr-HR"/>
        </w:rPr>
        <w:t>14. listopada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nad dužnikom </w:t>
      </w:r>
      <w:r w:rsidR="00B04520" w:rsidRPr="00B04520">
        <w:rPr>
          <w:rFonts w:cs="Times New Roman" w:eastAsia="Times New Roman"/>
          <w:lang w:eastAsia="hr-HR"/>
        </w:rPr>
        <w:t>PRIMOŠTEN d.d.</w:t>
      </w:r>
      <w:r w:rsidR="00B04520">
        <w:rPr>
          <w:rFonts w:cs="Times New Roman" w:eastAsia="Times New Roman"/>
          <w:lang w:eastAsia="hr-HR"/>
        </w:rPr>
        <w:t xml:space="preserve"> iz Primoštena, </w:t>
      </w:r>
      <w:proofErr w:type="spellStart"/>
      <w:r w:rsidR="00B04520">
        <w:rPr>
          <w:rFonts w:cs="Times New Roman" w:eastAsia="Times New Roman"/>
          <w:lang w:eastAsia="hr-HR"/>
        </w:rPr>
        <w:t>Raduča</w:t>
      </w:r>
      <w:proofErr w:type="spellEnd"/>
      <w:r w:rsidR="00B04520">
        <w:rPr>
          <w:rFonts w:cs="Times New Roman" w:eastAsia="Times New Roman"/>
          <w:lang w:eastAsia="hr-HR"/>
        </w:rPr>
        <w:t xml:space="preserve"> </w:t>
      </w:r>
      <w:proofErr w:type="spellStart"/>
      <w:r w:rsidR="00B04520">
        <w:rPr>
          <w:rFonts w:cs="Times New Roman" w:eastAsia="Times New Roman"/>
          <w:lang w:eastAsia="hr-HR"/>
        </w:rPr>
        <w:t>bb</w:t>
      </w:r>
      <w:proofErr w:type="spellEnd"/>
      <w:r w:rsidR="00B04520">
        <w:rPr>
          <w:rFonts w:cs="Times New Roman" w:eastAsia="Times New Roman"/>
          <w:lang w:eastAsia="hr-HR"/>
        </w:rPr>
        <w:t xml:space="preserve">, OIB: </w:t>
      </w:r>
      <w:r w:rsidR="00B04520" w:rsidRPr="00B04520">
        <w:rPr>
          <w:rFonts w:cs="Times New Roman" w:eastAsia="Times New Roman"/>
          <w:lang w:eastAsia="hr-HR"/>
        </w:rPr>
        <w:t>77587041388</w:t>
      </w:r>
      <w:r>
        <w:rPr>
          <w:rFonts w:cs="Times New Roman" w:eastAsia="Times New Roman"/>
          <w:lang w:eastAsia="hr-HR"/>
        </w:rPr>
        <w:t>,  za dan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B04520" w:rsidP="00C96358" w:rsidR="00C9635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17. studenog 2016. godine u 12</w:t>
      </w:r>
      <w:r w:rsidR="00C96358">
        <w:rPr>
          <w:rFonts w:cs="Times New Roman" w:eastAsia="Times New Roman"/>
          <w:b/>
          <w:lang w:eastAsia="hr-HR"/>
        </w:rPr>
        <w:t>,00 sati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prostorijama Trgovačkog suda u Zadru, Stalna služba u </w:t>
      </w:r>
      <w:r>
        <w:rPr>
          <w:rFonts w:cs="Times New Roman" w:eastAsia="Times New Roman"/>
          <w:b/>
          <w:lang w:eastAsia="hr-HR"/>
        </w:rPr>
        <w:t>Šibeniku</w:t>
      </w:r>
      <w:r>
        <w:rPr>
          <w:rFonts w:cs="Times New Roman" w:eastAsia="Times New Roman"/>
          <w:lang w:eastAsia="hr-HR"/>
        </w:rPr>
        <w:t>, Stjepana Radića 81, sudnica br. 212.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dana </w:t>
      </w:r>
      <w:r w:rsidR="00B04520">
        <w:rPr>
          <w:rFonts w:cs="Times New Roman" w:eastAsia="Times New Roman"/>
          <w:lang w:eastAsia="hr-HR"/>
        </w:rPr>
        <w:t>14. listopada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1E3FF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Terezija Goreta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 :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dužniku,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oglasna ploča, oglas,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FINA RC Zagreb, </w:t>
      </w:r>
      <w:r w:rsidR="005D43A2">
        <w:rPr>
          <w:rFonts w:cs="Times New Roman" w:eastAsia="Times New Roman"/>
          <w:lang w:eastAsia="hr-HR"/>
        </w:rPr>
        <w:t>oglas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pStyle w:val="SudSjedite"/>
      </w:pPr>
      <w:r>
        <w:tab/>
      </w:r>
    </w:p>
    <w:p w:rsidRDefault="00C96358" w:rsidP="00C96358" w:rsidR="00C96358">
      <w:pPr>
        <w:pStyle w:val="Naslovdokumenta"/>
      </w:pPr>
    </w:p>
    <w:p w:rsidRDefault="00C96358" w:rsidP="00C96358" w:rsidR="00C96358">
      <w:pPr>
        <w:pStyle w:val="Poetniodjeljak"/>
      </w:pPr>
    </w:p>
    <w:p w:rsidRDefault="00C96358" w:rsidP="00C96358" w:rsidR="00C96358">
      <w:pPr>
        <w:pStyle w:val="NormaleSPIS"/>
        <w:rPr>
          <w:noProof/>
        </w:rPr>
      </w:pPr>
    </w:p>
    <w:p w:rsidRDefault="00C96358" w:rsidP="00C96358" w:rsidR="00C96358">
      <w:pPr>
        <w:pStyle w:val="ZapisniarPotpis"/>
      </w:pPr>
    </w:p>
    <w:p w:rsidRDefault="00916B6B" w:rsidR="00916B6B"/>
    <w:sectPr w:rsidR="00916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85A"/>
    <w:rsid w:val="0011281F"/>
    <w:rsid w:val="001E3FFB"/>
    <w:rsid w:val="005D43A2"/>
    <w:rsid w:val="008D485A"/>
    <w:rsid w:val="00916B6B"/>
    <w:rsid w:val="00B04520"/>
    <w:rsid w:val="00C96358"/>
    <w:rsid w:val="00F9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5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C9635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C963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963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5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C9635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C963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963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2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26.9.16.</izvorni_sadrzaj>
    <derivirana_varijabla naziv="DomainObject.Predmet.PrimjedbaSuca_1">- uvid 26.9.16.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PRIMOŠTEN dioničko društvo za hotelijerstvo i trgovinu; CIB Bank Zrt - vjerovnik</izvorni_sadrzaj>
    <derivirana_varijabla naziv="DomainObject.Predmet.StrankaFormated_1">  PRIMOŠTEN dioničko društvo za hotelijerstvo i trgovinu; CIB Bank Zrt - vjerovnik</derivirana_varijabla>
  </DomainObject.Predmet.StrankaFormated>
  <DomainObject.Predmet.StrankaFormatedOIB>
    <izvorni_sadrzaj>  PRIMOŠTEN dioničko društvo za hotelijerstvo i trgovinu, OIB 77587041388; CIB Bank Zrt - vjerovnik, OIB 39439014454</izvorni_sadrzaj>
    <derivirana_varijabla naziv="DomainObject.Predmet.StrankaFormatedOIB_1">  PRIMOŠTEN dioničko društvo za hotelijerstvo i trgovinu, OIB 77587041388; CIB Bank Zrt - vjerovnik, OIB 39439014454</derivirana_varijabla>
  </DomainObject.Predmet.StrankaFormatedOIB>
  <DomainObject.Predmet.StrankaFormatedWithAdress>
    <izvorni_sadrzaj> PRIMOŠTEN dioničko društvo za hotelijerstvo i trgovinu, Raduča 11, 22202 Primošten; CIB Bank Zrt - vjerovnik, Medve u. 4-14, Budimpešta</izvorni_sadrzaj>
    <derivirana_varijabla naziv="DomainObject.Predmet.StrankaFormatedWithAdress_1"> PRIMOŠTEN dioničko društvo za hotelijerstvo i trgovinu, Raduča 11, 22202 Primošten; CIB Bank Zrt - vjerovnik, Medve u. 4-14, Budimpešta</derivirana_varijabla>
  </DomainObject.Predmet.StrankaFormatedWithAdress>
  <DomainObject.Predmet.StrankaFormatedWithAdressOIB>
    <izvorni_sadrzaj> PRIMOŠTEN dioničko društvo za hotelijerstvo i trgovinu, OIB 77587041388, Raduča 11, 22202 Primošten; CIB Bank Zrt - vjerovnik, OIB 39439014454, Medve u. 4-14, Budimpešta</izvorni_sadrzaj>
    <derivirana_varijabla naziv="DomainObject.Predmet.StrankaFormatedWithAdressOIB_1"> PRIMOŠTEN dioničko društvo za hotelijerstvo i trgovinu, OIB 77587041388, Raduča 11, 22202 Primošten; CIB Bank Zrt - vjerovnik, OIB 39439014454, Medve u. 4-14, Budimpešta</derivirana_varijabla>
  </DomainObject.Predmet.StrankaFormatedWithAdressOIB>
  <DomainObject.Predmet.StrankaWithAdress>
    <izvorni_sadrzaj>PRIMOŠTEN dioničko društvo za hotelijerstvo i trgovinu Raduča 11,22202 Primošten,CIB Bank Zrt - vjerovnik Medve u. 4-14,Budimpešta</izvorni_sadrzaj>
    <derivirana_varijabla naziv="DomainObject.Predmet.StrankaWithAdress_1">PRIMOŠTEN dioničko društvo za hotelijerstvo i trgovinu Raduča 11,22202 Primošten,CIB Bank Zrt - vjerovnik Medve u. 4-14,Budimpešta</derivirana_varijabla>
  </DomainObject.Predmet.StrankaWithAdress>
  <DomainObject.Predmet.StrankaWithAdressOIB>
    <izvorni_sadrzaj>PRIMOŠTEN dioničko društvo za hotelijerstvo i trgovinu, OIB 77587041388, Raduča 11,22202 Primošten,CIB Bank Zrt - vjerovnik, OIB 39439014454, Medve u. 4-14,Budimpešta</izvorni_sadrzaj>
    <derivirana_varijabla naziv="DomainObject.Predmet.StrankaWithAdressOIB_1">PRIMOŠTEN dioničko društvo za hotelijerstvo i trgovinu, OIB 77587041388, Raduča 11,22202 Primošten,CIB Bank Zrt - vjerovnik, OIB 39439014454, Medve u. 4-14,Budimpešta</derivirana_varijabla>
  </DomainObject.Predmet.StrankaWithAdressOIB>
  <DomainObject.Predmet.StrankaNazivFormated>
    <izvorni_sadrzaj>PRIMOŠTEN dioničko društvo za hotelijerstvo i trgovinu,CIB Bank Zrt - vjerovnik</izvorni_sadrzaj>
    <derivirana_varijabla naziv="DomainObject.Predmet.StrankaNazivFormated_1">PRIMOŠTEN dioničko društvo za hotelijerstvo i trgovinu,CIB Bank Zrt - vjerovnik</derivirana_varijabla>
  </DomainObject.Predmet.StrankaNazivFormated>
  <DomainObject.Predmet.StrankaNazivFormatedOIB>
    <izvorni_sadrzaj>PRIMOŠTEN dioničko društvo za hotelijerstvo i trgovinu, OIB 77587041388,CIB Bank Zrt - vjerovnik, OIB 39439014454</izvorni_sadrzaj>
    <derivirana_varijabla naziv="DomainObject.Predmet.StrankaNazivFormatedOIB_1">PRIMOŠTEN dioničko društvo za hotelijerstvo i trgovinu, OIB 77587041388,CIB Bank Zrt - vjerovnik, OIB 39439014454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PRIMOŠTEN dioničko društvo za hotelijerstvo i trgovinu</item>
      <item>CIB Bank Zrt - vjerovnik</item>
    </izvorni_sadrzaj>
    <derivirana_varijabla naziv="DomainObject.Predmet.StrankaListFormated_1">
      <item>PRIMOŠTEN dioničko društvo za hotelijerstvo i trgovinu</item>
      <item>CIB Bank Zrt - vjerovnik</item>
    </derivirana_varijabla>
  </DomainObject.Predmet.StrankaListFormated>
  <DomainObject.Predmet.StrankaListFormatedOIB>
    <izvorni_sadrzaj>
      <item>PRIMOŠTEN dioničko društvo za hotelijerstvo i trgovinu, OIB 77587041388</item>
      <item>CIB Bank Zrt - vjerovnik, OIB 39439014454</item>
    </izvorni_sadrzaj>
    <derivirana_varijabla naziv="DomainObject.Predmet.StrankaListFormatedOIB_1">
      <item>PRIMOŠTEN dioničko društvo za hotelijerstvo i trgovinu, OIB 77587041388</item>
      <item>CIB Bank Zrt - vjerovnik, OIB 39439014454</item>
    </derivirana_varijabla>
  </DomainObject.Predmet.StrankaListFormatedOIB>
  <DomainObject.Predmet.StrankaListFormatedWithAdress>
    <izvorni_sadrzaj>
      <item>PRIMOŠTEN dioničko društvo za hotelijerstvo i trgovinu, Raduča 11, 22202 Primošten</item>
      <item>CIB Bank Zrt - vjerovnik, Medve u. 4-14, Budimpešta</item>
    </izvorni_sadrzaj>
    <derivirana_varijabla naziv="DomainObject.Predmet.StrankaListFormatedWithAdress_1">
      <item>PRIMOŠTEN dioničko društvo za hotelijerstvo i trgovinu, Raduča 11, 22202 Primošten</item>
      <item>CIB Bank Zrt - vjerovnik, Medve u. 4-14, Budimpešta</item>
    </derivirana_varijabla>
  </DomainObject.Predmet.StrankaListFormatedWithAdress>
  <DomainObject.Predmet.StrankaListFormatedWithAdressOIB>
    <izvorni_sadrzaj>
      <item>PRIMOŠTEN dioničko društvo za hotelijerstvo i trgovinu, OIB 77587041388, Raduča 11, 22202 Primošten</item>
      <item>CIB Bank Zrt - vjerovnik, OIB 39439014454, Medve u. 4-14, Budimpešta</item>
    </izvorni_sadrzaj>
    <derivirana_varijabla naziv="DomainObject.Predmet.StrankaListFormatedWithAdressOIB_1">
      <item>PRIMOŠTEN dioničko društvo za hotelijerstvo i trgovinu, OIB 77587041388, Raduča 11, 22202 Primošten</item>
      <item>CIB Bank Zrt - vjerovnik, OIB 39439014454, Medve u. 4-14, Budimpešta</item>
    </derivirana_varijabla>
  </DomainObject.Predmet.StrankaListFormatedWithAdressOIB>
  <DomainObject.Predmet.StrankaListNazivFormated>
    <izvorni_sadrzaj>
      <item>PRIMOŠTEN dioničko društvo za hotelijerstvo i trgovinu</item>
      <item>CIB Bank Zrt - vjerovnik</item>
    </izvorni_sadrzaj>
    <derivirana_varijabla naziv="DomainObject.Predmet.StrankaListNazivFormated_1">
      <item>PRIMOŠTEN dioničko društvo za hotelijerstvo i trgovinu</item>
      <item>CIB Bank Zrt - vjerovnik</item>
    </derivirana_varijabla>
  </DomainObject.Predmet.StrankaListNazivFormated>
  <DomainObject.Predmet.StrankaListNazivFormatedOIB>
    <izvorni_sadrzaj>
      <item>PRIMOŠTEN dioničko društvo za hotelijerstvo i trgovinu, OIB 77587041388</item>
      <item>CIB Bank Zrt - vjerovnik, OIB 39439014454</item>
    </izvorni_sadrzaj>
    <derivirana_varijabla naziv="DomainObject.Predmet.StrankaListNazivFormatedOIB_1">
      <item>PRIMOŠTEN dioničko društvo za hotelijerstvo i trgovinu, OIB 77587041388</item>
      <item>CIB Bank Zrt - vjerovnik, OIB 39439014454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ŠAVORIĆ &amp; PARTNERI odvjetničko društvo, d.o.o.</item>
    </izvorni_sadrzaj>
    <derivirana_varijabla naziv="DomainObject.Predmet.OstaliListFormated_1">
      <item>ŠAVORIĆ &amp; PARTNERI odvjetničko društvo, d.o.o.</item>
    </derivirana_varijabla>
  </DomainObject.Predmet.OstaliListFormated>
  <DomainObject.Predmet.OstaliListFormatedOIB>
    <izvorni_sadrzaj>
      <item>ŠAVORIĆ &amp; PARTNERI odvjetničko društvo, d.o.o., OIB 76399409042</item>
    </izvorni_sadrzaj>
    <derivirana_varijabla naziv="DomainObject.Predmet.OstaliListFormatedOIB_1">
      <item>ŠAVORIĆ &amp; PARTNERI odvjetničko društvo, d.o.o., OIB 76399409042</item>
    </derivirana_varijabla>
  </DomainObject.Predmet.OstaliListFormatedOIB>
  <DomainObject.Predmet.OstaliListFormatedWithAdress>
    <izvorni_sadrzaj>
      <item>ŠAVORIĆ &amp; PARTNERI odvjetničko društvo, d.o.o., Ilica 1/A, Zagreb</item>
    </izvorni_sadrzaj>
    <derivirana_varijabla naziv="DomainObject.Predmet.OstaliListFormatedWithAdress_1">
      <item>ŠAVORIĆ &amp; PARTNERI odvjetničko društvo, d.o.o., Ilica 1/A, Zagreb</item>
    </derivirana_varijabla>
  </DomainObject.Predmet.OstaliListFormatedWithAdress>
  <DomainObject.Predmet.OstaliListFormatedWithAdressOIB>
    <izvorni_sadrzaj>
      <item>ŠAVORIĆ &amp; PARTNERI odvjetničko društvo, d.o.o., OIB 76399409042, Ilica 1/A, Zagreb</item>
    </izvorni_sadrzaj>
    <derivirana_varijabla naziv="DomainObject.Predmet.OstaliListFormatedWithAdressOIB_1">
      <item>ŠAVORIĆ &amp; PARTNERI odvjetničko društvo, d.o.o., OIB 76399409042, Ilica 1/A, Zagreb</item>
    </derivirana_varijabla>
  </DomainObject.Predmet.OstaliListFormatedWithAdressOIB>
  <DomainObject.Predmet.OstaliListNazivFormated>
    <izvorni_sadrzaj>
      <item>ŠAVORIĆ &amp; PARTNERI odvjetničko društvo, d.o.o.</item>
    </izvorni_sadrzaj>
    <derivirana_varijabla naziv="DomainObject.Predmet.OstaliListNazivFormated_1">
      <item>ŠAVORIĆ &amp; PARTNERI odvjetničko društvo, d.o.o.</item>
    </derivirana_varijabla>
  </DomainObject.Predmet.OstaliListNazivFormated>
  <DomainObject.Predmet.OstaliListNazivFormatedOIB>
    <izvorni_sadrzaj>
      <item>ŠAVORIĆ &amp; PARTNERI odvjetničko društvo, d.o.o., OIB 76399409042</item>
    </izvorni_sadrzaj>
    <derivirana_varijabla naziv="DomainObject.Predmet.OstaliListNazivFormatedOIB_1"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PRIMOŠTEN dioničko društvo za hotelijerstvo i trgovinu i dr.</izvorni_sadrzaj>
    <derivirana_varijabla naziv="DomainObject.Predmet.StrankaIDrugi_1">PRIMOŠTEN dioničko društvo za hotelijerstvo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PRIMOŠTEN dioničko društvo za hotelijerstvo i trgovinu, OIB 77587041388, Raduča 11, 22202 Primošten i dr.</izvorni_sadrzaj>
    <derivirana_varijabla naziv="DomainObject.Predmet.StrankaIDrugiAdressOIB_1">PRIMOŠTEN dioničko društvo za hotelijerstvo i trgovinu, OIB 77587041388, Raduča 11, 22202 Primošten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dioničko društvo za hotelijerstvo i trgovinu</item>
      <item>CIB Bank Zrt - vjerovnik</item>
      <item>ŠAVORIĆ &amp; PARTNERI odvjetničko društvo, d.o.o.</item>
    </izvorni_sadrzaj>
    <derivirana_varijabla naziv="DomainObject.Predmet.SudioniciListNaziv_1">
      <item>PRIMOŠTEN dioničko društvo za hotelijerstvo i trgovinu</item>
      <item>CIB Bank Zrt - vjerovnik</item>
      <item>ŠAVORIĆ &amp; PARTNERI odvjetničko društvo, d.o.o.</item>
    </derivirana_varijabla>
  </DomainObject.Predmet.SudioniciListNaziv>
  <DomainObject.Predmet.SudioniciListAdressOIB>
    <izvorni_sadrzaj>
      <item>PRIMOŠTEN dioničko društvo za hotelijerstvo i trgovinu, OIB 77587041388, Raduča 11,22202 Primošten</item>
      <item>CIB Bank Zrt - vjerovnik, OIB 39439014454, Medve u. 4-14,Budimpešta</item>
      <item>ŠAVORIĆ &amp; PARTNERI odvjetničko društvo, d.o.o., OIB 76399409042, Ilica 1/A,Zagreb</item>
    </izvorni_sadrzaj>
    <derivirana_varijabla naziv="DomainObject.Predmet.SudioniciListAdressOIB_1">
      <item>PRIMOŠTEN dioničko društvo za hotelijerstvo i trgovinu, OIB 77587041388, Raduča 11,22202 Primošten</item>
      <item>CIB Bank Zrt - vjerovnik, OIB 39439014454, Medve u. 4-14,Budimpešta</item>
      <item>ŠAVORIĆ &amp; PARTNERI odvjetničko društvo, d.o.o., OIB 76399409042, Ilica 1/A,Zagreb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77587041388</item>
      <item>, OIB 39439014454</item>
      <item>, OIB 76399409042</item>
    </izvorni_sadrzaj>
    <derivirana_varijabla naziv="DomainObject.Predmet.SudioniciListNazivOIB_1">
      <item>, OIB 77587041388</item>
      <item>, OIB 39439014454</item>
      <item>, OIB 76399409042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867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2016-10-14T07:45:00Z</dcterms:created>
  <dc:creator>Marina Gulin</dc:creator>
  <cp:lastModifiedBy>Marina Gulin</cp:lastModifiedBy>
  <cp:lastPrinted>2016-10-14T10:50:00Z</cp:lastPrinted>
  <dcterms:modified xmlns:xsi="http://www.w3.org/2001/XMLSchema-instance" xsi:type="dcterms:W3CDTF">2016-10-14T11:11:00Z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