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35fc" w14:paraId="c5135fc" w:rsidRDefault="00EC11E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11E9" w:rsidP="00EC11E9" w:rsidR="00AE649C">
      <w:pPr>
        <w:pStyle w:val="NormaleSPIS"/>
        <w:spacing w:after="0"/>
      </w:pPr>
      <w:r>
        <w:t xml:space="preserve">         Republika Hrvatska</w:t>
      </w:r>
    </w:p>
    <w:p w:rsidRDefault="00EC11E9" w:rsidP="00EC11E9" w:rsidR="00EC11E9">
      <w:pPr>
        <w:pStyle w:val="NormaleSPIS"/>
        <w:spacing w:after="0"/>
      </w:pPr>
      <w:r>
        <w:t xml:space="preserve">      Trgovački sud u Bjelovaru</w:t>
      </w:r>
    </w:p>
    <w:p w:rsidRDefault="00EC11E9" w:rsidP="00EC11E9" w:rsidR="00EC11E9">
      <w:pPr>
        <w:pStyle w:val="NormaleSPIS"/>
        <w:spacing w:after="0"/>
      </w:pPr>
      <w:r>
        <w:t>Bjelovar, Šetalište dr.I.Lebovića 42.</w:t>
      </w:r>
    </w:p>
    <w:p w:rsidRDefault="00EC11E9" w:rsidP="00EC11E9" w:rsidR="00EC11E9">
      <w:pPr>
        <w:jc w:val="right"/>
      </w:pPr>
      <w:r>
        <w:t>Poslovni broj:7 St-380/2017-12</w:t>
      </w:r>
    </w:p>
    <w:p w:rsidRDefault="00EC11E9" w:rsidP="00EC11E9" w:rsidR="00EC11E9">
      <w:pPr>
        <w:jc w:val="center"/>
        <w:rPr>
          <w:b/>
        </w:rPr>
      </w:pPr>
    </w:p>
    <w:p w:rsidRDefault="00EC11E9" w:rsidP="00EC11E9" w:rsidR="00EC11E9">
      <w:pPr>
        <w:jc w:val="center"/>
      </w:pPr>
      <w:r>
        <w:t>U  I M E  R E P U B L I K E   H R V A T  S K E</w:t>
      </w:r>
    </w:p>
    <w:p w:rsidRDefault="00EC11E9" w:rsidP="00EC11E9" w:rsidR="00EC11E9">
      <w:pPr>
        <w:jc w:val="center"/>
        <w:rPr>
          <w:b/>
        </w:rPr>
      </w:pPr>
      <w:r>
        <w:t xml:space="preserve"> R J E Š E N J E</w:t>
      </w:r>
    </w:p>
    <w:p w:rsidRDefault="00EC11E9" w:rsidP="00EC11E9" w:rsidR="00EC11E9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AGENS d.o.o. za proizvodnju, trgovinu i promidžbu iz Turčina, Zagrebačka 9, MBS 070075608, OIB 84719169168, 8. lipnja 2018. </w:t>
      </w:r>
    </w:p>
    <w:p w:rsidRDefault="00EC11E9" w:rsidP="00EC11E9" w:rsidR="00EC11E9">
      <w:pPr>
        <w:jc w:val="center"/>
      </w:pPr>
      <w:r>
        <w:t>r i j e š i o   j e</w:t>
      </w:r>
    </w:p>
    <w:p w:rsidRDefault="00EC11E9" w:rsidP="00EC11E9" w:rsidR="00EC11E9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AGENS d.o.o. za proizvodnju, trgovinu i promidžbu iz Turčina, Zagrebačka 9, MBS 070075608, OIB 84719169168.</w:t>
      </w:r>
    </w:p>
    <w:p w:rsidRDefault="00EC11E9" w:rsidP="00EC11E9" w:rsidR="00EC11E9">
      <w:pPr>
        <w:jc w:val="both"/>
      </w:pPr>
      <w:r>
        <w:tab/>
        <w:t xml:space="preserve">2.Za stečajnog upravitelja imenuje se </w:t>
      </w:r>
      <w:r>
        <w:rPr>
          <w:noProof/>
        </w:rPr>
        <w:t>BRANKO SMRTIĆ iz Virja, A.Mihanovića 116, OIB 267618029990.</w:t>
      </w:r>
      <w:r>
        <w:t xml:space="preserve"> </w:t>
      </w:r>
    </w:p>
    <w:p w:rsidRDefault="00EC11E9" w:rsidP="00EC11E9" w:rsidR="00EC11E9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AGENS d.o.o. za proizvodnju, trgovinu i promidžbu iz Turčina, Zagrebačka 9, MBS 070075608, OIB 84719169168.</w:t>
      </w:r>
    </w:p>
    <w:p w:rsidRDefault="00EC11E9" w:rsidP="00EC11E9" w:rsidR="00EC11E9">
      <w:pPr>
        <w:jc w:val="both"/>
        <w:rPr>
          <w:b/>
        </w:rPr>
      </w:pPr>
      <w:r>
        <w:tab/>
        <w:t>4.Stečajni postupak je otvoren i zaključen s danom 8. lipnja 2018. godine u</w:t>
      </w:r>
      <w:r>
        <w:rPr>
          <w:b/>
        </w:rPr>
        <w:t xml:space="preserve"> </w:t>
      </w:r>
      <w:r>
        <w:t>08,20 sati, kada je ovo rješenje stavljeno na e-oglasnu ploču ovog suda.</w:t>
      </w:r>
    </w:p>
    <w:p w:rsidRDefault="00EC11E9" w:rsidP="00EC11E9" w:rsidR="00EC11E9">
      <w:pPr>
        <w:jc w:val="both"/>
      </w:pPr>
      <w:r>
        <w:tab/>
        <w:t>5.Nakon pravomoćnosti ovoga rješenja stečajni dužnik će se brisati iz sudskog registra.</w:t>
      </w:r>
    </w:p>
    <w:p w:rsidRDefault="00EC11E9" w:rsidP="00EC11E9" w:rsidR="00EC11E9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EC11E9" w:rsidP="00EC11E9" w:rsidR="00EC11E9">
      <w:pPr>
        <w:jc w:val="center"/>
        <w:rPr>
          <w:b/>
        </w:rPr>
      </w:pPr>
      <w:r>
        <w:t>Obrazloženje</w:t>
      </w:r>
    </w:p>
    <w:p w:rsidRDefault="00EC11E9" w:rsidP="00EC11E9" w:rsidR="00EC11E9">
      <w:pPr>
        <w:jc w:val="both"/>
      </w:pPr>
      <w:r>
        <w:tab/>
        <w:t xml:space="preserve">Na prijedlog predlagatelja REPUBLIKE HRVATSKE, Ministarstva financija, Porezne uprave, Područni ured Sjeverna Hrvatska za otvaranje stečajnog postupka nad dužnikom AGENS d.o.o. za proizvodnju, trgovinu i promidžbu iz Turčina, Zagrebačka 9, MBS 070075608, OIB 84719169168, sud je pokrenuo postupak radi utvrđivanja uvjeta za otvaranje stečajnog postupka nad dužnikom, te u tom postupku utvrdio da dužnik nema imovine kojom bi se mogli pokriti troškovi stečajnog postupka, slijedom čega je svojim rješenjem 7 St-380/2017-11 od dana 07.05.2018.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</w:t>
      </w:r>
    </w:p>
    <w:p w:rsidRDefault="00EC11E9" w:rsidP="00EC11E9" w:rsidR="00EC11E9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EC11E9" w:rsidP="00EC11E9" w:rsidR="00EC11E9">
      <w:pPr>
        <w:jc w:val="right"/>
      </w:pPr>
      <w:r>
        <w:t>Poslovni broj:7 St-380/2017-12</w:t>
      </w:r>
    </w:p>
    <w:p w:rsidRDefault="00EC11E9" w:rsidP="00EC11E9" w:rsidR="00EC11E9">
      <w:pPr>
        <w:jc w:val="both"/>
      </w:pPr>
      <w:r>
        <w:t xml:space="preserve">postupka ne predujme zatraženi iznos za namirenje pokrića troškova stečajnog postupka. Taj poziv i rješenje objavljeni su na e-oglasnoj ploči Trgovačkog suda u Bjelovaru dana 08.05.2018.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EC11E9" w:rsidP="00EC11E9" w:rsidR="00EC11E9">
      <w:pPr>
        <w:ind w:firstLine="720"/>
        <w:jc w:val="center"/>
      </w:pPr>
      <w:r>
        <w:t xml:space="preserve">Bjelovar 8. lipnja 2018. </w:t>
      </w:r>
    </w:p>
    <w:p w:rsidRDefault="00EC11E9" w:rsidP="00EC11E9" w:rsidR="00EC11E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EC11E9" w:rsidP="00EC11E9" w:rsidR="00EC11E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EC11E9" w:rsidP="00EC11E9" w:rsidR="00EC11E9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C11E9" w:rsidP="00EC11E9" w:rsidR="00EC11E9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C11E9" w:rsidP="00EC11E9" w:rsidR="00EC11E9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C11E9" w:rsidP="00EC11E9" w:rsidR="00EC11E9">
      <w:pPr>
        <w:jc w:val="both"/>
      </w:pPr>
    </w:p>
    <w:p w:rsidRDefault="00EC11E9" w:rsidP="00EC11E9" w:rsidR="00EC11E9">
      <w:pPr>
        <w:ind w:firstLine="720"/>
        <w:jc w:val="both"/>
      </w:pPr>
      <w:r>
        <w:tab/>
      </w:r>
    </w:p>
    <w:p w:rsidRDefault="00EC11E9" w:rsidP="00EC11E9" w:rsidR="00EC11E9">
      <w:pPr>
        <w:jc w:val="both"/>
      </w:pPr>
      <w:r>
        <w:tab/>
      </w:r>
    </w:p>
    <w:p w:rsidRDefault="00EC11E9" w:rsidP="00EC11E9" w:rsidR="00EC11E9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1E9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St-380/2017-12</izvorni_sadrzaj>
    <derivirana_varijabla naziv="DomainObject.Oznaka_1">St-380/2017-12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AGENS društvo s ograničenom odgovornošću za proizvodnju, trgovinu i promidžbu zastupanog po punomoćniku Željko Keškić</izvorni_sadrzaj>
    <derivirana_varijabla naziv="DomainObject.Predmet.ProtustrankaFormated_1">  AGENS društvo s ograničenom odgovornošću za proizvodnju, trgovinu i promidžbu zastupanog po punomoćniku Željko Keškić</derivirana_varijabla>
  </DomainObject.Predmet.ProtustrankaFormated>
  <DomainObject.Predmet.ProtustrankaFormatedOIB>
    <izvorni_sadrzaj>  AGENS društvo s ograničenom odgovornošću za proizvodnju, trgovinu i promidžbu, OIB 84719169168 zastupanog po punomoćniku Željko Keškić</izvorni_sadrzaj>
    <derivirana_varijabla naziv="DomainObject.Predmet.ProtustrankaFormatedOIB_1">  AGENS društvo s ograničenom odgovornošću za proizvodnju, trgovinu i promidžbu, OIB 84719169168 zastupanog po punomoćniku Željko Keškić</derivirana_varijabla>
  </DomainObject.Predmet.ProtustrankaFormatedOIB>
  <DomainObject.Predmet.ProtustrankaFormatedWithAdress>
    <izvorni_sadrzaj> AGENS društvo s ograničenom odgovornošću za proizvodnju, trgovinu i promidžbu, Zagrebačka 9, 42204 Turčin zastupanog po punomoćniku Željko Keškić</izvorni_sadrzaj>
    <derivirana_varijabla naziv="DomainObject.Predmet.ProtustrankaFormatedWithAdress_1"> AGENS društvo s ograničenom odgovornošću za proizvodnju, trgovinu i promidžbu, Zagrebačka 9, 42204 Turčin zastupanog po punomoćniku Željko Keškić</derivirana_varijabla>
  </DomainObject.Predmet.ProtustrankaFormatedWithAdress>
  <DomainObject.Predmet.ProtustrankaFormatedWithAdressOIB>
    <izvorni_sadrzaj> AGENS društvo s ograničenom odgovornošću za proizvodnju, trgovinu i promidžbu, OIB 84719169168, Zagrebačka 9, 42204 Turčin zastupanog po punomoćniku Željko Keškić</izvorni_sadrzaj>
    <derivirana_varijabla naziv="DomainObject.Predmet.ProtustrankaFormatedWithAdressOIB_1"> AGENS društvo s ograničenom odgovornošću za proizvodnju, trgovinu i promidžbu, OIB 84719169168, Zagrebačka 9, 42204 Turčin zastupanog po punomoćniku Željko Keškić</derivirana_varijabla>
  </DomainObject.Predmet.ProtustrankaFormatedWithAdressOIB>
  <DomainObject.Predmet.ProtustrankaWithAdress>
    <izvorni_sadrzaj>AGENS društvo s ograničenom odgovornošću za proizvodnju, trgovinu i promidžbu Zagrebačka 9, 42204 Turčin</izvorni_sadrzaj>
    <derivirana_varijabla naziv="DomainObject.Predmet.ProtustrankaWithAdress_1">AGENS društvo s ograničenom odgovornošću za proizvodnju, trgovinu i promidžbu Zagrebačka 9, 42204 Turčin</derivirana_varijabla>
  </DomainObject.Predmet.ProtustrankaWithAdress>
  <DomainObject.Predmet.ProtustrankaWithAdressOIB>
    <izvorni_sadrzaj>AGENS društvo s ograničenom odgovornošću za proizvodnju, trgovinu i promidžbu, OIB 84719169168, Zagrebačka 9, 42204 Turčin</izvorni_sadrzaj>
    <derivirana_varijabla naziv="DomainObject.Predmet.ProtustrankaWithAdressOIB_1">AGENS društvo s ograničenom odgovornošću za proizvodnju, trgovinu i promidžbu, OIB 84719169168, Zagrebačka 9, 42204 Turčin</derivirana_varijabla>
  </DomainObject.Predmet.ProtustrankaWithAdressOIB>
  <DomainObject.Predmet.ProtustrankaNazivFormated>
    <izvorni_sadrzaj>AGENS društvo s ograničenom odgovornošću za proizvodnju, trgovinu i promidžbu</izvorni_sadrzaj>
    <derivirana_varijabla naziv="DomainObject.Predmet.ProtustrankaNazivFormated_1">AGENS društvo s ograničenom odgovornošću za proizvodnju, trgovinu i promidžbu</derivirana_varijabla>
  </DomainObject.Predmet.ProtustrankaNazivFormated>
  <DomainObject.Predmet.ProtustrankaNazivFormatedOIB>
    <izvorni_sadrzaj>AGENS društvo s ograničenom odgovornošću za proizvodnju, trgovinu i promidžbu, OIB 84719169168</izvorni_sadrzaj>
    <derivirana_varijabla naziv="DomainObject.Predmet.ProtustrankaNazivFormatedOIB_1">AGENS društvo s ograničenom odgovornošću za proizvodnju, trgovinu i promidžbu, OIB 84719169168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AGENS društvo s ograničenom odgovornošću za proizvodnju, trgovinu i promidžbu zastupanog po punomoćniku Željko Keškić</item>
    </izvorni_sadrzaj>
    <derivirana_varijabla naziv="DomainObject.Predmet.ProtuStrankaListFormated_1">
      <item>AGENS društvo s ograničenom odgovornošću za proizvodnju, trgovinu i promidžbu zastupanog po punomoćniku Željko Keškić</item>
    </derivirana_varijabla>
  </DomainObject.Predmet.ProtuStrankaListFormated>
  <DomainObject.Predmet.ProtuStrankaListFormatedOIB>
    <izvorni_sadrzaj>
      <item>AGENS društvo s ograničenom odgovornošću za proizvodnju, trgovinu i promidžbu, OIB 84719169168 zastupanog po punomoćniku Željko Keškić</item>
    </izvorni_sadrzaj>
    <derivirana_varijabla naziv="DomainObject.Predmet.ProtuStrankaListFormatedOIB_1">
      <item>AGENS društvo s ograničenom odgovornošću za proizvodnju, trgovinu i promidžbu, OIB 84719169168 zastupanog po punomoćniku Željko Keškić</item>
    </derivirana_varijabla>
  </DomainObject.Predmet.ProtuStrankaListFormatedOIB>
  <DomainObject.Predmet.ProtuStrankaListFormatedWithAdress>
    <izvorni_sadrzaj>
      <item>AGENS društvo s ograničenom odgovornošću za proizvodnju, trgovinu i promidžbu, Zagrebačka 9, 42204 Turčin zastupanog po punomoćniku Željko Keškić</item>
    </izvorni_sadrzaj>
    <derivirana_varijabla naziv="DomainObject.Predmet.ProtuStrankaListFormatedWithAdress_1">
      <item>AGENS društvo s ograničenom odgovornošću za proizvodnju, trgovinu i promidžbu, Zagrebačka 9, 42204 Turčin zastupanog po punomoćniku Željko Keškić</item>
    </derivirana_varijabla>
  </DomainObject.Predmet.ProtuStrankaListFormatedWithAdress>
  <DomainObject.Predmet.ProtuStrankaListFormatedWithAdressOIB>
    <izvorni_sadrzaj>
      <item>AGENS društvo s ograničenom odgovornošću za proizvodnju, trgovinu i promidžbu, OIB 84719169168, Zagrebačka 9, 42204 Turčin zastupanog po punomoćniku Željko Keškić</item>
    </izvorni_sadrzaj>
    <derivirana_varijabla naziv="DomainObject.Predmet.ProtuStrankaListFormatedWithAdressOIB_1">
      <item>AGENS društvo s ograničenom odgovornošću za proizvodnju, trgovinu i promidžbu, OIB 84719169168, Zagrebačka 9, 42204 Turčin zastupanog po punomoćniku Željko Keškić</item>
    </derivirana_varijabla>
  </DomainObject.Predmet.ProtuStrankaListFormatedWithAdressOIB>
  <DomainObject.Predmet.ProtuStrankaListNazivFormated>
    <izvorni_sadrzaj>
      <item>AGENS društvo s ograničenom odgovornošću za proizvodnju, trgovinu i promidžbu</item>
    </izvorni_sadrzaj>
    <derivirana_varijabla naziv="DomainObject.Predmet.ProtuStrankaListNazivFormated_1">
      <item>AGENS društvo s ograničenom odgovornošću za proizvodnju, trgovinu i promidžbu</item>
    </derivirana_varijabla>
  </DomainObject.Predmet.ProtuStrankaListNazivFormated>
  <DomainObject.Predmet.ProtuStrankaListNazivFormatedOIB>
    <izvorni_sadrzaj>
      <item>AGENS društvo s ograničenom odgovornošću za proizvodnju, trgovinu i promidžbu, OIB 84719169168</item>
    </izvorni_sadrzaj>
    <derivirana_varijabla naziv="DomainObject.Predmet.ProtuStrankaListNazivFormatedOIB_1">
      <item>AGENS društvo s ograničenom odgovornošću za proizvodnju, trgovinu i promidžbu, OIB 84719169168</item>
    </derivirana_varijabla>
  </DomainObject.Predmet.ProtuStrankaListNazivFormatedOIB>
  <DomainObject.Predmet.OstaliListFormated>
    <izvorni_sadrzaj>
      <item>Županijsko državno odvjetništvo u Varaždinu</item>
      <item>Željko Keškić punomoćnik sudionika u postupku AGENS društvo s ograničenom odgovornošću za proizvodnju, trgovinu i promidžbu</item>
    </izvorni_sadrzaj>
    <derivirana_varijabla naziv="DomainObject.Predmet.OstaliListFormated_1">
      <item>Županijsko državno odvjetništvo u Varaždinu</item>
      <item>Željko Keškić punomoćnik sudionika u postupku AGENS društvo s ograničenom odgovornošću za proizvodnju, trgovinu i promidžbu</item>
    </derivirana_varijabla>
  </DomainObject.Predmet.OstaliListFormated>
  <DomainObject.Predmet.OstaliListFormatedOIB>
    <izvorni_sadrzaj>
      <item>Županijsko državno odvjetništvo u Varaždinu, OIB 23987413075</item>
      <item>Željko Keškić, OIB 59834202701 punomoćnik sudionika u postupku AGENS društvo s ograničenom odgovornošću za proizvodnju, trgovinu i promidžbu</item>
    </izvorni_sadrzaj>
    <derivirana_varijabla naziv="DomainObject.Predmet.OstaliListFormatedOIB_1">
      <item>Županijsko državno odvjetništvo u Varaždinu, OIB 23987413075</item>
      <item>Željko Keškić, OIB 59834202701 punomoćnik sudionika u postupku AGENS društvo s ograničenom odgovornošću za proizvodnju, trgovinu i promidžbu</item>
    </derivirana_varijabla>
  </DomainObject.Predmet.OstaliListFormatedOIB>
  <DomainObject.Predmet.OstaliListFormatedWithAdress>
    <izvorni_sadrzaj>
      <item>Županijsko državno odvjetništvo u Varaždinu, B.Radića 2, 42000 Varaždin</item>
      <item>Željko Keškić, Trg J.Godrijana 3., 42204 Sveti Ilija punomoćnik sudionika u postupku AGENS društvo s ograničenom odgovornošću za proizvodnju, trgovinu i promidžbu</item>
    </izvorni_sadrzaj>
    <derivirana_varijabla naziv="DomainObject.Predmet.OstaliListFormatedWithAdress_1">
      <item>Županijsko državno odvjetništvo u Varaždinu, B.Radića 2, 42000 Varaždin</item>
      <item>Željko Keškić, Trg J.Godrijana 3., 42204 Sveti Ilija punomoćnik sudionika u postupku AGENS društvo s ograničenom odgovornošću za proizvodnju, trgovinu i promidžbu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Željko Keškić, OIB 59834202701, Trg J.Godrijana 3., 42204 Sveti Ilija punomoćnik sudionika u postupku AGENS društvo s ograničenom odgovornošću za proizvodnju, trgovinu i promidžbu</item>
    </izvorni_sadrzaj>
    <derivirana_varijabla naziv="DomainObject.Predmet.OstaliListFormatedWithAdressOIB_1">
      <item>Županijsko državno odvjetništvo u Varaždinu, OIB 23987413075, B.Radića 2, 42000 Varaždin</item>
      <item>Željko Keškić, OIB 59834202701, Trg J.Godrijana 3., 42204 Sveti Ilija punomoćnik sudionika u postupku AGENS društvo s ograničenom odgovornošću za proizvodnju, trgovinu i promidžbu</item>
    </derivirana_varijabla>
  </DomainObject.Predmet.OstaliListFormatedWithAdressOIB>
  <DomainObject.Predmet.OstaliListNazivFormated>
    <izvorni_sadrzaj>
      <item>Županijsko državno odvjetništvo u Varaždinu</item>
      <item>Željko Keškić</item>
    </izvorni_sadrzaj>
    <derivirana_varijabla naziv="DomainObject.Predmet.OstaliListNazivFormated_1">
      <item>Županijsko državno odvjetništvo u Varaždinu</item>
      <item>Željko Keškić</item>
    </derivirana_varijabla>
  </DomainObject.Predmet.OstaliListNazivFormated>
  <DomainObject.Predmet.OstaliListNazivFormatedOIB>
    <izvorni_sadrzaj>
      <item>Županijsko državno odvjetništvo u Varaždinu, OIB 23987413075</item>
      <item>Željko Keškić, OIB 59834202701</item>
    </izvorni_sadrzaj>
    <derivirana_varijabla naziv="DomainObject.Predmet.OstaliListNazivFormatedOIB_1">
      <item>Županijsko državno odvjetništvo u Varaždinu, OIB 23987413075</item>
      <item>Željko Keškić, OIB 59834202701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St-380/2017-12</izvorni_sadrzaj>
    <derivirana_varijabla naziv="DomainObject.PoslovniBrojDokumenta_1">St-380/2017-12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AGENS društvo s ograničenom odgovornošću za proizvodnju, trgovinu i promidžbu</izvorni_sadrzaj>
    <derivirana_varijabla naziv="DomainObject.Predmet.ProtustrankaIDrugi_1">AGENS društvo s ograničenom odgovornošću za proizvodnju, trgovinu i promidžbu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AGENS društvo s ograničenom odgovornošću za proizvodnju, trgovinu i promidžbu, OIB 84719169168, Zagrebačka 9, 42204 Turčin</izvorni_sadrzaj>
    <derivirana_varijabla naziv="DomainObject.Predmet.ProtustrankaIDrugiAdressOIB_1">AGENS društvo s ograničenom odgovornošću za proizvodnju, trgovinu i promidžbu, OIB 84719169168, Zagrebačka 9,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AGENS društvo s ograničenom odgovornošću za proizvodnju, trgovinu i promidžbu</item>
      <item>RH Ministarstvo financija - Porezna uprava, Područni ured sjeverna Hrvatska</item>
      <item>Županijsko državno odvjetništvo u Varaždinu</item>
      <item>Željko Keškić</item>
    </izvorni_sadrzaj>
    <derivirana_varijabla naziv="DomainObject.Predmet.SudioniciListNaziv_1">
      <item>AGENS društvo s ograničenom odgovornošću za proizvodnju, trgovinu i promidžbu</item>
      <item>RH Ministarstvo financija - Porezna uprava, Područni ured sjeverna Hrvatska</item>
      <item>Županijsko državno odvjetništvo u Varaždinu</item>
      <item>Željko Keškić</item>
    </derivirana_varijabla>
  </DomainObject.Predmet.SudioniciListNaziv>
  <DomainObject.Predmet.SudioniciListAdressOIB>
    <izvorni_sadrzaj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OIB 23987413075, B.Radića 2,42000 Varaždin</item>
      <item>Željko Keškić, OIB 59834202701, Trg J.Godrijana 3.,42204 Sveti Ilija</item>
    </izvorni_sadrzaj>
    <derivirana_varijabla naziv="DomainObject.Predmet.SudioniciListAdressOIB_1">
      <item>AGENS društvo s ograničenom odgovornošću za proizvodnju, trgovinu i promidžbu, OIB 84719169168, Zagrebačka 9,42204 Turčin</item>
      <item>RH Ministarstvo financija - Porezna uprava, Područni ured sjeverna Hrvatska, OIB 18683136487, Graberje 1,42000 Varaždin</item>
      <item>Županijsko državno odvjetništvo u Varaždinu, OIB 23987413075, B.Radića 2,42000 Varaždin</item>
      <item>Željko Keškić, OIB 59834202701, Trg J.Godrijana 3.,42204 Sveti Ilija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7FE65-0195-4B61-B24E-56A0F6541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2801</properties:Characters>
  <properties:Lines>60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2018-06-08T05:50:00Z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St-380/2017-12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