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54fd" w14:paraId="c8c54fd" w:rsidRDefault="000B2409" w:rsidP="00910611" w:rsidR="000B240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409" w:rsidP="00910611" w:rsidR="000B2409">
      <w:r>
        <w:rPr>
          <w:rFonts w:eastAsia="MS Mincho"/>
        </w:rPr>
        <w:t>REPUBLIKA HRVATSKA</w:t>
      </w:r>
    </w:p>
    <w:p w:rsidRDefault="000B2409" w:rsidP="00910611" w:rsidR="000B2409">
      <w:r>
        <w:rPr>
          <w:rFonts w:eastAsia="MS Mincho"/>
        </w:rPr>
        <w:t>TRGOVAČKI SUD U RIJECI</w:t>
      </w:r>
    </w:p>
    <w:p w:rsidRDefault="000B2409" w:rsidR="000B240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20FA" w:rsidP="004020FA" w:rsidR="004020FA" w:rsidRPr="00A53EF0">
      <w:pPr>
        <w:ind w:firstLine="720" w:left="5040"/>
      </w:pPr>
    </w:p>
    <w:p w:rsidRDefault="006829FB" w:rsidP="004020FA" w:rsidR="006829FB" w:rsidRPr="00A53EF0">
      <w:pPr>
        <w:ind w:firstLine="720" w:left="5040"/>
      </w:pPr>
    </w:p>
    <w:p w:rsidRDefault="003E573D" w:rsidP="003E3F2C" w:rsidR="003E573D" w:rsidRPr="00A53EF0">
      <w:pPr>
        <w:jc w:val="center"/>
      </w:pPr>
      <w:r w:rsidRPr="00A53EF0">
        <w:t>R E P U B L I K A    H R V A T S K A</w:t>
      </w:r>
    </w:p>
    <w:p w:rsidRDefault="003E3F2C" w:rsidP="003E3F2C" w:rsidR="003E3F2C" w:rsidRPr="00A53EF0">
      <w:pPr>
        <w:jc w:val="center"/>
      </w:pPr>
      <w:r w:rsidRPr="00A53EF0">
        <w:t>R J E Š E N J E</w:t>
      </w:r>
    </w:p>
    <w:p w:rsidRDefault="003E3F2C" w:rsidP="003E3F2C" w:rsidR="003E3F2C" w:rsidRPr="00A53EF0">
      <w:pPr>
        <w:jc w:val="both"/>
      </w:pPr>
    </w:p>
    <w:p w:rsidRDefault="003E3F2C" w:rsidP="003E3F2C" w:rsidR="003E3F2C" w:rsidRPr="00A53EF0">
      <w:pPr>
        <w:jc w:val="both"/>
      </w:pPr>
    </w:p>
    <w:p w:rsidRDefault="00156771" w:rsidP="00156771" w:rsidR="00156771" w:rsidRPr="00CF39C1">
      <w:pPr>
        <w:jc w:val="both"/>
      </w:pPr>
      <w:r w:rsidRPr="00CF39C1">
        <w:tab/>
      </w:r>
      <w:r w:rsidRPr="00CF39C1">
        <w:tab/>
        <w:t xml:space="preserve">Trgovački sud u Rijeci, po stečajnom sucu Veri Jelenović, </w:t>
      </w:r>
      <w:r w:rsidRPr="003B0FEA">
        <w:t xml:space="preserve">u stečajnom postupku nad dužnikom </w:t>
      </w:r>
      <w:r w:rsidRPr="00F9541E">
        <w:t>ARHIMAR PROJEKT projektiranje i građevinarstvo d. o. o. u stečaju Poreč (Grad Poreč - Parenzo), Bernarda Parentina 16, OIB: 93111903373</w:t>
      </w:r>
      <w:r w:rsidRPr="00CF39C1">
        <w:t xml:space="preserve">, dana </w:t>
      </w:r>
      <w:r>
        <w:t xml:space="preserve"> 12. listopada 2018.</w:t>
      </w:r>
    </w:p>
    <w:p w:rsidRDefault="000B2409" w:rsidP="003E3F2C" w:rsidR="000B2409">
      <w:pPr>
        <w:jc w:val="center"/>
      </w:pPr>
    </w:p>
    <w:p w:rsidRDefault="003E3F2C" w:rsidP="003E3F2C" w:rsidR="003E3F2C" w:rsidRPr="00A53EF0">
      <w:pPr>
        <w:jc w:val="center"/>
      </w:pPr>
      <w:r w:rsidRPr="00A53EF0">
        <w:t>r</w:t>
      </w:r>
      <w:r w:rsidR="00B83F7C" w:rsidRPr="00A53EF0">
        <w:t xml:space="preserve"> </w:t>
      </w:r>
      <w:r w:rsidRPr="00A53EF0">
        <w:t>i</w:t>
      </w:r>
      <w:r w:rsidR="00B83F7C" w:rsidRPr="00A53EF0">
        <w:t xml:space="preserve"> </w:t>
      </w:r>
      <w:r w:rsidRPr="00A53EF0">
        <w:t>j</w:t>
      </w:r>
      <w:r w:rsidR="00B83F7C" w:rsidRPr="00A53EF0">
        <w:t xml:space="preserve"> </w:t>
      </w:r>
      <w:r w:rsidRPr="00A53EF0">
        <w:t>e</w:t>
      </w:r>
      <w:r w:rsidR="00B83F7C" w:rsidRPr="00A53EF0">
        <w:t xml:space="preserve"> </w:t>
      </w:r>
      <w:r w:rsidRPr="00A53EF0">
        <w:t>š</w:t>
      </w:r>
      <w:r w:rsidR="00B83F7C" w:rsidRPr="00A53EF0">
        <w:t xml:space="preserve"> </w:t>
      </w:r>
      <w:r w:rsidRPr="00A53EF0">
        <w:t>i</w:t>
      </w:r>
      <w:r w:rsidR="00B83F7C" w:rsidRPr="00A53EF0">
        <w:t xml:space="preserve"> </w:t>
      </w:r>
      <w:r w:rsidRPr="00A53EF0">
        <w:t>o   j</w:t>
      </w:r>
      <w:r w:rsidR="00B83F7C" w:rsidRPr="00A53EF0">
        <w:t xml:space="preserve"> </w:t>
      </w:r>
      <w:r w:rsidRPr="00A53EF0">
        <w:t>e</w:t>
      </w:r>
    </w:p>
    <w:p w:rsidRDefault="003E3F2C" w:rsidP="003E3F2C" w:rsidR="003E3F2C" w:rsidRPr="00A53EF0">
      <w:pPr>
        <w:jc w:val="both"/>
      </w:pPr>
    </w:p>
    <w:p w:rsidRDefault="003E3F2C" w:rsidP="00556784" w:rsidR="007C2B4D" w:rsidRPr="00A53EF0">
      <w:pPr>
        <w:ind w:firstLine="708"/>
        <w:jc w:val="both"/>
      </w:pPr>
      <w:r w:rsidRPr="00A53EF0">
        <w:tab/>
      </w:r>
      <w:r w:rsidRPr="00A53EF0">
        <w:tab/>
        <w:t xml:space="preserve">I. Ponuditelju </w:t>
      </w:r>
      <w:r w:rsidR="00156771">
        <w:t>STUDIO MARINO d.o.o. Poreč, Bernarda Parentina 16, OIB: 39109093688</w:t>
      </w:r>
      <w:r w:rsidR="00156771" w:rsidRPr="00CF39C1">
        <w:t xml:space="preserve">, dosuđuju se nekretnine stečajnog dužnika upisane u </w:t>
      </w:r>
      <w:r w:rsidR="00A17412" w:rsidRPr="00BD7F35">
        <w:t xml:space="preserve">zemljišnim knjigama </w:t>
      </w:r>
      <w:r w:rsidR="00A17412">
        <w:t xml:space="preserve">Općinskog suda u Puli-Pola,  zemljišno-knjižni odjel Poreč, </w:t>
      </w:r>
      <w:r w:rsidR="00A17412" w:rsidRPr="009B7F97">
        <w:t xml:space="preserve">k.č.br. </w:t>
      </w:r>
      <w:r w:rsidR="00A17412">
        <w:t>216/23</w:t>
      </w:r>
      <w:r w:rsidR="00A17412" w:rsidRPr="009B7F97">
        <w:t xml:space="preserve"> u naravi </w:t>
      </w:r>
      <w:r w:rsidR="00A17412">
        <w:t>oranica</w:t>
      </w:r>
      <w:r w:rsidR="00A17412" w:rsidRPr="009B7F97">
        <w:t xml:space="preserve"> površine </w:t>
      </w:r>
      <w:r w:rsidR="00A17412">
        <w:t>2257</w:t>
      </w:r>
      <w:r w:rsidR="00A17412" w:rsidRPr="009B7F97">
        <w:t xml:space="preserve"> m2</w:t>
      </w:r>
      <w:r w:rsidR="00A17412">
        <w:t xml:space="preserve">, </w:t>
      </w:r>
      <w:r w:rsidR="00A17412" w:rsidRPr="00814B5D">
        <w:t>upisano u zk.ul. 1216, k.o. Nova Vas</w:t>
      </w:r>
      <w:r w:rsidR="007C2B4D" w:rsidRPr="00A53EF0">
        <w:t>.</w:t>
      </w:r>
    </w:p>
    <w:p w:rsidRDefault="00E244D6" w:rsidP="00742555" w:rsidR="00E244D6" w:rsidRPr="00A53EF0">
      <w:pPr>
        <w:jc w:val="both"/>
      </w:pPr>
    </w:p>
    <w:p w:rsidRDefault="003E3F2C" w:rsidP="003E3F2C" w:rsidR="003E3F2C" w:rsidRPr="00A53EF0">
      <w:pPr>
        <w:jc w:val="both"/>
      </w:pPr>
      <w:r w:rsidRPr="00A53EF0">
        <w:t xml:space="preserve">       </w:t>
      </w:r>
      <w:r w:rsidRPr="00A53EF0">
        <w:tab/>
      </w:r>
      <w:r w:rsidRPr="00A53EF0">
        <w:tab/>
        <w:t xml:space="preserve">II. </w:t>
      </w:r>
      <w:r w:rsidR="00C27D70" w:rsidRPr="00A53EF0">
        <w:t>Kupac</w:t>
      </w:r>
      <w:r w:rsidRPr="00A53EF0">
        <w:t xml:space="preserve"> </w:t>
      </w:r>
      <w:r w:rsidR="00156771">
        <w:t xml:space="preserve">STUDIO MARINO d.o.o. Poreč, Bernarda Parentina 16, OIB: 39109093688 </w:t>
      </w:r>
      <w:r w:rsidR="00C27D70" w:rsidRPr="00A53EF0">
        <w:rPr>
          <w:bCs/>
        </w:rPr>
        <w:t>dužan je</w:t>
      </w:r>
      <w:r w:rsidR="007C2B4D" w:rsidRPr="00A53EF0">
        <w:t xml:space="preserve"> kupovninu u iznosu </w:t>
      </w:r>
      <w:r w:rsidR="00C36EC9" w:rsidRPr="00A53EF0">
        <w:t xml:space="preserve">od </w:t>
      </w:r>
      <w:r w:rsidR="00A17412">
        <w:rPr>
          <w:noProof/>
        </w:rPr>
        <w:t>244.151,43</w:t>
      </w:r>
      <w:r w:rsidR="00156771" w:rsidRPr="00CF39C1">
        <w:rPr>
          <w:noProof/>
        </w:rPr>
        <w:t xml:space="preserve"> </w:t>
      </w:r>
      <w:r w:rsidR="00156771">
        <w:t>kn</w:t>
      </w:r>
      <w:r w:rsidR="00E10F5A" w:rsidRPr="00A53EF0">
        <w:rPr>
          <w:noProof/>
        </w:rPr>
        <w:t xml:space="preserve"> </w:t>
      </w:r>
      <w:r w:rsidR="00C27D70" w:rsidRPr="00A53EF0">
        <w:t xml:space="preserve">umanjenu za položenu jamčevinu (u iznosu od </w:t>
      </w:r>
      <w:r w:rsidR="00A17412">
        <w:t>97.260,57</w:t>
      </w:r>
      <w:r w:rsidR="00C27D70" w:rsidRPr="00A53EF0">
        <w:t xml:space="preserve"> kn) </w:t>
      </w:r>
      <w:r w:rsidR="00E10F5A" w:rsidRPr="00A53EF0">
        <w:t xml:space="preserve">u roku od 30 dana od dana pravomoćnosti </w:t>
      </w:r>
      <w:r w:rsidR="003E573D" w:rsidRPr="00A53EF0">
        <w:t xml:space="preserve">ovog </w:t>
      </w:r>
      <w:r w:rsidR="00E10F5A" w:rsidRPr="00A53EF0">
        <w:t xml:space="preserve">rješenja </w:t>
      </w:r>
      <w:r w:rsidR="00C27D70" w:rsidRPr="00A53EF0">
        <w:t xml:space="preserve">na poseban račun Financijske agencije IBAN: HR11 2390 0011 3000 2878 7, model: HR11, pod "Poziv na broj" (PNB) kao podatak prvi (P1) treba upisati broj </w:t>
      </w:r>
      <w:r w:rsidR="00156771">
        <w:t>1008</w:t>
      </w:r>
      <w:r w:rsidR="00A17412">
        <w:t>54</w:t>
      </w:r>
      <w:r w:rsidR="00C27D70" w:rsidRPr="00A53EF0">
        <w:t>, a kao podatak drugi broj P2 sadržan u tablici Lista ponuditelja sa zadnjom najvišom valjanom ponudom u nadmetanju (</w:t>
      </w:r>
      <w:r w:rsidR="00156771">
        <w:t>461</w:t>
      </w:r>
      <w:r w:rsidR="00A17412">
        <w:t>91</w:t>
      </w:r>
      <w:r w:rsidR="00C27D70" w:rsidRPr="00A53EF0">
        <w:t>)</w:t>
      </w:r>
      <w:r w:rsidRPr="00A53EF0">
        <w:t>.</w:t>
      </w:r>
    </w:p>
    <w:p w:rsidRDefault="00163AAF" w:rsidP="003E3F2C" w:rsidR="00163AAF" w:rsidRPr="00A53EF0">
      <w:pPr>
        <w:jc w:val="both"/>
      </w:pPr>
    </w:p>
    <w:p w:rsidRDefault="00FD2290" w:rsidP="003E3F2C" w:rsidR="00FD2290" w:rsidRPr="00A53EF0">
      <w:pPr>
        <w:jc w:val="both"/>
        <w:rPr>
          <w:bCs/>
        </w:rPr>
      </w:pPr>
      <w:r w:rsidRPr="00A53EF0">
        <w:tab/>
      </w:r>
      <w:r w:rsidRPr="00A53EF0">
        <w:tab/>
        <w:t xml:space="preserve">III. Određuje se uknjižba prava vlasništva  u korist kupca </w:t>
      </w:r>
      <w:r w:rsidR="00156771">
        <w:t>STUDIO MARINO d.o.o. Poreč, Bernarda Parentina 16, OIB: 39109093688</w:t>
      </w:r>
      <w:r w:rsidRPr="00A53EF0">
        <w:rPr>
          <w:bCs/>
        </w:rPr>
        <w:t xml:space="preserve"> na dosuđenoj nekretnini stečajnog dužnika </w:t>
      </w:r>
      <w:r w:rsidRPr="00A53EF0">
        <w:t xml:space="preserve">upisanoj u </w:t>
      </w:r>
      <w:r w:rsidR="00A17412" w:rsidRPr="00BD7F35">
        <w:t xml:space="preserve">zemljišnim knjigama </w:t>
      </w:r>
      <w:r w:rsidR="00A17412">
        <w:t xml:space="preserve">Općinskog suda u Puli-Pola,  zemljišno-knjižni odjel Poreč, </w:t>
      </w:r>
      <w:r w:rsidR="00A17412" w:rsidRPr="009B7F97">
        <w:t xml:space="preserve">k.č.br. </w:t>
      </w:r>
      <w:r w:rsidR="00A17412">
        <w:t>216/23</w:t>
      </w:r>
      <w:r w:rsidR="00A17412" w:rsidRPr="009B7F97">
        <w:t xml:space="preserve"> u naravi </w:t>
      </w:r>
      <w:r w:rsidR="00A17412">
        <w:t>oranica</w:t>
      </w:r>
      <w:r w:rsidR="00A17412" w:rsidRPr="009B7F97">
        <w:t xml:space="preserve"> površine </w:t>
      </w:r>
      <w:r w:rsidR="00A17412">
        <w:t>2257</w:t>
      </w:r>
      <w:r w:rsidR="00A17412" w:rsidRPr="009B7F97">
        <w:t xml:space="preserve"> m2</w:t>
      </w:r>
      <w:r w:rsidR="00A17412">
        <w:t xml:space="preserve">, </w:t>
      </w:r>
      <w:r w:rsidR="00A17412" w:rsidRPr="00814B5D">
        <w:t>upisano u zk.ul. 1216, k.o. Nova Vas</w:t>
      </w:r>
      <w:r w:rsidRPr="00A53EF0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A53EF0">
      <w:pPr>
        <w:jc w:val="both"/>
        <w:rPr>
          <w:bCs/>
        </w:rPr>
      </w:pPr>
    </w:p>
    <w:p w:rsidRDefault="00FD2290" w:rsidP="003E3F2C" w:rsidR="00FD2290" w:rsidRPr="00A53EF0">
      <w:pPr>
        <w:jc w:val="both"/>
        <w:rPr>
          <w:bCs/>
        </w:rPr>
      </w:pPr>
      <w:r w:rsidRPr="00A53EF0">
        <w:rPr>
          <w:bCs/>
        </w:rPr>
        <w:tab/>
      </w:r>
      <w:r w:rsidRPr="00A53EF0">
        <w:rPr>
          <w:bCs/>
        </w:rPr>
        <w:tab/>
        <w:t xml:space="preserve">IV. Određuje se brisanje zemljišnoknjižnog upisa koji prestaje prodajom nekretnine </w:t>
      </w:r>
      <w:r w:rsidRPr="00A53EF0">
        <w:t xml:space="preserve">u </w:t>
      </w:r>
      <w:r w:rsidR="00A17412" w:rsidRPr="00BD7F35">
        <w:t xml:space="preserve">zemljišnim knjigama </w:t>
      </w:r>
      <w:r w:rsidR="00A17412">
        <w:t xml:space="preserve">Općinskog suda u Puli-Pola,  zemljišno-knjižni odjel Poreč, </w:t>
      </w:r>
      <w:r w:rsidR="00A17412" w:rsidRPr="009B7F97">
        <w:t xml:space="preserve">k.č.br. </w:t>
      </w:r>
      <w:r w:rsidR="00A17412">
        <w:t>216/23</w:t>
      </w:r>
      <w:r w:rsidR="00A17412" w:rsidRPr="009B7F97">
        <w:t xml:space="preserve"> u naravi </w:t>
      </w:r>
      <w:r w:rsidR="00A17412">
        <w:t>oranica</w:t>
      </w:r>
      <w:r w:rsidR="00A17412" w:rsidRPr="009B7F97">
        <w:t xml:space="preserve"> površine </w:t>
      </w:r>
      <w:r w:rsidR="00A17412">
        <w:t>2257</w:t>
      </w:r>
      <w:r w:rsidR="00A17412" w:rsidRPr="009B7F97">
        <w:t xml:space="preserve"> m2</w:t>
      </w:r>
      <w:r w:rsidR="00A17412">
        <w:t xml:space="preserve">, </w:t>
      </w:r>
      <w:r w:rsidR="00A17412" w:rsidRPr="00814B5D">
        <w:t>upisano u zk.ul. 1216, k.o. Nova Vas</w:t>
      </w:r>
      <w:r w:rsidRPr="00A53EF0">
        <w:rPr>
          <w:bCs/>
        </w:rPr>
        <w:t>:</w:t>
      </w:r>
    </w:p>
    <w:p w:rsidRDefault="00FD2290" w:rsidP="00FD2290" w:rsidR="00FD2290" w:rsidRPr="00A53EF0">
      <w:pPr>
        <w:pStyle w:val="Odlomakpopisa"/>
        <w:numPr>
          <w:ilvl w:val="0"/>
          <w:numId w:val="4"/>
        </w:numPr>
        <w:jc w:val="both"/>
      </w:pPr>
      <w:r w:rsidRPr="00A53EF0">
        <w:rPr>
          <w:bCs/>
        </w:rPr>
        <w:t xml:space="preserve">zabilježbe otvaranja stečajnog postupka nad dužnikom  </w:t>
      </w:r>
      <w:r w:rsidR="00156771" w:rsidRPr="00F9541E">
        <w:t>ARHIMAR PROJEKT projektiranje i građevinarstvo d. o. o. u stečaju Poreč (Grad Poreč - Parenzo), Bernarda Parentina 16, OIB: 93111903373</w:t>
      </w:r>
      <w:r w:rsidRPr="00A53EF0">
        <w:t>;</w:t>
      </w:r>
    </w:p>
    <w:p w:rsidRDefault="00FD2290" w:rsidP="00FD2290" w:rsidR="00FD2290" w:rsidRPr="00A53EF0">
      <w:pPr>
        <w:pStyle w:val="Odlomakpopisa"/>
        <w:numPr>
          <w:ilvl w:val="0"/>
          <w:numId w:val="4"/>
        </w:numPr>
        <w:jc w:val="both"/>
      </w:pPr>
      <w:r w:rsidRPr="00A53EF0">
        <w:t>zabilježbe rješenja o prodaji nekretnine;</w:t>
      </w:r>
    </w:p>
    <w:p w:rsidRDefault="00FD2290" w:rsidP="00156771" w:rsidR="00FD2290" w:rsidRPr="00A17412">
      <w:pPr>
        <w:pStyle w:val="Odlomakpopisa"/>
        <w:numPr>
          <w:ilvl w:val="0"/>
          <w:numId w:val="4"/>
        </w:numPr>
        <w:jc w:val="both"/>
        <w:rPr>
          <w:b/>
        </w:rPr>
      </w:pPr>
      <w:r w:rsidRPr="00A53EF0">
        <w:t xml:space="preserve">založnog prava </w:t>
      </w:r>
      <w:r w:rsidR="00156771">
        <w:t xml:space="preserve">upisanog na </w:t>
      </w:r>
      <w:r w:rsidR="00156771" w:rsidRPr="00156771">
        <w:t xml:space="preserve">temelju </w:t>
      </w:r>
      <w:r w:rsidR="00A17412" w:rsidRPr="00A17412">
        <w:rPr>
          <w:lang w:eastAsia="en-US"/>
        </w:rPr>
        <w:tab/>
      </w:r>
      <w:r w:rsidR="00A17412" w:rsidRPr="00A17412">
        <w:rPr>
          <w:color w:val="000000"/>
          <w:lang w:eastAsia="en-US"/>
        </w:rPr>
        <w:t xml:space="preserve">solemniziranog Ugovora o kreditu broj: 311-76/2007 sa sporazumom o osiguranju novčane tražbine od 09.07.2007., radi osiguranja kreditnog potraživanja prema ARHIMAR PROJEKT d.o.o., za iznos glavnice u kunskoj protuvrijednosti od =500.000,00 EUR (slovima: petstotisuća eura) sa </w:t>
      </w:r>
      <w:r w:rsidR="00A17412" w:rsidRPr="00A17412">
        <w:rPr>
          <w:color w:val="000000"/>
          <w:lang w:eastAsia="en-US"/>
        </w:rPr>
        <w:lastRenderedPageBreak/>
        <w:t xml:space="preserve">ugovorenom kamatom, rokom otplate i sporednim potraživanjima kako je navedeno u Ugovoru, u korist: </w:t>
      </w:r>
      <w:r w:rsidR="00A17412" w:rsidRPr="00A17412">
        <w:rPr>
          <w:bCs/>
          <w:color w:val="000000"/>
          <w:lang w:eastAsia="en-US"/>
        </w:rPr>
        <w:t>H-ABDUCO D.O.O. ZAGREB, OIB: 13667298928, SLAVONSKA AVENIJA 6A</w:t>
      </w:r>
      <w:r w:rsidRPr="00A53EF0">
        <w:t>.</w:t>
      </w:r>
    </w:p>
    <w:p w:rsidRDefault="00FD2290" w:rsidP="003E3F2C" w:rsidR="00FD2290" w:rsidRPr="00A53EF0">
      <w:pPr>
        <w:jc w:val="both"/>
      </w:pPr>
      <w:r w:rsidRPr="00A53EF0">
        <w:t xml:space="preserve">Pri tome se nalaže Općinskom sudu u Puli – Pola zemljišnoknjižni odjel </w:t>
      </w:r>
      <w:r w:rsidR="00156771">
        <w:t>Poreč</w:t>
      </w:r>
      <w:r w:rsidRPr="00A53EF0">
        <w:t xml:space="preserve"> izvršiti brisanje u ovoj izreci navedenih zabilježbi i tereta</w:t>
      </w:r>
      <w:r w:rsidR="00810A36" w:rsidRPr="00A53EF0">
        <w:t xml:space="preserve">, te uknjižbu prava vlasništva </w:t>
      </w:r>
      <w:r w:rsidR="00156771">
        <w:t>STUDIO MARINO d.o.o. Poreč, Bernarda Parentina 16, OIB: 39109093688</w:t>
      </w:r>
      <w:r w:rsidR="00156771" w:rsidRPr="00A53EF0">
        <w:rPr>
          <w:bCs/>
        </w:rPr>
        <w:t xml:space="preserve"> </w:t>
      </w:r>
      <w:r w:rsidRPr="00A53EF0">
        <w:t xml:space="preserve"> </w:t>
      </w:r>
      <w:r w:rsidR="00810A36" w:rsidRPr="00A53EF0">
        <w:t xml:space="preserve">na navedenoj nekretnini </w:t>
      </w:r>
      <w:r w:rsidRPr="00A53EF0">
        <w:t xml:space="preserve">na temelju pravomoćnog rješenja o dosudi i potvrde ovog suda da je kupac </w:t>
      </w:r>
      <w:r w:rsidR="00156771">
        <w:t>STUDIO MARINO d.o.o. Poreč, Bernarda Parentina 16, OIB: 39109093688</w:t>
      </w:r>
      <w:r w:rsidR="00156771" w:rsidRPr="00A53EF0">
        <w:rPr>
          <w:bCs/>
        </w:rPr>
        <w:t xml:space="preserve"> </w:t>
      </w:r>
      <w:r w:rsidR="00810A36" w:rsidRPr="00A53EF0">
        <w:t xml:space="preserve"> </w:t>
      </w:r>
      <w:r w:rsidRPr="00A53EF0">
        <w:t>položio kupovninu</w:t>
      </w:r>
      <w:r w:rsidR="00810A36" w:rsidRPr="00A53EF0">
        <w:t>.</w:t>
      </w:r>
    </w:p>
    <w:p w:rsidRDefault="00810A36" w:rsidP="003E3F2C" w:rsidR="00810A36" w:rsidRPr="00A53EF0">
      <w:pPr>
        <w:jc w:val="both"/>
      </w:pPr>
    </w:p>
    <w:p w:rsidRDefault="00810A36" w:rsidP="003E3F2C" w:rsidR="00810A36" w:rsidRPr="00A53EF0">
      <w:pPr>
        <w:jc w:val="both"/>
      </w:pPr>
      <w:r w:rsidRPr="00A53EF0">
        <w:tab/>
      </w:r>
      <w:r w:rsidRPr="00A53EF0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A53EF0">
      <w:pPr>
        <w:jc w:val="both"/>
      </w:pPr>
    </w:p>
    <w:p w:rsidRDefault="00810A36" w:rsidP="003E3F2C" w:rsidR="00810A36" w:rsidRPr="00A53EF0">
      <w:pPr>
        <w:jc w:val="both"/>
      </w:pPr>
      <w:r w:rsidRPr="00A53EF0">
        <w:tab/>
      </w:r>
      <w:r w:rsidRPr="00A53EF0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A53EF0">
      <w:pPr>
        <w:jc w:val="both"/>
      </w:pPr>
    </w:p>
    <w:p w:rsidRDefault="00810A36" w:rsidP="003E3F2C" w:rsidR="00810A36" w:rsidRPr="00A53EF0">
      <w:pPr>
        <w:jc w:val="both"/>
      </w:pPr>
      <w:r w:rsidRPr="00A53EF0">
        <w:tab/>
      </w:r>
      <w:r w:rsidRPr="00A53EF0">
        <w:tab/>
        <w:t>VII. Ovo će se rješenje objaviti na mrežnoj stranici e-Oglasna ploča sudova i na mrežnim stranicama Financijske agencije.</w:t>
      </w:r>
    </w:p>
    <w:p w:rsidRDefault="00810A36" w:rsidP="003E3F2C" w:rsidR="00810A36" w:rsidRPr="00A53EF0">
      <w:pPr>
        <w:jc w:val="both"/>
      </w:pPr>
    </w:p>
    <w:p w:rsidRDefault="00810A36" w:rsidP="00810A36" w:rsidR="00810A36" w:rsidRPr="00A53EF0">
      <w:pPr>
        <w:jc w:val="both"/>
      </w:pPr>
      <w:r w:rsidRPr="00A53EF0">
        <w:tab/>
      </w:r>
      <w:r w:rsidRPr="00A53EF0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A53EF0">
      <w:pPr>
        <w:jc w:val="both"/>
      </w:pPr>
    </w:p>
    <w:p w:rsidRDefault="003E3F2C" w:rsidP="003E3F2C" w:rsidR="003E3F2C" w:rsidRPr="00A53EF0">
      <w:pPr>
        <w:jc w:val="both"/>
      </w:pPr>
      <w:r w:rsidRPr="00A53EF0">
        <w:tab/>
      </w:r>
      <w:r w:rsidRPr="00A53EF0">
        <w:tab/>
      </w:r>
      <w:r w:rsidR="00556784" w:rsidRPr="00A53EF0">
        <w:t>I</w:t>
      </w:r>
      <w:r w:rsidR="00810A36" w:rsidRPr="00A53EF0">
        <w:t>X</w:t>
      </w:r>
      <w:r w:rsidRPr="00A53EF0">
        <w:t xml:space="preserve">. Nalaže se </w:t>
      </w:r>
      <w:r w:rsidR="00556784" w:rsidRPr="00A53EF0">
        <w:t xml:space="preserve">Općinskom sudu u Puli – Pola zemljišnoknjižni odjel </w:t>
      </w:r>
      <w:r w:rsidR="00156771">
        <w:t>Poreč</w:t>
      </w:r>
      <w:r w:rsidR="00556784" w:rsidRPr="00A53EF0">
        <w:t xml:space="preserve"> </w:t>
      </w:r>
      <w:r w:rsidRPr="00A53EF0">
        <w:t>da u zemljišnim knjigama izvrši zabilježbu dosude nekretnina opisanih u</w:t>
      </w:r>
      <w:r w:rsidR="00F52810" w:rsidRPr="00A53EF0">
        <w:t xml:space="preserve"> točki I. izreke ovog rješenja</w:t>
      </w:r>
      <w:r w:rsidRPr="00A53EF0">
        <w:t>.</w:t>
      </w:r>
    </w:p>
    <w:p w:rsidRDefault="003E3F2C" w:rsidP="003E3F2C" w:rsidR="003E3F2C" w:rsidRPr="00A53EF0">
      <w:pPr>
        <w:jc w:val="both"/>
      </w:pPr>
      <w:r w:rsidRPr="00A53EF0">
        <w:tab/>
        <w:t xml:space="preserve"> </w:t>
      </w:r>
    </w:p>
    <w:p w:rsidRDefault="003E3F2C" w:rsidP="003E3F2C" w:rsidR="003E3F2C">
      <w:pPr>
        <w:jc w:val="center"/>
      </w:pPr>
      <w:r w:rsidRPr="00A53EF0">
        <w:t>Obrazloženje</w:t>
      </w:r>
    </w:p>
    <w:p w:rsidRDefault="000B2409" w:rsidP="003E3F2C" w:rsidR="000B2409" w:rsidRPr="00A53EF0">
      <w:pPr>
        <w:jc w:val="center"/>
      </w:pPr>
    </w:p>
    <w:p w:rsidRDefault="00A70484" w:rsidP="003E3F2C" w:rsidR="003E3F2C" w:rsidRPr="00A53EF0">
      <w:pPr>
        <w:jc w:val="both"/>
      </w:pPr>
      <w:r w:rsidRPr="00A53EF0">
        <w:tab/>
      </w:r>
      <w:r w:rsidRPr="00A53EF0">
        <w:tab/>
      </w:r>
      <w:r w:rsidR="003859B7" w:rsidRPr="00A53EF0">
        <w:t>Rješenjem</w:t>
      </w:r>
      <w:r w:rsidR="003E3F2C" w:rsidRPr="00A53EF0">
        <w:t xml:space="preserve"> od </w:t>
      </w:r>
      <w:r w:rsidR="00156771">
        <w:t xml:space="preserve"> </w:t>
      </w:r>
      <w:r w:rsidR="00A17412">
        <w:t>17. svibnja 2016</w:t>
      </w:r>
      <w:r w:rsidR="009C6106" w:rsidRPr="00A53EF0">
        <w:t xml:space="preserve">. </w:t>
      </w:r>
      <w:r w:rsidR="003E3F2C" w:rsidRPr="00A53EF0">
        <w:t>određena je u stečajnom postupku prodaja nekretnin</w:t>
      </w:r>
      <w:r w:rsidRPr="00A53EF0">
        <w:t>e opisane</w:t>
      </w:r>
      <w:r w:rsidR="003E3F2C" w:rsidRPr="00A53EF0">
        <w:t xml:space="preserve"> u točki I. izreke ovog rješ</w:t>
      </w:r>
      <w:r w:rsidRPr="00A53EF0">
        <w:t>e</w:t>
      </w:r>
      <w:r w:rsidR="003E3F2C" w:rsidRPr="00A53EF0">
        <w:t>nja.</w:t>
      </w:r>
    </w:p>
    <w:p w:rsidRDefault="003E3F2C" w:rsidP="003E3F2C" w:rsidR="003E3F2C" w:rsidRPr="00A53EF0">
      <w:pPr>
        <w:jc w:val="both"/>
      </w:pPr>
      <w:r w:rsidRPr="00A53EF0">
        <w:tab/>
      </w:r>
      <w:r w:rsidRPr="00A53EF0">
        <w:tab/>
      </w:r>
      <w:r w:rsidR="003859B7" w:rsidRPr="00A53EF0">
        <w:t xml:space="preserve">Zaključak </w:t>
      </w:r>
      <w:r w:rsidRPr="00A53EF0">
        <w:t>o prodaji</w:t>
      </w:r>
      <w:r w:rsidR="003859B7" w:rsidRPr="00A53EF0">
        <w:t xml:space="preserve"> od </w:t>
      </w:r>
      <w:r w:rsidR="00156771">
        <w:t xml:space="preserve"> 15. prosinca</w:t>
      </w:r>
      <w:r w:rsidR="00556784" w:rsidRPr="00A53EF0">
        <w:t xml:space="preserve"> 2017</w:t>
      </w:r>
      <w:r w:rsidR="003859B7" w:rsidRPr="00A53EF0">
        <w:t>. godine</w:t>
      </w:r>
      <w:r w:rsidRPr="00A53EF0">
        <w:t xml:space="preserve"> </w:t>
      </w:r>
      <w:r w:rsidR="00810A36" w:rsidRPr="00A53EF0">
        <w:t xml:space="preserve">kojim su određeni način i uvjeti prodaje </w:t>
      </w:r>
      <w:r w:rsidR="00B21D8B" w:rsidRPr="00A53EF0">
        <w:t xml:space="preserve">predmetne </w:t>
      </w:r>
      <w:r w:rsidR="00810A36" w:rsidRPr="00A53EF0">
        <w:t xml:space="preserve">nekretnine </w:t>
      </w:r>
      <w:r w:rsidR="007B5F45" w:rsidRPr="00A53EF0">
        <w:t>dostavljen je Financijsko</w:t>
      </w:r>
      <w:r w:rsidR="00810A36" w:rsidRPr="00A53EF0">
        <w:t>j</w:t>
      </w:r>
      <w:r w:rsidR="007B5F45" w:rsidRPr="00A53EF0">
        <w:t xml:space="preserve"> agenciji </w:t>
      </w:r>
      <w:r w:rsidR="00B21D8B" w:rsidRPr="00A53EF0">
        <w:t xml:space="preserve">radi provođenja </w:t>
      </w:r>
      <w:r w:rsidR="007B5F45" w:rsidRPr="00A53EF0">
        <w:t xml:space="preserve"> prodaj</w:t>
      </w:r>
      <w:r w:rsidR="00B21D8B" w:rsidRPr="00A53EF0">
        <w:t>e</w:t>
      </w:r>
      <w:r w:rsidR="007B5F45" w:rsidRPr="00A53EF0">
        <w:t xml:space="preserve"> nekretnine elektroničkom javnom dražbom. Financijska agencija je dana </w:t>
      </w:r>
      <w:r w:rsidR="00156771">
        <w:t xml:space="preserve"> 24. rujna 2018.</w:t>
      </w:r>
      <w:r w:rsidR="007B5F45" w:rsidRPr="00A53EF0">
        <w:t xml:space="preserve"> izvijestila sud da je na elektroničkoj javnoj dražbi </w:t>
      </w:r>
      <w:r w:rsidR="00163AAF" w:rsidRPr="00A53EF0">
        <w:t xml:space="preserve">– identifikator nadmetanja broj </w:t>
      </w:r>
      <w:r w:rsidR="00156771">
        <w:t xml:space="preserve"> 1008</w:t>
      </w:r>
      <w:r w:rsidR="00A17412">
        <w:t>5</w:t>
      </w:r>
      <w:r w:rsidR="00163AAF" w:rsidRPr="00A53EF0">
        <w:t xml:space="preserve"> </w:t>
      </w:r>
      <w:r w:rsidR="007B5F45" w:rsidRPr="00A53EF0">
        <w:t>bi</w:t>
      </w:r>
      <w:r w:rsidR="00556784" w:rsidRPr="00A53EF0">
        <w:t>o</w:t>
      </w:r>
      <w:r w:rsidR="007B5F45" w:rsidRPr="00A53EF0">
        <w:t xml:space="preserve"> </w:t>
      </w:r>
      <w:r w:rsidR="00556784" w:rsidRPr="00A53EF0">
        <w:t>jedan</w:t>
      </w:r>
      <w:r w:rsidR="007B5F45" w:rsidRPr="00A53EF0">
        <w:t xml:space="preserve"> ponuditelj (</w:t>
      </w:r>
      <w:r w:rsidR="00156771">
        <w:t xml:space="preserve">STUDIO MARINO d.o.o. Poreč, Bernarda Parentina 16, OIB: 39109093688 </w:t>
      </w:r>
      <w:r w:rsidR="007B5F45" w:rsidRPr="00A53EF0">
        <w:t xml:space="preserve">s </w:t>
      </w:r>
      <w:r w:rsidR="00556784" w:rsidRPr="00A53EF0">
        <w:t xml:space="preserve">valjanom </w:t>
      </w:r>
      <w:r w:rsidR="007B5F45" w:rsidRPr="00A53EF0">
        <w:t xml:space="preserve">ponudom od </w:t>
      </w:r>
      <w:r w:rsidR="00A17412">
        <w:rPr>
          <w:noProof/>
        </w:rPr>
        <w:t>244.151,43</w:t>
      </w:r>
      <w:r w:rsidR="00A17412" w:rsidRPr="00CF39C1">
        <w:rPr>
          <w:noProof/>
        </w:rPr>
        <w:t xml:space="preserve"> </w:t>
      </w:r>
      <w:r w:rsidR="007B5F45" w:rsidRPr="00A53EF0">
        <w:t>kn za predmetn</w:t>
      </w:r>
      <w:r w:rsidR="00556784" w:rsidRPr="00A53EF0">
        <w:t>u</w:t>
      </w:r>
      <w:r w:rsidR="007B5F45" w:rsidRPr="00A53EF0">
        <w:t xml:space="preserve"> nekretnine)</w:t>
      </w:r>
      <w:r w:rsidR="00A70484" w:rsidRPr="00A53EF0">
        <w:t>.</w:t>
      </w:r>
    </w:p>
    <w:p w:rsidRDefault="003E3F2C" w:rsidP="003E3F2C" w:rsidR="003E3F2C" w:rsidRPr="00A53EF0">
      <w:pPr>
        <w:jc w:val="both"/>
      </w:pPr>
      <w:r w:rsidRPr="00A53EF0">
        <w:tab/>
      </w:r>
      <w:r w:rsidRPr="00A53EF0">
        <w:tab/>
      </w:r>
      <w:r w:rsidR="00163AAF" w:rsidRPr="00A53EF0">
        <w:t>S</w:t>
      </w:r>
      <w:r w:rsidRPr="00A53EF0">
        <w:t>tečajni sudac utvr</w:t>
      </w:r>
      <w:r w:rsidR="00163AAF" w:rsidRPr="00A53EF0">
        <w:t>đuje</w:t>
      </w:r>
      <w:r w:rsidRPr="00A53EF0">
        <w:t xml:space="preserve"> da je ponuditelj</w:t>
      </w:r>
      <w:r w:rsidR="004020FA" w:rsidRPr="00A53EF0">
        <w:t xml:space="preserve"> </w:t>
      </w:r>
      <w:r w:rsidR="00156771">
        <w:t>STUDIO MARINO d.o.o. Poreč, Bernarda Parentina 16, OIB: 39109093688</w:t>
      </w:r>
      <w:r w:rsidR="00810A36" w:rsidRPr="00A53EF0">
        <w:rPr>
          <w:bCs/>
        </w:rPr>
        <w:t xml:space="preserve"> </w:t>
      </w:r>
      <w:r w:rsidR="001A1F28" w:rsidRPr="00A53EF0">
        <w:rPr>
          <w:rStyle w:val="tabletextfield"/>
        </w:rPr>
        <w:t xml:space="preserve">ponudio najveću cijenu i </w:t>
      </w:r>
      <w:r w:rsidR="004020FA" w:rsidRPr="00A53EF0">
        <w:t>ispunio uvjete da mu se dosudi predmetna nekretnina</w:t>
      </w:r>
      <w:r w:rsidRPr="00A53EF0">
        <w:t>.</w:t>
      </w:r>
    </w:p>
    <w:p w:rsidRDefault="00B21D8B" w:rsidP="00B21D8B" w:rsidR="00B21D8B">
      <w:pPr>
        <w:jc w:val="both"/>
      </w:pPr>
      <w:r w:rsidRPr="00A53EF0">
        <w:tab/>
      </w:r>
      <w:r w:rsidRPr="00A53EF0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0B2409" w:rsidP="00B21D8B" w:rsidR="000B2409" w:rsidRPr="00A53EF0">
      <w:pPr>
        <w:jc w:val="both"/>
      </w:pPr>
    </w:p>
    <w:p w:rsidRDefault="003E3F2C" w:rsidP="006E5319" w:rsidR="003E3F2C" w:rsidRPr="00A53EF0">
      <w:pPr>
        <w:jc w:val="center"/>
      </w:pPr>
      <w:r w:rsidRPr="00A53EF0">
        <w:t>Rije</w:t>
      </w:r>
      <w:r w:rsidR="004020FA" w:rsidRPr="00A53EF0">
        <w:t>ka</w:t>
      </w:r>
      <w:r w:rsidRPr="00A53EF0">
        <w:t xml:space="preserve">, </w:t>
      </w:r>
      <w:r w:rsidR="00253B65">
        <w:t xml:space="preserve"> 12. listopada 2018.</w:t>
      </w:r>
    </w:p>
    <w:p w:rsidRDefault="003E3F2C" w:rsidP="003E3F2C" w:rsidR="003E3F2C" w:rsidRPr="00A53EF0">
      <w:pPr>
        <w:jc w:val="both"/>
      </w:pPr>
    </w:p>
    <w:p w:rsidRDefault="00BE1648" w:rsidR="00BE1648" w:rsidRPr="00A53EF0">
      <w:pPr>
        <w:jc w:val="both"/>
      </w:pPr>
      <w:r w:rsidRPr="00A53EF0">
        <w:t xml:space="preserve">                                                                                                 Stečajni sudac</w:t>
      </w:r>
    </w:p>
    <w:p w:rsidRDefault="00BE1648" w:rsidR="00BE1648" w:rsidRPr="00A53EF0">
      <w:pPr>
        <w:jc w:val="both"/>
      </w:pPr>
      <w:r w:rsidRPr="00A53EF0">
        <w:t xml:space="preserve">                                                                                                 Vera Jelenović </w:t>
      </w:r>
    </w:p>
    <w:p w:rsidRDefault="00BE1648" w:rsidR="00BE1648" w:rsidRPr="00A53EF0">
      <w:pPr>
        <w:jc w:val="both"/>
      </w:pPr>
    </w:p>
    <w:p w:rsidRDefault="000B2409" w:rsidP="004020FA" w:rsidR="000B2409"/>
    <w:p w:rsidRDefault="004020FA" w:rsidP="004020FA" w:rsidR="004020FA" w:rsidRPr="00A53EF0">
      <w:r w:rsidRPr="00A53EF0">
        <w:t xml:space="preserve">UPUTA O </w:t>
      </w:r>
      <w:r w:rsidR="003E3F2C" w:rsidRPr="00A53EF0">
        <w:t>PRAVN</w:t>
      </w:r>
      <w:r w:rsidRPr="00A53EF0">
        <w:t>OM LIJEKU</w:t>
      </w:r>
    </w:p>
    <w:p w:rsidRDefault="003E3F2C" w:rsidP="00810A36" w:rsidR="003E3F2C" w:rsidRPr="00A53EF0">
      <w:pPr>
        <w:jc w:val="both"/>
      </w:pPr>
      <w:r w:rsidRPr="00A53EF0">
        <w:tab/>
        <w:t xml:space="preserve">Protiv ovog rješenja nezadovoljna stranka može podnijeti žalbu u roku od 8 dana od primitka iste. </w:t>
      </w:r>
      <w:r w:rsidR="00BE1648" w:rsidRPr="00A53EF0">
        <w:t xml:space="preserve">Dostava se smatra obavljenom istekom osmoga dana od dana objave pismena na mrežnoj stranici e-Oglasna ploča sudova. </w:t>
      </w:r>
      <w:r w:rsidRPr="00A53EF0">
        <w:t>Žalba se podnosi putem ovog suda u tri istovjetna primjerka, a o žalbi odlučuje Visoki trgovački sud u Zagrebu.</w:t>
      </w:r>
    </w:p>
    <w:p w:rsidRDefault="003E3F2C" w:rsidP="003E3F2C" w:rsidR="003E3F2C" w:rsidRPr="00A53EF0"/>
    <w:sectPr w:rsidSect="007C2B4D" w:rsidR="003E3F2C" w:rsidRPr="00A53EF0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214" w:rsidR="00C85214">
      <w:r>
        <w:separator/>
      </w:r>
    </w:p>
  </w:endnote>
  <w:endnote w:id="0" w:type="continuationSeparator">
    <w:p w:rsidRDefault="00C85214" w:rsidR="00C85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2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214" w:rsidR="00C85214">
      <w:r>
        <w:separator/>
      </w:r>
    </w:p>
  </w:footnote>
  <w:footnote w:id="0" w:type="continuationSeparator">
    <w:p w:rsidRDefault="00C85214" w:rsidR="00C85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</w:t>
    </w:r>
    <w:r w:rsidR="00156771">
      <w:t>5</w:t>
    </w:r>
    <w:r w:rsidR="00205C3E">
      <w:t>3</w:t>
    </w:r>
    <w:r w:rsidR="000654CD">
      <w:t>/2013</w:t>
    </w:r>
    <w:r w:rsidR="000B2409">
      <w:t>-140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409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6771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3B65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25B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1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0A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509"/>
    <w:rsid w:val="00740B19"/>
    <w:rsid w:val="00741476"/>
    <w:rsid w:val="00742555"/>
    <w:rsid w:val="00743A94"/>
    <w:rsid w:val="00743AEF"/>
    <w:rsid w:val="00744389"/>
    <w:rsid w:val="00744FC5"/>
    <w:rsid w:val="00745F15"/>
    <w:rsid w:val="00746F31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3C1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7412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64F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1FC8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5214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St-553/2013-132</izvorni_sadrzaj>
    <derivirana_varijabla naziv="DomainObject.PredzadnjaOdlukaIzPredmeta.Oznaka_1">St-553/2013-132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946</properties:Words>
  <properties:Characters>5186</properties:Characters>
  <properties:Lines>112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6366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2018-10-12T12:58:00Z</dcterms:created>
  <dc:creator>korlevicd</dc:creator>
  <cp:lastModifiedBy>Danijela Fumić</cp:lastModifiedBy>
  <cp:lastPrinted>2007-09-03T09:39:00Z</cp:lastPrinted>
  <dcterms:modified xmlns:xsi="http://www.w3.org/2001/XMLSchema-instance" xsi:type="dcterms:W3CDTF">2018-10-12T12:58:00Z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(553 13 nova dosuda dražba nn 71 15 - 2.docx)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