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50ed" w14:paraId="cc850ed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AE55EC">
        <w:rPr>
          <w:rFonts w:cs="Arial" w:hAnsi="Arial" w:ascii="Arial"/>
          <w:szCs w:val="24"/>
          <w:lang w:val="hr-HR"/>
        </w:rPr>
        <w:t>. St-</w:t>
      </w:r>
      <w:r w:rsidR="00C148BA">
        <w:rPr>
          <w:rFonts w:cs="Arial" w:hAnsi="Arial" w:ascii="Arial"/>
          <w:szCs w:val="24"/>
          <w:lang w:val="hr-HR"/>
        </w:rPr>
        <w:t>704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0823B9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CE552E" w:rsidRPr="00CE552E">
        <w:rPr>
          <w:rFonts w:cs="Arial" w:hAnsi="Arial" w:ascii="Arial"/>
        </w:rPr>
        <w:t>HEBITRO j.d.o.o. Tučenik, Tučenik 3, MBS:080875764, OIB:27679868242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469D1">
        <w:rPr>
          <w:rFonts w:cs="Arial" w:hAnsi="Arial" w:ascii="Arial"/>
          <w:szCs w:val="24"/>
          <w:lang w:val="hr-HR"/>
        </w:rPr>
        <w:t>28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CE552E" w:rsidRPr="00CE552E">
        <w:rPr>
          <w:rFonts w:cs="Arial" w:hAnsi="Arial" w:ascii="Arial"/>
        </w:rPr>
        <w:t>HEBITRO j.d.o.o. Tučenik, Tučenik 3, MBS:080875764, OIB:27679868242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1469D1">
        <w:rPr>
          <w:rFonts w:cs="Arial" w:hAnsi="Arial" w:ascii="Arial"/>
          <w:szCs w:val="24"/>
          <w:lang w:val="hr-HR"/>
        </w:rPr>
        <w:t>NADA RELJIĆ</w:t>
      </w:r>
      <w:r w:rsidR="001469D1" w:rsidRPr="00B4066A">
        <w:rPr>
          <w:rFonts w:cs="Arial" w:hAnsi="Arial" w:ascii="Arial"/>
          <w:szCs w:val="24"/>
          <w:lang w:val="hr-HR"/>
        </w:rPr>
        <w:t xml:space="preserve"> iz </w:t>
      </w:r>
      <w:r w:rsidR="001469D1">
        <w:rPr>
          <w:rFonts w:cs="Arial" w:hAnsi="Arial" w:ascii="Arial"/>
          <w:szCs w:val="24"/>
          <w:lang w:val="hr-HR"/>
        </w:rPr>
        <w:t>Slavonskog Broda</w:t>
      </w:r>
      <w:r w:rsidR="001469D1" w:rsidRPr="00B4066A">
        <w:rPr>
          <w:rFonts w:cs="Arial" w:hAnsi="Arial" w:ascii="Arial"/>
          <w:szCs w:val="24"/>
          <w:lang w:val="hr-HR"/>
        </w:rPr>
        <w:t xml:space="preserve">, </w:t>
      </w:r>
      <w:r w:rsidR="001469D1">
        <w:rPr>
          <w:rFonts w:cs="Arial" w:hAnsi="Arial" w:ascii="Arial"/>
          <w:szCs w:val="24"/>
          <w:lang w:val="hr-HR"/>
        </w:rPr>
        <w:t>Naselje A. Hebranga 7/9</w:t>
      </w:r>
      <w:r w:rsidR="001469D1" w:rsidRPr="00B4066A">
        <w:rPr>
          <w:rFonts w:cs="Arial" w:hAnsi="Arial" w:ascii="Arial"/>
          <w:szCs w:val="24"/>
          <w:lang w:val="hr-HR"/>
        </w:rPr>
        <w:t xml:space="preserve">, OIB:  </w:t>
      </w:r>
      <w:r w:rsidR="001469D1">
        <w:rPr>
          <w:rFonts w:cs="Arial" w:hAnsi="Arial" w:ascii="Arial"/>
          <w:szCs w:val="24"/>
          <w:lang w:val="hr-HR"/>
        </w:rPr>
        <w:t>63776354688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CE552E" w:rsidRPr="00CE552E">
        <w:rPr>
          <w:rFonts w:cs="Arial" w:hAnsi="Arial" w:ascii="Arial"/>
        </w:rPr>
        <w:t>HEBITRO j.d.o.o. Tučenik, Tučenik 3, MBS:080875764, OIB:27679868242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469D1">
        <w:rPr>
          <w:rFonts w:cs="Arial" w:eastAsia="Times New Roman" w:hAnsi="Arial" w:ascii="Arial"/>
          <w:b/>
          <w:sz w:val="24"/>
          <w:szCs w:val="24"/>
          <w:lang w:eastAsia="hr-HR"/>
        </w:rPr>
        <w:t>28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1469D1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C148BA">
        <w:rPr>
          <w:rFonts w:cs="Arial" w:hAnsi="Arial" w:ascii="Arial"/>
          <w:szCs w:val="24"/>
          <w:lang w:val="hr-HR"/>
        </w:rPr>
        <w:t>704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dužnika da u roku od 15 dana od objave oglasa na mrežnoj stranici e-oglasne </w:t>
      </w:r>
      <w:r w:rsidRPr="00350803">
        <w:rPr>
          <w:rFonts w:cs="Arial" w:hAnsi="Arial" w:ascii="Arial"/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1D54BE">
        <w:rPr>
          <w:rFonts w:cs="Arial" w:hAnsi="Arial" w:ascii="Arial"/>
          <w:szCs w:val="24"/>
          <w:lang w:val="hr-HR"/>
        </w:rPr>
        <w:t>2</w:t>
      </w:r>
      <w:r w:rsidR="001469D1">
        <w:rPr>
          <w:rFonts w:cs="Arial" w:hAnsi="Arial" w:ascii="Arial"/>
          <w:szCs w:val="24"/>
          <w:lang w:val="hr-HR"/>
        </w:rPr>
        <w:t>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1D54BE">
        <w:rPr>
          <w:rFonts w:cs="Arial" w:hAnsi="Arial" w:ascii="Arial"/>
          <w:szCs w:val="24"/>
          <w:lang w:val="hr-HR"/>
        </w:rPr>
        <w:t>2</w:t>
      </w:r>
      <w:r w:rsidR="001469D1">
        <w:rPr>
          <w:rFonts w:cs="Arial" w:hAnsi="Arial" w:ascii="Arial"/>
          <w:szCs w:val="24"/>
          <w:lang w:val="hr-HR"/>
        </w:rPr>
        <w:t>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45B8E"/>
    <w:rsid w:val="000823B9"/>
    <w:rsid w:val="00082EC7"/>
    <w:rsid w:val="001011B3"/>
    <w:rsid w:val="00141C35"/>
    <w:rsid w:val="001469D1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32DC"/>
    <w:rsid w:val="00345819"/>
    <w:rsid w:val="00350803"/>
    <w:rsid w:val="003562BA"/>
    <w:rsid w:val="0038037C"/>
    <w:rsid w:val="003D45B9"/>
    <w:rsid w:val="003E7D81"/>
    <w:rsid w:val="00411F55"/>
    <w:rsid w:val="00422B73"/>
    <w:rsid w:val="004A54A2"/>
    <w:rsid w:val="004B1945"/>
    <w:rsid w:val="004D2573"/>
    <w:rsid w:val="004D76C5"/>
    <w:rsid w:val="0050494B"/>
    <w:rsid w:val="00535553"/>
    <w:rsid w:val="00565DA0"/>
    <w:rsid w:val="005704EB"/>
    <w:rsid w:val="005709C0"/>
    <w:rsid w:val="005B27EC"/>
    <w:rsid w:val="005E0FEB"/>
    <w:rsid w:val="006316B5"/>
    <w:rsid w:val="00641798"/>
    <w:rsid w:val="00641968"/>
    <w:rsid w:val="00642261"/>
    <w:rsid w:val="00676F67"/>
    <w:rsid w:val="00685464"/>
    <w:rsid w:val="006A6BFD"/>
    <w:rsid w:val="006C4955"/>
    <w:rsid w:val="006D4A0C"/>
    <w:rsid w:val="006D5A4F"/>
    <w:rsid w:val="006E5C53"/>
    <w:rsid w:val="006F2A9D"/>
    <w:rsid w:val="00722518"/>
    <w:rsid w:val="00753D85"/>
    <w:rsid w:val="00764CF8"/>
    <w:rsid w:val="00766E53"/>
    <w:rsid w:val="007D6A44"/>
    <w:rsid w:val="007E1A49"/>
    <w:rsid w:val="007E7EEA"/>
    <w:rsid w:val="00802846"/>
    <w:rsid w:val="0081650E"/>
    <w:rsid w:val="008540B7"/>
    <w:rsid w:val="00863F06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A005A"/>
    <w:rsid w:val="00A02013"/>
    <w:rsid w:val="00A166DB"/>
    <w:rsid w:val="00A24B17"/>
    <w:rsid w:val="00A729F2"/>
    <w:rsid w:val="00A77148"/>
    <w:rsid w:val="00A85D38"/>
    <w:rsid w:val="00AD4B05"/>
    <w:rsid w:val="00AE55EC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48BA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CE552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D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D81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D81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D81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7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D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D81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D81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D81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HEBITRO jednostavno društvo s ograničenom odgovornošću za trgovinu i usluge zastupanog po punomoćniku Nenad Hendak</izvorni_sadrzaj>
    <derivirana_varijabla naziv="DomainObject.Predmet.ProtustrankaFormated_1">  HEBITRO jednostavno društvo s ograničenom odgovornošću za trgovinu i usluge zastupanog po punomoćniku Nenad Hendak</derivirana_varijabla>
  </DomainObject.Predmet.ProtustrankaFormated>
  <DomainObject.Predmet.ProtustrankaFormatedOIB>
    <izvorni_sadrzaj>  HEBITRO jednostavno društvo s ograničenom odgovornošću za trgovinu i usluge, OIB 27679868242 zastupanog po punomoćniku Nenad Hendak</izvorni_sadrzaj>
    <derivirana_varijabla naziv="DomainObject.Predmet.ProtustrankaFormatedOIB_1">  HEBITRO jednostavno društvo s ograničenom odgovornošću za trgovinu i usluge, OIB 27679868242 zastupanog po punomoćniku Nenad Hendak</derivirana_varijabla>
  </DomainObject.Predmet.ProtustrankaFormatedOIB>
  <DomainObject.Predmet.ProtustrankaFormatedWithAdress>
    <izvorni_sadrzaj> HEBITRO jednostavno društvo s ograničenom odgovornošću za trgovinu i usluge, Tučenik 3, 10340 Tučenik zastupanog po punomoćniku Nenad Hendak</izvorni_sadrzaj>
    <derivirana_varijabla naziv="DomainObject.Predmet.ProtustrankaFormatedWithAdress_1"> HEBITRO jednostavno društvo s ograničenom odgovornošću za trgovinu i usluge, Tučenik 3, 10340 Tučenik zastupanog po punomoćniku Nenad Hendak</derivirana_varijabla>
  </DomainObject.Predmet.ProtustrankaFormatedWithAdress>
  <DomainObject.Predmet.ProtustrankaFormatedWithAdressOIB>
    <izvorni_sadrzaj> HEBITRO jednostavno društvo s ograničenom odgovornošću za trgovinu i usluge, OIB 27679868242, Tučenik 3, 10340 Tučenik zastupanog po punomoćniku Nenad Hendak</izvorni_sadrzaj>
    <derivirana_varijabla naziv="DomainObject.Predmet.ProtustrankaFormatedWithAdressOIB_1"> HEBITRO jednostavno društvo s ograničenom odgovornošću za trgovinu i usluge, OIB 27679868242, Tučenik 3, 10340 Tučenik zastupanog po punomoćniku Nenad Hendak</derivirana_varijabla>
  </DomainObject.Predmet.ProtustrankaFormatedWithAdressOIB>
  <DomainObject.Predmet.ProtustrankaWithAdress>
    <izvorni_sadrzaj>HEBITRO jednostavno društvo s ograničenom odgovornošću za trgovinu i usluge Tučenik 3, 10340 Tučenik</izvorni_sadrzaj>
    <derivirana_varijabla naziv="DomainObject.Predmet.ProtustrankaWithAdress_1">HEBITRO jednostavno društvo s ograničenom odgovornošću za trgovinu i usluge Tučenik 3, 10340 Tučenik</derivirana_varijabla>
  </DomainObject.Predmet.ProtustrankaWithAdress>
  <DomainObject.Predmet.ProtustrankaWithAdressOIB>
    <izvorni_sadrzaj>HEBITRO jednostavno društvo s ograničenom odgovornošću za trgovinu i usluge, OIB 27679868242, Tučenik 3, 10340 Tučenik</izvorni_sadrzaj>
    <derivirana_varijabla naziv="DomainObject.Predmet.ProtustrankaWithAdressOIB_1">HEBITRO jednostavno društvo s ograničenom odgovornošću za trgovinu i usluge, OIB 27679868242, Tučenik 3, 10340 Tučenik</derivirana_varijabla>
  </DomainObject.Predmet.ProtustrankaWithAdressOIB>
  <DomainObject.Predmet.ProtustrankaNazivFormated>
    <izvorni_sadrzaj>HEBITRO jednostavno društvo s ograničenom odgovornošću za trgovinu i usluge</izvorni_sadrzaj>
    <derivirana_varijabla naziv="DomainObject.Predmet.ProtustrankaNazivFormated_1">HEBITRO jednostavno društvo s ograničenom odgovornošću za trgovinu i usluge</derivirana_varijabla>
  </DomainObject.Predmet.ProtustrankaNazivFormated>
  <DomainObject.Predmet.ProtustrankaNazivFormatedOIB>
    <izvorni_sadrzaj>HEBITRO jednostavno društvo s ograničenom odgovornošću za trgovinu i usluge, OIB 27679868242</izvorni_sadrzaj>
    <derivirana_varijabla naziv="DomainObject.Predmet.ProtustrankaNazivFormatedOIB_1">HEBITRO jednostavno društvo s ograničenom odgovornošću za trgovinu i usluge, OIB 27679868242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HEBITRO jednostavno društvo s ograničenom odgovornošću za trgovinu i usluge zastupanog po punomoćniku Nenad Hendak</item>
    </izvorni_sadrzaj>
    <derivirana_varijabla naziv="DomainObject.Predmet.ProtuStrankaListFormated_1">
      <item>HEBITRO jednostavno društvo s ograničenom odgovornošću za trgovinu i usluge zastupanog po punomoćniku Nenad Hendak</item>
    </derivirana_varijabla>
  </DomainObject.Predmet.ProtuStrankaListFormated>
  <DomainObject.Predmet.ProtuStrankaListFormatedOIB>
    <izvorni_sadrzaj>
      <item>HEBITRO jednostavno društvo s ograničenom odgovornošću za trgovinu i usluge, OIB 27679868242 zastupanog po punomoćniku Nenad Hendak</item>
    </izvorni_sadrzaj>
    <derivirana_varijabla naziv="DomainObject.Predmet.ProtuStrankaListFormatedOIB_1">
      <item>HEBITRO jednostavno društvo s ograničenom odgovornošću za trgovinu i usluge, OIB 27679868242 zastupanog po punomoćniku Nenad Hendak</item>
    </derivirana_varijabla>
  </DomainObject.Predmet.ProtuStrankaListFormatedOIB>
  <DomainObject.Predmet.ProtuStrankaListFormatedWithAdress>
    <izvorni_sadrzaj>
      <item>HEBITRO jednostavno društvo s ograničenom odgovornošću za trgovinu i usluge, Tučenik 3, 10340 Tučenik zastupanog po punomoćniku Nenad Hendak</item>
    </izvorni_sadrzaj>
    <derivirana_varijabla naziv="DomainObject.Predmet.ProtuStrankaListFormatedWithAdress_1">
      <item>HEBITRO jednostavno društvo s ograničenom odgovornošću za trgovinu i usluge, Tučenik 3, 10340 Tučenik zastupanog po punomoćniku Nenad Hendak</item>
    </derivirana_varijabla>
  </DomainObject.Predmet.ProtuStrankaListFormatedWithAdress>
  <DomainObject.Predmet.ProtuStrankaListFormatedWithAdressOIB>
    <izvorni_sadrzaj>
      <item>HEBITRO jednostavno društvo s ograničenom odgovornošću za trgovinu i usluge, OIB 27679868242, Tučenik 3, 10340 Tučenik zastupanog po punomoćniku Nenad Hendak</item>
    </izvorni_sadrzaj>
    <derivirana_varijabla naziv="DomainObject.Predmet.ProtuStrankaListFormatedWithAdressOIB_1">
      <item>HEBITRO jednostavno društvo s ograničenom odgovornošću za trgovinu i usluge, OIB 27679868242, Tučenik 3, 10340 Tučenik zastupanog po punomoćniku Nenad Hendak</item>
    </derivirana_varijabla>
  </DomainObject.Predmet.ProtuStrankaListFormatedWithAdressOIB>
  <DomainObject.Predmet.ProtuStrankaListNazivFormated>
    <izvorni_sadrzaj>
      <item>HEBITRO jednostavno društvo s ograničenom odgovornošću za trgovinu i usluge</item>
    </izvorni_sadrzaj>
    <derivirana_varijabla naziv="DomainObject.Predmet.ProtuStrankaListNazivFormated_1">
      <item>HEBITRO jednostavno društvo s ograničenom odgovornošću za trgovinu i usluge</item>
    </derivirana_varijabla>
  </DomainObject.Predmet.ProtuStrankaListNazivFormated>
  <DomainObject.Predmet.ProtuStrankaListNazivFormatedOIB>
    <izvorni_sadrzaj>
      <item>HEBITRO jednostavno društvo s ograničenom odgovornošću za trgovinu i usluge, OIB 27679868242</item>
    </izvorni_sadrzaj>
    <derivirana_varijabla naziv="DomainObject.Predmet.ProtuStrankaListNazivFormatedOIB_1">
      <item>HEBITRO jednostavno društvo s ograničenom odgovornošću za trgovinu i usluge, OIB 27679868242</item>
    </derivirana_varijabla>
  </DomainObject.Predmet.ProtuStrankaListNazivFormatedOIB>
  <DomainObject.Predmet.OstaliListFormated>
    <izvorni_sadrzaj>
      <item>Nenad Hendak punomoćnik sudionika u postupku HEBITRO jednostavno društvo s ograničenom odgovornošću za trgovinu i usluge</item>
    </izvorni_sadrzaj>
    <derivirana_varijabla naziv="DomainObject.Predmet.OstaliListFormated_1">
      <item>Nenad Hendak punomoćnik sudionika u postupku HEBITRO jednostavno društvo s ograničenom odgovornošću za trgovinu i usluge</item>
    </derivirana_varijabla>
  </DomainObject.Predmet.OstaliListFormated>
  <DomainObject.Predmet.OstaliListFormatedOIB>
    <izvorni_sadrzaj>
      <item>Nenad Hendak, OIB 02779602295 punomoćnik sudionika u postupku HEBITRO jednostavno društvo s ograničenom odgovornošću za trgovinu i usluge</item>
    </izvorni_sadrzaj>
    <derivirana_varijabla naziv="DomainObject.Predmet.OstaliListFormatedOIB_1">
      <item>Nenad Hendak, OIB 02779602295 punomoćnik sudionika u postupku HEBITRO jednostavno društvo s ograničenom odgovornošću za trgovinu i usluge</item>
    </derivirana_varijabla>
  </DomainObject.Predmet.OstaliListFormatedOIB>
  <DomainObject.Predmet.OstaliListFormatedWithAdress>
    <izvorni_sadrzaj>
      <item>Nenad Hendak, Tučenik 3, 10340 Tučenik punomoćnik sudionika u postupku HEBITRO jednostavno društvo s ograničenom odgovornošću za trgovinu i usluge</item>
    </izvorni_sadrzaj>
    <derivirana_varijabla naziv="DomainObject.Predmet.OstaliListFormatedWithAdress_1">
      <item>Nenad Hendak, Tučenik 3, 10340 Tučenik punomoćnik sudionika u postupku HEBITRO jednostavno društvo s ograničenom odgovornošću za trgovinu i usluge</item>
    </derivirana_varijabla>
  </DomainObject.Predmet.OstaliListFormatedWithAdress>
  <DomainObject.Predmet.OstaliListFormatedWithAdressOIB>
    <izvorni_sadrzaj>
      <item>Nenad Hendak, OIB 02779602295, Tučenik 3, 10340 Tučenik punomoćnik sudionika u postupku HEBITRO jednostavno društvo s ograničenom odgovornošću za trgovinu i usluge</item>
    </izvorni_sadrzaj>
    <derivirana_varijabla naziv="DomainObject.Predmet.OstaliListFormatedWithAdressOIB_1">
      <item>Nenad Hendak, OIB 02779602295, Tučenik 3, 10340 Tučenik punomoćnik sudionika u postupku HEBITRO jednostavno društvo s ograničenom odgovornošću za trgovinu i usluge</item>
    </derivirana_varijabla>
  </DomainObject.Predmet.OstaliListFormatedWithAdressOIB>
  <DomainObject.Predmet.OstaliListNazivFormated>
    <izvorni_sadrzaj>
      <item>Nenad Hendak</item>
    </izvorni_sadrzaj>
    <derivirana_varijabla naziv="DomainObject.Predmet.OstaliListNazivFormated_1">
      <item>Nenad Hendak</item>
    </derivirana_varijabla>
  </DomainObject.Predmet.OstaliListNazivFormated>
  <DomainObject.Predmet.OstaliListNazivFormatedOIB>
    <izvorni_sadrzaj>
      <item>Nenad Hendak, OIB 02779602295</item>
    </izvorni_sadrzaj>
    <derivirana_varijabla naziv="DomainObject.Predmet.OstaliListNazivFormatedOIB_1">
      <item>Nenad Hendak, OIB 02779602295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HEBITRO jednostavno društvo s ograničenom odgovornošću za trgovinu i usluge</izvorni_sadrzaj>
    <derivirana_varijabla naziv="DomainObject.Predmet.ProtustrankaIDrugi_1">HEBITRO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HEBITRO jednostavno društvo s ograničenom odgovornošću za trgovinu i usluge, OIB 27679868242, Tučenik 3, 10340 Tučenik</izvorni_sadrzaj>
    <derivirana_varijabla naziv="DomainObject.Predmet.ProtustrankaIDrugiAdressOIB_1">HEBITRO jednostavno društvo s ograničenom odgovornošću za trgovinu i usluge, OIB 27679868242, Tučenik 3, 10340 Tučenik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HEBITRO jednostavno društvo s ograničenom odgovornošću za trgovinu i usluge</item>
      <item>FINA Regionalni centar Zagreb</item>
      <item>Nenad Hendak</item>
    </izvorni_sadrzaj>
    <derivirana_varijabla naziv="DomainObject.Predmet.SudioniciListNaziv_1">
      <item>HEBITRO jednostavno društvo s ograničenom odgovornošću za trgovinu i usluge</item>
      <item>FINA Regionalni centar Zagreb</item>
      <item>Nenad Hendak</item>
    </derivirana_varijabla>
  </DomainObject.Predmet.SudioniciListNaziv>
  <DomainObject.Predmet.SudioniciListAdressOIB>
    <izvorni_sadrzaj>
      <item>HEBITRO jednostavno društvo s ograničenom odgovornošću za trgovinu i usluge, OIB 27679868242, Tučenik 3,10340 Tučenik</item>
      <item>FINA Regionalni centar Zagreb, OIB 85821130368, Trg svibanjskih žrtava 1995. br. 1,10000 Zagreb</item>
      <item>Nenad Hendak, OIB 02779602295, Tučenik 3,10340 Tučenik</item>
    </izvorni_sadrzaj>
    <derivirana_varijabla naziv="DomainObject.Predmet.SudioniciListAdressOIB_1">
      <item>HEBITRO jednostavno društvo s ograničenom odgovornošću za trgovinu i usluge, OIB 27679868242, Tučenik 3,10340 Tučenik</item>
      <item>FINA Regionalni centar Zagreb, OIB 85821130368, Trg svibanjskih žrtava 1995. br. 1,10000 Zagreb</item>
      <item>Nenad Hendak, OIB 02779602295, Tučenik 3,10340 Tučenik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27679868242</item>
      <item>, OIB 85821130368</item>
      <item>, OIB 02779602295</item>
    </izvorni_sadrzaj>
    <derivirana_varijabla naziv="DomainObject.Predmet.SudioniciListNazivOIB_1">
      <item>, OIB 27679868242</item>
      <item>, OIB 85821130368</item>
      <item>, OIB 02779602295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713</properties:Words>
  <properties:Characters>3858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2016-10-25T12:46:00Z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2016-10-28T07:49:00Z</dcterms:modified>
  <cp:revision>7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