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37aa7" w14:paraId="da37aa7" w:rsidRDefault="00AB6C4C" w:rsidP="007E16EA" w:rsidR="00AB6C4C" w:rsidRPr="00DA585C">
      <w:pPr>
        <w:jc w:val="both"/>
        <w15:collapsed w:val="false"/>
      </w:pPr>
      <w:bookmarkStart w:name="_GoBack" w:id="0"/>
      <w:bookmarkEnd w:id="0"/>
    </w:p>
    <w:p w:rsidRDefault="00AB6C4C" w:rsidP="00AB6C4C" w:rsidR="00AB6C4C" w:rsidRPr="00DA585C"/>
    <w:p w:rsidRDefault="00AB6C4C" w:rsidP="00AB6C4C" w:rsidR="00AB6C4C" w:rsidRPr="00DA585C"/>
    <w:p w:rsidRDefault="00AB6C4C" w:rsidP="00AB6C4C" w:rsidR="00AB6C4C" w:rsidRPr="00DA585C">
      <w:pPr>
        <w:jc w:val="right"/>
      </w:pPr>
      <w:r w:rsidRPr="00DA585C">
        <w:tab/>
      </w:r>
      <w:r w:rsidRPr="00DA585C">
        <w:tab/>
      </w:r>
      <w:r w:rsidR="002259A2" w:rsidRPr="00DA585C">
        <w:t>1</w:t>
      </w:r>
      <w:r w:rsidRPr="00DA585C">
        <w:t xml:space="preserve"> St-</w:t>
      </w:r>
      <w:r w:rsidR="001B4D84">
        <w:t>935/15-192</w:t>
      </w:r>
    </w:p>
    <w:p w:rsidRDefault="00E702CF" w:rsidP="00AB6C4C" w:rsidR="00AB6C4C" w:rsidRPr="00DA585C">
      <w:r w:rsidRPr="00DA585C">
        <w:t xml:space="preserve"> </w:t>
      </w:r>
      <w:r w:rsidR="00AB6C4C" w:rsidRPr="00DA585C">
        <w:t>REPUBLIKA HRVATSKA</w:t>
      </w:r>
    </w:p>
    <w:p w:rsidRDefault="00AB6C4C" w:rsidP="00AB6C4C" w:rsidR="00AB6C4C" w:rsidRPr="00DA585C">
      <w:r w:rsidRPr="00DA585C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DA585C">
          <w:t>SUD U</w:t>
        </w:r>
      </w:smartTag>
      <w:r w:rsidRPr="00DA585C">
        <w:t xml:space="preserve"> ZADRU</w:t>
      </w:r>
    </w:p>
    <w:p w:rsidRDefault="00AB6C4C" w:rsidP="00AB6C4C" w:rsidR="00AB6C4C" w:rsidRPr="00DA585C">
      <w:pPr>
        <w:jc w:val="center"/>
      </w:pPr>
    </w:p>
    <w:p w:rsidRDefault="00AB6C4C" w:rsidP="00AB6C4C" w:rsidR="00AB6C4C" w:rsidRPr="00DA585C"/>
    <w:p w:rsidRDefault="00AB6C4C" w:rsidP="00AB6C4C" w:rsidR="00AB6C4C" w:rsidRPr="00DA585C">
      <w:pPr>
        <w:jc w:val="center"/>
      </w:pPr>
      <w:r w:rsidRPr="00DA585C">
        <w:t>R J E Š E N J E</w:t>
      </w:r>
    </w:p>
    <w:p w:rsidRDefault="00AB6C4C" w:rsidP="00AB6C4C" w:rsidR="00AB6C4C" w:rsidRPr="00DA585C">
      <w:pPr>
        <w:jc w:val="center"/>
      </w:pPr>
    </w:p>
    <w:p w:rsidRDefault="00AB6C4C" w:rsidP="00AB6C4C" w:rsidR="00AB6C4C" w:rsidRPr="00DA585C"/>
    <w:p w:rsidRDefault="00AB6C4C" w:rsidP="00AB6C4C" w:rsidR="00AB6C4C" w:rsidRPr="00DA585C">
      <w:pPr>
        <w:jc w:val="both"/>
      </w:pPr>
      <w:r w:rsidRPr="00DA585C"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DA585C">
          <w:t>SUD U</w:t>
        </w:r>
      </w:smartTag>
      <w:r w:rsidRPr="00DA585C">
        <w:t xml:space="preserve"> ZADRU, po sucu ovog suda Ardeni Bajlo kao stečajnom sucu, nad stečajnim dužnikom </w:t>
      </w:r>
      <w:r w:rsidR="001B4D84">
        <w:t xml:space="preserve">Stečajna masa iza </w:t>
      </w:r>
      <w:r w:rsidR="001B4D84" w:rsidRPr="00D60A67">
        <w:t>BIOGRAD COMMERCE d.o.o.</w:t>
      </w:r>
      <w:r w:rsidR="001B4D84">
        <w:t>,</w:t>
      </w:r>
      <w:r w:rsidR="001B4D84" w:rsidRPr="00D60A67">
        <w:t xml:space="preserve"> </w:t>
      </w:r>
      <w:r w:rsidR="001B4D84" w:rsidRPr="005F583D">
        <w:t>Pag</w:t>
      </w:r>
      <w:r w:rsidR="001B4D84" w:rsidRPr="00D60A67">
        <w:t xml:space="preserve"> u stečaju, OIB:</w:t>
      </w:r>
      <w:r w:rsidR="001B4D84">
        <w:t xml:space="preserve"> 09556750196</w:t>
      </w:r>
      <w:r w:rsidR="001B4D84" w:rsidRPr="00244EC8">
        <w:t>, zastupanom</w:t>
      </w:r>
      <w:r w:rsidR="001B4D84" w:rsidRPr="009544DA">
        <w:t xml:space="preserve"> po stečajnom upravitelju </w:t>
      </w:r>
      <w:r w:rsidR="001B4D84">
        <w:t>stečajne mase Milanu Ljubičiću</w:t>
      </w:r>
      <w:r w:rsidRPr="00DA585C">
        <w:t xml:space="preserve">, dana </w:t>
      </w:r>
      <w:r w:rsidR="001B4D84">
        <w:t>30. svibnja</w:t>
      </w:r>
      <w:r w:rsidR="00DA585C">
        <w:t xml:space="preserve"> 2016</w:t>
      </w:r>
      <w:r w:rsidRPr="00DA585C">
        <w:t>.</w:t>
      </w:r>
    </w:p>
    <w:p w:rsidRDefault="00174532" w:rsidP="00AB6C4C" w:rsidR="00174532" w:rsidRPr="00DA585C"/>
    <w:p w:rsidRDefault="00AB6C4C" w:rsidP="00AB6C4C" w:rsidR="00AB6C4C" w:rsidRPr="00DA585C">
      <w:pPr>
        <w:jc w:val="center"/>
      </w:pPr>
      <w:r w:rsidRPr="00DA585C">
        <w:t>r i j e š i o  j e</w:t>
      </w:r>
    </w:p>
    <w:p w:rsidRDefault="00AB6C4C" w:rsidP="00AB6C4C" w:rsidR="00AB6C4C" w:rsidRPr="00DA585C">
      <w:pPr>
        <w:jc w:val="both"/>
      </w:pPr>
    </w:p>
    <w:p w:rsidRDefault="00AB6C4C" w:rsidP="00E15555" w:rsidR="0009493F">
      <w:pPr>
        <w:ind w:firstLine="705"/>
        <w:jc w:val="both"/>
      </w:pPr>
      <w:r w:rsidRPr="00DA585C">
        <w:t>I</w:t>
      </w:r>
      <w:r w:rsidR="001B4D84">
        <w:t>.</w:t>
      </w:r>
      <w:r w:rsidR="00DA585C">
        <w:t xml:space="preserve"> </w:t>
      </w:r>
      <w:r w:rsidR="00E15555" w:rsidRPr="00827FF0">
        <w:t xml:space="preserve">Odobrava se trošak po specifikaciji od dana </w:t>
      </w:r>
      <w:r w:rsidR="001B4D84">
        <w:t>05</w:t>
      </w:r>
      <w:r w:rsidR="00E15555">
        <w:t xml:space="preserve">. </w:t>
      </w:r>
      <w:r w:rsidR="001B4D84">
        <w:t>svibnja</w:t>
      </w:r>
      <w:r w:rsidR="00E15555">
        <w:t xml:space="preserve"> 2016</w:t>
      </w:r>
      <w:r w:rsidR="00E15555" w:rsidRPr="00827FF0">
        <w:t xml:space="preserve">. na način da se istome na račun plati iznos od </w:t>
      </w:r>
      <w:r w:rsidR="001B4D84">
        <w:t>7.235,38</w:t>
      </w:r>
      <w:r w:rsidR="00E15555" w:rsidRPr="00827FF0">
        <w:t xml:space="preserve"> kuna.</w:t>
      </w:r>
    </w:p>
    <w:p w:rsidRDefault="001B4D84" w:rsidP="00E15555" w:rsidR="001B4D84">
      <w:pPr>
        <w:ind w:firstLine="705"/>
        <w:jc w:val="both"/>
      </w:pPr>
    </w:p>
    <w:p w:rsidRDefault="001B4D84" w:rsidP="00E15555" w:rsidR="001B4D84">
      <w:pPr>
        <w:ind w:firstLine="705"/>
        <w:jc w:val="both"/>
      </w:pPr>
      <w:r>
        <w:t>II. Trošak iz toč. I. isplaćuje se na teret stečajnog dužnika.</w:t>
      </w:r>
    </w:p>
    <w:p w:rsidRDefault="00AB6C4C" w:rsidP="00AB6C4C" w:rsidR="00AB6C4C" w:rsidRPr="00DA585C">
      <w:pPr>
        <w:jc w:val="both"/>
      </w:pPr>
    </w:p>
    <w:p w:rsidRDefault="00AB6C4C" w:rsidP="00AB6C4C" w:rsidR="00AB6C4C" w:rsidRPr="00DA585C">
      <w:pPr>
        <w:ind w:hanging="705" w:left="705"/>
        <w:jc w:val="center"/>
      </w:pPr>
      <w:r w:rsidRPr="00DA585C">
        <w:t>O b r a z l o ž e n j e</w:t>
      </w:r>
    </w:p>
    <w:p w:rsidRDefault="00AB6C4C" w:rsidP="00AB6C4C" w:rsidR="00AB6C4C" w:rsidRPr="00DA585C">
      <w:pPr>
        <w:jc w:val="both"/>
      </w:pPr>
    </w:p>
    <w:p w:rsidRDefault="00E15555" w:rsidP="00666702" w:rsidR="00E15555">
      <w:pPr>
        <w:ind w:firstLine="705"/>
        <w:jc w:val="both"/>
      </w:pPr>
      <w:r>
        <w:t>Stečajni upravitelj imenovan u ovom postupku je nakon zaključenja ovog postupka p</w:t>
      </w:r>
      <w:r w:rsidR="00666702">
        <w:t>odnio zahtjev za naknadu troška, obzirom da su se naknadno prikupila sredstva za isplatu istog.</w:t>
      </w:r>
      <w:r>
        <w:t xml:space="preserve"> Zahtjev je obrazložio i dokumentirao u </w:t>
      </w:r>
      <w:r w:rsidR="001B4D84">
        <w:t>podnesku</w:t>
      </w:r>
      <w:r>
        <w:t xml:space="preserve"> od </w:t>
      </w:r>
      <w:r w:rsidR="001B4D84">
        <w:t xml:space="preserve">05. svibnja </w:t>
      </w:r>
      <w:r>
        <w:t>2016. zatraživši troškove za upotrebu telefona i svog osobnog vozila</w:t>
      </w:r>
      <w:r w:rsidR="00666702">
        <w:t>.</w:t>
      </w:r>
    </w:p>
    <w:p w:rsidRDefault="00E15555" w:rsidP="00DA585C" w:rsidR="00E15555">
      <w:pPr>
        <w:ind w:firstLine="705"/>
        <w:jc w:val="both"/>
      </w:pPr>
      <w:r>
        <w:t xml:space="preserve">Stoga je primjenom odredbe čl. 94. st. 3. Stečajnog zakona (Narodne novine 71/15) odlučeno kao u izreci. </w:t>
      </w:r>
    </w:p>
    <w:p w:rsidRDefault="00AB6C4C" w:rsidP="00AB6C4C" w:rsidR="00AB6C4C" w:rsidRPr="00DA585C">
      <w:pPr>
        <w:jc w:val="both"/>
      </w:pPr>
    </w:p>
    <w:p w:rsidRDefault="00AB6C4C" w:rsidP="00AB6C4C" w:rsidR="00AB6C4C" w:rsidRPr="00DA585C">
      <w:pPr>
        <w:ind w:hanging="705" w:left="705"/>
        <w:jc w:val="center"/>
      </w:pPr>
      <w:r w:rsidRPr="00DA585C">
        <w:t>U Zadru</w:t>
      </w:r>
      <w:r w:rsidR="001B4D84">
        <w:t>,</w:t>
      </w:r>
      <w:r w:rsidRPr="00DA585C">
        <w:t xml:space="preserve"> dana </w:t>
      </w:r>
      <w:r w:rsidR="001B4D84">
        <w:t xml:space="preserve">30. svibnja </w:t>
      </w:r>
      <w:r w:rsidR="00DA585C">
        <w:t>2016.</w:t>
      </w:r>
    </w:p>
    <w:p w:rsidRDefault="00AB6C4C" w:rsidP="00102D4D" w:rsidR="00AB6C4C" w:rsidRPr="00DA585C"/>
    <w:p w:rsidRDefault="008B69B8" w:rsidP="001B4D84" w:rsidR="008B69B8">
      <w:pPr>
        <w:jc w:val="right"/>
      </w:pPr>
      <w:r>
        <w:t>S</w:t>
      </w:r>
      <w:r w:rsidRPr="002C500F">
        <w:t>u</w:t>
      </w:r>
      <w:r>
        <w:t>tkinja:</w:t>
      </w:r>
    </w:p>
    <w:p w:rsidRDefault="001B4D84" w:rsidP="001B4D84" w:rsidR="008B69B8" w:rsidRPr="00F60CD9">
      <w:pPr>
        <w:jc w:val="right"/>
      </w:pPr>
      <w:r>
        <w:t>Ardena Bajlo</w:t>
      </w:r>
    </w:p>
    <w:p w:rsidRDefault="008B69B8" w:rsidP="008B69B8" w:rsidR="008B69B8"/>
    <w:p w:rsidRDefault="00175B43" w:rsidP="00175B43" w:rsidR="00175B43"/>
    <w:p w:rsidRDefault="00384818" w:rsidP="00384818" w:rsidR="00384818" w:rsidRPr="00DA585C"/>
    <w:p w:rsidRDefault="009909B0" w:rsidP="00AB6C4C" w:rsidR="009909B0" w:rsidRPr="00DA585C"/>
    <w:p w:rsidRDefault="00AB6C4C" w:rsidP="00AB6C4C" w:rsidR="00AB6C4C" w:rsidRPr="00DA585C">
      <w:r w:rsidRPr="00DA585C">
        <w:t xml:space="preserve">POUKA O PRAVNOM LIJEKU : </w:t>
      </w:r>
    </w:p>
    <w:p w:rsidRDefault="00AB6C4C" w:rsidP="00AB6C4C" w:rsidR="00174532" w:rsidRPr="00DA585C">
      <w:r w:rsidRPr="00DA585C">
        <w:t xml:space="preserve">Protiv ovog rješenja </w:t>
      </w:r>
      <w:r w:rsidR="00174532" w:rsidRPr="00DA585C">
        <w:t>dopuštena</w:t>
      </w:r>
      <w:r w:rsidR="007124E7">
        <w:t xml:space="preserve"> je žalba u roku od osam dana od dana dostave istog.</w:t>
      </w:r>
    </w:p>
    <w:p w:rsidRDefault="00384818" w:rsidP="009909B0" w:rsidR="00384818"/>
    <w:p w:rsidRDefault="00102D4D" w:rsidP="009909B0" w:rsidR="00102D4D"/>
    <w:p w:rsidRDefault="00102D4D" w:rsidP="009909B0" w:rsidR="00102D4D" w:rsidRPr="00DA585C"/>
    <w:p w:rsidRDefault="00A410F4" w:rsidP="00A410F4" w:rsidR="00A410F4" w:rsidRPr="00DA585C">
      <w:r w:rsidRPr="00DA585C">
        <w:t xml:space="preserve">Dostaviti:  </w:t>
      </w:r>
    </w:p>
    <w:p w:rsidRDefault="00A410F4" w:rsidP="00A410F4" w:rsidR="00A410F4" w:rsidRPr="00DA585C">
      <w:pPr>
        <w:ind w:left="360"/>
      </w:pPr>
      <w:r w:rsidRPr="00DA585C">
        <w:t xml:space="preserve"> </w:t>
      </w:r>
    </w:p>
    <w:p w:rsidRDefault="00A410F4" w:rsidP="00A410F4" w:rsidR="00A410F4">
      <w:pPr>
        <w:numPr>
          <w:ilvl w:val="0"/>
          <w:numId w:val="1"/>
        </w:numPr>
      </w:pPr>
      <w:r w:rsidRPr="00DA585C">
        <w:t xml:space="preserve">stečajnom upravitelju </w:t>
      </w:r>
      <w:r w:rsidR="00E15555">
        <w:t>– e-mailom</w:t>
      </w:r>
    </w:p>
    <w:p w:rsidRDefault="00DA585C" w:rsidP="00A410F4" w:rsidR="00DA585C">
      <w:pPr>
        <w:numPr>
          <w:ilvl w:val="0"/>
          <w:numId w:val="1"/>
        </w:numPr>
      </w:pPr>
      <w:r>
        <w:t>e-oglasna ploča</w:t>
      </w:r>
    </w:p>
    <w:p w:rsidRDefault="00A410F4" w:rsidP="00A410F4" w:rsidR="00A410F4" w:rsidRPr="00DA585C">
      <w:pPr>
        <w:numPr>
          <w:ilvl w:val="0"/>
          <w:numId w:val="1"/>
        </w:numPr>
      </w:pPr>
      <w:r w:rsidRPr="00DA585C">
        <w:t>u spis</w:t>
      </w:r>
    </w:p>
    <w:p w:rsidRDefault="003E72BE" w:rsidP="003E72BE" w:rsidR="003E72BE" w:rsidRPr="00DA585C"/>
    <w:sectPr w:rsidSect="00102D4D" w:rsidR="003E72BE" w:rsidRPr="00DA585C">
      <w:pgSz w:code="9"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102D4D"/>
    <w:rsid w:val="00174532"/>
    <w:rsid w:val="00175B43"/>
    <w:rsid w:val="001B4D84"/>
    <w:rsid w:val="001C544E"/>
    <w:rsid w:val="002259A2"/>
    <w:rsid w:val="00282B73"/>
    <w:rsid w:val="00384818"/>
    <w:rsid w:val="003A1FC0"/>
    <w:rsid w:val="003D378F"/>
    <w:rsid w:val="003E53A3"/>
    <w:rsid w:val="003E72BE"/>
    <w:rsid w:val="00633783"/>
    <w:rsid w:val="00666702"/>
    <w:rsid w:val="006B6E1C"/>
    <w:rsid w:val="007124E7"/>
    <w:rsid w:val="007E16EA"/>
    <w:rsid w:val="0084010A"/>
    <w:rsid w:val="00886894"/>
    <w:rsid w:val="008B69B8"/>
    <w:rsid w:val="009909B0"/>
    <w:rsid w:val="00A410F4"/>
    <w:rsid w:val="00A91588"/>
    <w:rsid w:val="00AB6C4C"/>
    <w:rsid w:val="00BB192C"/>
    <w:rsid w:val="00CE069C"/>
    <w:rsid w:val="00DA585C"/>
    <w:rsid w:val="00E15555"/>
    <w:rsid w:val="00E3307B"/>
    <w:rsid w:val="00E44A35"/>
    <w:rsid w:val="00E702CF"/>
    <w:rsid w:val="00F9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2B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2B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B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B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B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2B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2B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B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B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B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ožujka 2016.</izvorni_sadrzaj>
    <derivirana_varijabla naziv="DomainObject.Predmet.DatumRjesavanja_1">4.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St-935/2015</izvorni_sadrzaj>
    <derivirana_varijabla naziv="DomainObject.Predmet.OznakaBroj_1">St-935/2015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BIOGRAD COMMERCE društvo s ograničenom odgovornošću za trgovinu i turizam, BIOGRAD N/M</izvorni_sadrzaj>
    <derivirana_varijabla naziv="DomainObject.Predmet.ProtustrankaFormated_1">  BIOGRAD COMMERCE društvo s ograničenom odgovornošću za trgovinu i turizam, BIOGRAD N/M</derivirana_varijabla>
  </DomainObject.Predmet.ProtustrankaFormated>
  <DomainObject.Predmet.ProtustrankaFormatedOIB>
    <izvorni_sadrzaj>  BIOGRAD COMMERCE društvo s ograničenom odgovornošću za trgovinu i turizam, BIOGRAD N/M, OIB 98382146397</izvorni_sadrzaj>
    <derivirana_varijabla naziv="DomainObject.Predmet.ProtustrankaFormatedOIB_1">  BIOGRAD COMMERCE društvo s ograničenom odgovornošću za trgovinu i turizam, BIOGRAD N/M, OIB 98382146397</derivirana_varijabla>
  </DomainObject.Predmet.ProtustrankaFormatedOIB>
  <DomainObject.Predmet.ProtustrankaFormatedWithAdress>
    <izvorni_sadrzaj> BIOGRAD COMMERCE društvo s ograničenom odgovornošću za trgovinu i turizam, BIOGRAD N/M, Zagrebačka 32, Biograd Na Moru</izvorni_sadrzaj>
    <derivirana_varijabla naziv="DomainObject.Predmet.ProtustrankaFormatedWithAdress_1"> BIOGRAD COMMERCE društvo s ograničenom odgovornošću za trgovinu i turizam, BIOGRAD N/M, Zagrebačka 32, Biograd Na Moru</derivirana_varijabla>
  </DomainObject.Predmet.ProtustrankaFormatedWithAdress>
  <DomainObject.Predmet.ProtustrankaFormatedWithAdressOIB>
    <izvorni_sadrzaj> BIOGRAD COMMERCE društvo s ograničenom odgovornošću za trgovinu i turizam, BIOGRAD N/M, OIB 98382146397, Zagrebačka 32, Biograd Na Moru</izvorni_sadrzaj>
    <derivirana_varijabla naziv="DomainObject.Predmet.ProtustrankaFormatedWithAdressOIB_1"> BIOGRAD COMMERCE društvo s ograničenom odgovornošću za trgovinu i turizam, BIOGRAD N/M, OIB 98382146397, Zagrebačka 32, Biograd Na Moru</derivirana_varijabla>
  </DomainObject.Predmet.ProtustrankaFormatedWithAdressOIB>
  <DomainObject.Predmet.ProtustrankaWithAdress>
    <izvorni_sadrzaj>BIOGRAD COMMERCE društvo s ograničenom odgovornošću za trgovinu i turizam, BIOGRAD N/M Zagrebačka 32, Biograd Na Moru</izvorni_sadrzaj>
    <derivirana_varijabla naziv="DomainObject.Predmet.ProtustrankaWithAdress_1">BIOGRAD COMMERCE društvo s ograničenom odgovornošću za trgovinu i turizam, BIOGRAD N/M Zagrebačka 32, Biograd Na Moru</derivirana_varijabla>
  </DomainObject.Predmet.ProtustrankaWithAdress>
  <DomainObject.Predmet.ProtustrankaWithAdressOIB>
    <izvorni_sadrzaj>BIOGRAD COMMERCE društvo s ograničenom odgovornošću za trgovinu i turizam, BIOGRAD N/M, OIB 98382146397, Zagrebačka 32, Biograd Na Moru</izvorni_sadrzaj>
    <derivirana_varijabla naziv="DomainObject.Predmet.ProtustrankaWithAdressOIB_1">BIOGRAD COMMERCE društvo s ograničenom odgovornošću za trgovinu i turizam, BIOGRAD N/M, OIB 98382146397, Zagrebačka 32, Biograd Na Moru</derivirana_varijabla>
  </DomainObject.Predmet.ProtustrankaWithAdressOIB>
  <DomainObject.Predmet.ProtustrankaNazivFormated>
    <izvorni_sadrzaj>BIOGRAD COMMERCE društvo s ograničenom odgovornošću za trgovinu i turizam, BIOGRAD N/M</izvorni_sadrzaj>
    <derivirana_varijabla naziv="DomainObject.Predmet.ProtustrankaNazivFormated_1">BIOGRAD COMMERCE društvo s ograničenom odgovornošću za trgovinu i turizam, BIOGRAD N/M</derivirana_varijabla>
  </DomainObject.Predmet.ProtustrankaNazivFormated>
  <DomainObject.Predmet.ProtustrankaNazivFormatedOIB>
    <izvorni_sadrzaj>BIOGRAD COMMERCE društvo s ograničenom odgovornošću za trgovinu i turizam, BIOGRAD N/M, OIB 98382146397</izvorni_sadrzaj>
    <derivirana_varijabla naziv="DomainObject.Predmet.ProtustrankaNazivFormatedOIB_1">BIOGRAD COMMERCE društvo s ograničenom odgovornošću za trgovinu i turizam, BIOGRAD N/M, OIB 98382146397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PU, PODRUČNI URED ZADAR, ZASTUPAN PO ŽDO U ZADRU; BIOKOVO COMMERCE d.o.o. Zagreb; BERNER d.o.o. Zagreb; Đoko Kukavica</izvorni_sadrzaj>
    <derivirana_varijabla naziv="DomainObject.Predmet.StrankaFormated_1">  RH MF PU, PODRUČNI URED ZADAR, ZASTUPAN PO ŽDO U ZADRU; BIOKOVO COMMERCE d.o.o. Zagreb; BERNER d.o.o. Zagreb; Đoko Kukavica</derivirana_varijabla>
  </DomainObject.Predmet.StrankaFormated>
  <DomainObject.Predmet.StrankaFormatedOIB>
    <izvorni_sadrzaj>  RH MF PU, PODRUČNI URED ZADAR, ZASTUPAN PO ŽDO U ZADRU, OIB 18683136487; BIOKOVO COMMERCE d.o.o. Zagreb, OIB 91904453728; BERNER d.o.o. Zagreb, OIB 66471923099; Đoko Kukavica</izvorni_sadrzaj>
    <derivirana_varijabla naziv="DomainObject.Predmet.StrankaFormatedOIB_1">  RH MF PU, PODRUČNI URED ZADAR, ZASTUPAN PO ŽDO U ZADRU, OIB 18683136487; BIOKOVO COMMERCE d.o.o. Zagreb, OIB 91904453728; BERNER d.o.o. Zagreb, OIB 66471923099; Đoko Kukavica</derivirana_varijabla>
  </DomainObject.Predmet.StrankaFormatedOIB>
  <DomainObject.Predmet.StrankaFormatedWithAdress>
    <izvorni_sadrzaj> RH MF PU, PODRUČNI URED ZADAR, ZASTUPAN PO ŽDO U ZADRU; BIOKOVO COMMERCE d.o.o. Zagreb; BERNER d.o.o. Zagreb; Đoko Kukavica</izvorni_sadrzaj>
    <derivirana_varijabla naziv="DomainObject.Predmet.StrankaFormatedWithAdress_1"> RH MF PU, PODRUČNI URED ZADAR, ZASTUPAN PO ŽDO U ZADRU; BIOKOVO COMMERCE d.o.o. Zagreb; BERNER d.o.o. Zagreb; Đoko Kukavica</derivirana_varijabla>
  </DomainObject.Predmet.StrankaFormatedWithAdress>
  <DomainObject.Predmet.StrankaFormatedWithAdressOIB>
    <izvorni_sadrzaj> RH MF PU, PODRUČNI URED ZADAR, ZASTUPAN PO ŽDO U ZADRU, OIB 18683136487; BIOKOVO COMMERCE d.o.o. Zagreb, OIB 91904453728; BERNER d.o.o. Zagreb, OIB 66471923099; Đoko Kukavica</izvorni_sadrzaj>
    <derivirana_varijabla naziv="DomainObject.Predmet.StrankaFormatedWithAdressOIB_1"> RH MF PU, PODRUČNI URED ZADAR, ZASTUPAN PO ŽDO U ZADRU, OIB 18683136487; BIOKOVO COMMERCE d.o.o. Zagreb, OIB 91904453728; BERNER d.o.o. Zagreb, OIB 66471923099; Đoko Kukavica</derivirana_varijabla>
  </DomainObject.Predmet.StrankaFormatedWithAdressOIB>
  <DomainObject.Predmet.StrankaWithAdress>
    <izvorni_sadrzaj>RH MF PU, PODRUČNI URED ZADAR, ZASTUPAN PO ŽDO U ZADRU ,BIOKOVO COMMERCE d.o.o. Zagreb ,BERNER d.o.o. Zagreb ,Đoko Kukavica </izvorni_sadrzaj>
    <derivirana_varijabla naziv="DomainObject.Predmet.StrankaWithAdress_1">RH MF PU, PODRUČNI URED ZADAR, ZASTUPAN PO ŽDO U ZADRU ,BIOKOVO COMMERCE d.o.o. Zagreb ,BERNER d.o.o. Zagreb ,Đoko Kukavica </derivirana_varijabla>
  </DomainObject.Predmet.StrankaWithAdress>
  <DomainObject.Predmet.StrankaWithAdressOIB>
    <izvorni_sadrzaj>RH MF PU, PODRUČNI URED ZADAR, ZASTUPAN PO ŽDO U ZADRU, OIB 18683136487,BIOKOVO COMMERCE d.o.o. Zagreb, OIB 91904453728,BERNER d.o.o. Zagreb, OIB 66471923099,Đoko Kukavica</izvorni_sadrzaj>
    <derivirana_varijabla naziv="DomainObject.Predmet.StrankaWithAdressOIB_1">RH MF PU, PODRUČNI URED ZADAR, ZASTUPAN PO ŽDO U ZADRU, OIB 18683136487,BIOKOVO COMMERCE d.o.o. Zagreb, OIB 91904453728,BERNER d.o.o. Zagreb, OIB 66471923099,Đoko Kukavica</derivirana_varijabla>
  </DomainObject.Predmet.StrankaWithAdressOIB>
  <DomainObject.Predmet.StrankaNazivFormated>
    <izvorni_sadrzaj>RH MF PU, PODRUČNI URED ZADAR, ZASTUPAN PO ŽDO U ZADRU,BIOKOVO COMMERCE d.o.o. Zagreb,BERNER d.o.o. Zagreb,Đoko Kukavica</izvorni_sadrzaj>
    <derivirana_varijabla naziv="DomainObject.Predmet.StrankaNazivFormated_1">RH MF PU, PODRUČNI URED ZADAR, ZASTUPAN PO ŽDO U ZADRU,BIOKOVO COMMERCE d.o.o. Zagreb,BERNER d.o.o. Zagreb,Đoko Kukavica</derivirana_varijabla>
  </DomainObject.Predmet.StrankaNazivFormated>
  <DomainObject.Predmet.StrankaNazivFormatedOIB>
    <izvorni_sadrzaj>RH MF PU, PODRUČNI URED ZADAR, ZASTUPAN PO ŽDO U ZADRU, OIB 18683136487,BIOKOVO COMMERCE d.o.o. Zagreb, OIB 91904453728,BERNER d.o.o. Zagreb, OIB 66471923099,Đoko Kukavica</izvorni_sadrzaj>
    <derivirana_varijabla naziv="DomainObject.Predmet.StrankaNazivFormatedOIB_1">RH MF PU, PODRUČNI URED ZADAR, ZASTUPAN PO ŽDO U ZADRU, OIB 18683136487,BIOKOVO COMMERCE d.o.o. Zagreb, OIB 91904453728,BERNER d.o.o. Zagreb, OIB 66471923099,Đoko Kukavica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RH MF PU, PODRUČNI URED ZADAR, ZASTUPAN PO ŽDO U ZADRU</item>
      <item>BIOKOVO COMMERCE d.o.o. Zagreb</item>
      <item>BERNER d.o.o. Zagreb</item>
      <item>Đoko Kukavica</item>
    </izvorni_sadrzaj>
    <derivirana_varijabla naziv="DomainObject.Predmet.StrankaListFormated_1">
      <item>RH MF PU, PODRUČNI URED ZADAR, ZASTUPAN PO ŽDO U ZADRU</item>
      <item>BIOKOVO COMMERCE d.o.o. Zagreb</item>
      <item>BERNER d.o.o. Zagreb</item>
      <item>Đoko Kukavica</item>
    </derivirana_varijabla>
  </DomainObject.Predmet.StrankaListFormated>
  <DomainObject.Predmet.StrankaListFormatedOIB>
    <izvorni_sadrzaj>
      <item>RH MF PU, PODRUČNI URED ZADAR, ZASTUPAN PO ŽDO U ZADRU, OIB 18683136487</item>
      <item>BIOKOVO COMMERCE d.o.o. Zagreb, OIB 91904453728</item>
      <item>BERNER d.o.o. Zagreb, OIB 66471923099</item>
      <item>Đoko Kukavica</item>
    </izvorni_sadrzaj>
    <derivirana_varijabla naziv="DomainObject.Predmet.StrankaListFormatedOIB_1">
      <item>RH MF PU, PODRUČNI URED ZADAR, ZASTUPAN PO ŽDO U ZADRU, OIB 18683136487</item>
      <item>BIOKOVO COMMERCE d.o.o. Zagreb, OIB 91904453728</item>
      <item>BERNER d.o.o. Zagreb, OIB 66471923099</item>
      <item>Đoko Kukavica</item>
    </derivirana_varijabla>
  </DomainObject.Predmet.StrankaListFormatedOIB>
  <DomainObject.Predmet.StrankaListFormatedWithAdress>
    <izvorni_sadrzaj>
      <item>RH MF PU, PODRUČNI URED ZADAR, ZASTUPAN PO ŽDO U ZADRU</item>
      <item>BIOKOVO COMMERCE d.o.o. Zagreb</item>
      <item>BERNER d.o.o. Zagreb</item>
      <item>Đoko Kukavica</item>
    </izvorni_sadrzaj>
    <derivirana_varijabla naziv="DomainObject.Predmet.StrankaListFormatedWithAdress_1">
      <item>RH MF PU, PODRUČNI URED ZADAR, ZASTUPAN PO ŽDO U ZADRU</item>
      <item>BIOKOVO COMMERCE d.o.o. Zagreb</item>
      <item>BERNER d.o.o. Zagreb</item>
      <item>Đoko Kukavica</item>
    </derivirana_varijabla>
  </DomainObject.Predmet.StrankaListFormatedWithAdress>
  <DomainObject.Predmet.StrankaListFormatedWithAdressOIB>
    <izvorni_sadrzaj>
      <item>RH MF PU, PODRUČNI URED ZADAR, ZASTUPAN PO ŽDO U ZADRU, OIB 18683136487</item>
      <item>BIOKOVO COMMERCE d.o.o. Zagreb, OIB 91904453728</item>
      <item>BERNER d.o.o. Zagreb, OIB 66471923099</item>
      <item>Đoko Kukavica</item>
    </izvorni_sadrzaj>
    <derivirana_varijabla naziv="DomainObject.Predmet.StrankaListFormatedWithAdressOIB_1">
      <item>RH MF PU, PODRUČNI URED ZADAR, ZASTUPAN PO ŽDO U ZADRU, OIB 18683136487</item>
      <item>BIOKOVO COMMERCE d.o.o. Zagreb, OIB 91904453728</item>
      <item>BERNER d.o.o. Zagreb, OIB 66471923099</item>
      <item>Đoko Kukavica</item>
    </derivirana_varijabla>
  </DomainObject.Predmet.StrankaListFormatedWithAdressOIB>
  <DomainObject.Predmet.StrankaListNazivFormated>
    <izvorni_sadrzaj>
      <item>RH MF PU, PODRUČNI URED ZADAR, ZASTUPAN PO ŽDO U ZADRU</item>
      <item>BIOKOVO COMMERCE d.o.o. Zagreb</item>
      <item>BERNER d.o.o. Zagreb</item>
      <item>Đoko Kukavica</item>
    </izvorni_sadrzaj>
    <derivirana_varijabla naziv="DomainObject.Predmet.StrankaListNazivFormated_1">
      <item>RH MF PU, PODRUČNI URED ZADAR, ZASTUPAN PO ŽDO U ZADRU</item>
      <item>BIOKOVO COMMERCE d.o.o. Zagreb</item>
      <item>BERNER d.o.o. Zagreb</item>
      <item>Đoko Kukavica</item>
    </derivirana_varijabla>
  </DomainObject.Predmet.StrankaListNazivFormated>
  <DomainObject.Predmet.StrankaListNazivFormatedOIB>
    <izvorni_sadrzaj>
      <item>RH MF PU, PODRUČNI URED ZADAR, ZASTUPAN PO ŽDO U ZADRU, OIB 18683136487</item>
      <item>BIOKOVO COMMERCE d.o.o. Zagreb, OIB 91904453728</item>
      <item>BERNER d.o.o. Zagreb, OIB 66471923099</item>
      <item>Đoko Kukavica</item>
    </izvorni_sadrzaj>
    <derivirana_varijabla naziv="DomainObject.Predmet.StrankaListNazivFormatedOIB_1">
      <item>RH MF PU, PODRUČNI URED ZADAR, ZASTUPAN PO ŽDO U ZADRU, OIB 18683136487</item>
      <item>BIOKOVO COMMERCE d.o.o. Zagreb, OIB 91904453728</item>
      <item>BERNER d.o.o. Zagreb, OIB 66471923099</item>
      <item>Đoko Kukavica</item>
    </derivirana_varijabla>
  </DomainObject.Predmet.StrankaListNazivFormatedOIB>
  <DomainObject.Predmet.ProtuStrankaListFormated>
    <izvorni_sadrzaj>
      <item>BIOGRAD COMMERCE društvo s ograničenom odgovornošću za trgovinu i turizam, BIOGRAD N/M</item>
    </izvorni_sadrzaj>
    <derivirana_varijabla naziv="DomainObject.Predmet.ProtuStrankaListFormated_1">
      <item>BIOGRAD COMMERCE društvo s ograničenom odgovornošću za trgovinu i turizam, BIOGRAD N/M</item>
    </derivirana_varijabla>
  </DomainObject.Predmet.ProtuStrankaListFormated>
  <DomainObject.Predmet.ProtuStrankaListFormatedOIB>
    <izvorni_sadrzaj>
      <item>BIOGRAD COMMERCE društvo s ograničenom odgovornošću za trgovinu i turizam, BIOGRAD N/M, OIB 98382146397</item>
    </izvorni_sadrzaj>
    <derivirana_varijabla naziv="DomainObject.Predmet.ProtuStrankaListFormatedOIB_1">
      <item>BIOGRAD COMMERCE društvo s ograničenom odgovornošću za trgovinu i turizam, BIOGRAD N/M, OIB 98382146397</item>
    </derivirana_varijabla>
  </DomainObject.Predmet.ProtuStrankaListFormatedOIB>
  <DomainObject.Predmet.ProtuStrankaListFormatedWithAdress>
    <izvorni_sadrzaj>
      <item>BIOGRAD COMMERCE društvo s ograničenom odgovornošću za trgovinu i turizam, BIOGRAD N/M, Zagrebačka 32, Biograd Na Moru</item>
    </izvorni_sadrzaj>
    <derivirana_varijabla naziv="DomainObject.Predmet.ProtuStrankaListFormatedWithAdress_1">
      <item>BIOGRAD COMMERCE društvo s ograničenom odgovornošću za trgovinu i turizam, BIOGRAD N/M, Zagrebačka 32, Biograd Na Moru</item>
    </derivirana_varijabla>
  </DomainObject.Predmet.ProtuStrankaListFormatedWithAdress>
  <DomainObject.Predmet.ProtuStrankaListFormatedWithAdressOIB>
    <izvorni_sadrzaj>
      <item>BIOGRAD COMMERCE društvo s ograničenom odgovornošću za trgovinu i turizam, BIOGRAD N/M, OIB 98382146397, Zagrebačka 32, Biograd Na Moru</item>
    </izvorni_sadrzaj>
    <derivirana_varijabla naziv="DomainObject.Predmet.ProtuStrankaListFormatedWithAdressOIB_1">
      <item>BIOGRAD COMMERCE društvo s ograničenom odgovornošću za trgovinu i turizam, BIOGRAD N/M, OIB 98382146397, Zagrebačka 32, Biograd Na Moru</item>
    </derivirana_varijabla>
  </DomainObject.Predmet.ProtuStrankaListFormatedWithAdressOIB>
  <DomainObject.Predmet.ProtuStrankaListNazivFormated>
    <izvorni_sadrzaj>
      <item>BIOGRAD COMMERCE društvo s ograničenom odgovornošću za trgovinu i turizam, BIOGRAD N/M</item>
    </izvorni_sadrzaj>
    <derivirana_varijabla naziv="DomainObject.Predmet.ProtuStrankaListNazivFormated_1">
      <item>BIOGRAD COMMERCE društvo s ograničenom odgovornošću za trgovinu i turizam, BIOGRAD N/M</item>
    </derivirana_varijabla>
  </DomainObject.Predmet.ProtuStrankaListNazivFormated>
  <DomainObject.Predmet.ProtuStrankaListNazivFormatedOIB>
    <izvorni_sadrzaj>
      <item>BIOGRAD COMMERCE društvo s ograničenom odgovornošću za trgovinu i turizam, BIOGRAD N/M, OIB 98382146397</item>
    </izvorni_sadrzaj>
    <derivirana_varijabla naziv="DomainObject.Predmet.ProtuStrankaListNazivFormatedOIB_1">
      <item>BIOGRAD COMMERCE društvo s ograničenom odgovornošću za trgovinu i turizam, BIOGRAD N/M, OIB 98382146397</item>
    </derivirana_varijabla>
  </DomainObject.Predmet.ProtuStrankaListNazivFormatedOIB>
  <DomainObject.Predmet.OstaliListFormated>
    <izvorni_sadrzaj>
      <item>Milan Ljubičić</item>
    </izvorni_sadrzaj>
    <derivirana_varijabla naziv="DomainObject.Predmet.OstaliListFormated_1">
      <item>Milan Ljubičić</item>
    </derivirana_varijabla>
  </DomainObject.Predmet.OstaliListFormated>
  <DomainObject.Predmet.OstaliListFormatedOIB>
    <izvorni_sadrzaj>
      <item>Milan Ljubičić, OIB 87161295116</item>
    </izvorni_sadrzaj>
    <derivirana_varijabla naziv="DomainObject.Predmet.OstaliListFormatedOIB_1">
      <item>Milan Ljubičić, OIB 87161295116</item>
    </derivirana_varijabla>
  </DomainObject.Predmet.OstaliListFormatedOIB>
  <DomainObject.Predmet.OstaliListFormatedWithAdress>
    <izvorni_sadrzaj>
      <item>Milan Ljubičić</item>
    </izvorni_sadrzaj>
    <derivirana_varijabla naziv="DomainObject.Predmet.OstaliListFormatedWithAdress_1">
      <item>Milan Ljubičić</item>
    </derivirana_varijabla>
  </DomainObject.Predmet.OstaliListFormatedWithAdress>
  <DomainObject.Predmet.OstaliListFormatedWithAdressOIB>
    <izvorni_sadrzaj>
      <item>Milan Ljubičić, OIB 87161295116</item>
    </izvorni_sadrzaj>
    <derivirana_varijabla naziv="DomainObject.Predmet.OstaliListFormatedWithAdressOIB_1">
      <item>Milan Ljubičić, OIB 87161295116</item>
    </derivirana_varijabla>
  </DomainObject.Predmet.OstaliListFormatedWithAdressOIB>
  <DomainObject.Predmet.OstaliListNazivFormated>
    <izvorni_sadrzaj>
      <item>Milan Ljubičić</item>
    </izvorni_sadrzaj>
    <derivirana_varijabla naziv="DomainObject.Predmet.OstaliListNazivFormated_1">
      <item>Milan Ljubičić</item>
    </derivirana_varijabla>
  </DomainObject.Predmet.OstaliListNazivFormated>
  <DomainObject.Predmet.OstaliListNazivFormatedOIB>
    <izvorni_sadrzaj>
      <item>Milan Ljubičić, OIB 87161295116</item>
    </izvorni_sadrzaj>
    <derivirana_varijabla naziv="DomainObject.Predmet.OstaliListNazivFormatedOIB_1">
      <item>Milan Ljubičić, OIB 87161295116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PU, PODRUČNI URED ZADAR, ZASTUPAN PO ŽDO U ZADRU i dr.</izvorni_sadrzaj>
    <derivirana_varijabla naziv="DomainObject.Predmet.StrankaIDrugi_1">RH MF PU, PODRUČNI URED ZADAR, ZASTUPAN PO ŽDO U ZADRU i dr.</derivirana_varijabla>
  </DomainObject.Predmet.StrankaIDrugi>
  <DomainObject.Predmet.ProtustrankaIDrugi>
    <izvorni_sadrzaj>BIOGRAD COMMERCE društvo s ograničenom odgovornošću za trgovinu i turizam, BIOGRAD N/M</izvorni_sadrzaj>
    <derivirana_varijabla naziv="DomainObject.Predmet.ProtustrankaIDrugi_1">BIOGRAD COMMERCE društvo s ograničenom odgovornošću za trgovinu i turizam, BIOGRAD N/M</derivirana_varijabla>
  </DomainObject.Predmet.ProtustrankaIDrugi>
  <DomainObject.Predmet.StrankaIDrugiAdressOIB>
    <izvorni_sadrzaj>RH MF PU, PODRUČNI URED ZADAR, ZASTUPAN PO ŽDO U ZADRU, OIB 18683136487 i dr.</izvorni_sadrzaj>
    <derivirana_varijabla naziv="DomainObject.Predmet.StrankaIDrugiAdressOIB_1">RH MF PU, PODRUČNI URED ZADAR, ZASTUPAN PO ŽDO U ZADRU, OIB 18683136487 i dr.</derivirana_varijabla>
  </DomainObject.Predmet.StrankaIDrugiAdressOIB>
  <DomainObject.Predmet.ProtustrankaIDrugiAdressOIB>
    <izvorni_sadrzaj>BIOGRAD COMMERCE društvo s ograničenom odgovornošću za trgovinu i turizam, BIOGRAD N/M, OIB 98382146397, Zagrebačka 32, Biograd Na Moru</izvorni_sadrzaj>
    <derivirana_varijabla naziv="DomainObject.Predmet.ProtustrankaIDrugiAdressOIB_1">BIOGRAD COMMERCE društvo s ograničenom odgovornošću za trgovinu i turizam, BIOGRAD N/M, OIB 98382146397, Zagrebačka 32,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ožujka 2016.</izvorni_sadrzaj>
    <derivirana_varijabla naziv="DomainObject.Predmet.OdlukaRjesenje.DatumDonosenjaOdluke_1">4.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St-935/2015-28</izvorni_sadrzaj>
    <derivirana_varijabla naziv="DomainObject.Predmet.OdlukaRjesenje.Oznaka_1">St-935/2015-28</derivirana_varijabla>
  </DomainObject.Predmet.OdlukaRjesenje.Oznaka>
  <DomainObject.Predmet.SudioniciListNaziv>
    <izvorni_sadrzaj>
      <item>RH MF PU, PODRUČNI URED ZADAR, ZASTUPAN PO ŽDO U ZADRU</item>
      <item>Milan Ljubičić</item>
      <item>BIOKOVO COMMERCE d.o.o. Zagreb</item>
      <item>BERNER d.o.o. Zagreb</item>
      <item>Đoko Kukavica</item>
      <item>BIOGRAD COMMERCE društvo s ograničenom odgovornošću za trgovinu i turizam, BIOGRAD N/M</item>
    </izvorni_sadrzaj>
    <derivirana_varijabla naziv="DomainObject.Predmet.SudioniciListNaziv_1">
      <item>RH MF PU, PODRUČNI URED ZADAR, ZASTUPAN PO ŽDO U ZADRU</item>
      <item>Milan Ljubičić</item>
      <item>BIOKOVO COMMERCE d.o.o. Zagreb</item>
      <item>BERNER d.o.o. Zagreb</item>
      <item>Đoko Kukavica</item>
      <item>BIOGRAD COMMERCE društvo s ograničenom odgovornošću za trgovinu i turizam, BIOGRAD N/M</item>
    </derivirana_varijabla>
  </DomainObject.Predmet.SudioniciListNaziv>
  <DomainObject.Predmet.SudioniciListAdressOIB>
    <izvorni_sadrzaj>
      <item>RH MF PU, PODRUČNI URED ZADAR, ZASTUPAN PO ŽDO U ZADRU, OIB 18683136487</item>
      <item>Milan Ljubičić, OIB 87161295116</item>
      <item>BIOKOVO COMMERCE d.o.o. Zagreb, OIB 91904453728</item>
      <item>BERNER d.o.o. Zagreb, OIB 66471923099</item>
      <item>Đoko Kukavica</item>
      <item>BIOGRAD COMMERCE društvo s ograničenom odgovornošću za trgovinu i turizam, BIOGRAD N/M, OIB 98382146397, Zagrebačka 32,Biograd Na Moru</item>
    </izvorni_sadrzaj>
    <derivirana_varijabla naziv="DomainObject.Predmet.SudioniciListAdressOIB_1">
      <item>RH MF PU, PODRUČNI URED ZADAR, ZASTUPAN PO ŽDO U ZADRU, OIB 18683136487</item>
      <item>Milan Ljubičić, OIB 87161295116</item>
      <item>BIOKOVO COMMERCE d.o.o. Zagreb, OIB 91904453728</item>
      <item>BERNER d.o.o. Zagreb, OIB 66471923099</item>
      <item>Đoko Kukavica</item>
      <item>BIOGRAD COMMERCE društvo s ograničenom odgovornošću za trgovinu i turizam, BIOGRAD N/M, OIB 98382146397, Zagrebačka 32,Biograd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87161295116</item>
      <item>, OIB 91904453728</item>
      <item>, OIB 66471923099</item>
      <item>, OIB null</item>
      <item>, OIB 98382146397</item>
    </izvorni_sadrzaj>
    <derivirana_varijabla naziv="DomainObject.Predmet.SudioniciListNazivOIB_1">
      <item>, OIB 18683136487</item>
      <item>, OIB 87161295116</item>
      <item>, OIB 91904453728</item>
      <item>, OIB 66471923099</item>
      <item>, OIB null</item>
      <item>, OIB 98382146397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1</properties:Pages>
  <properties:Words>213</properties:Words>
  <properties:Characters>1005</properties:Characters>
  <properties:Lines>50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2016-05-25T09:06:00Z</dcterms:created>
  <dc:creator>abajlo</dc:creator>
  <cp:lastModifiedBy>wsadmin</cp:lastModifiedBy>
  <cp:lastPrinted>2016-04-28T09:05:00Z</cp:lastPrinted>
  <dcterms:modified xmlns:xsi="http://www.w3.org/2001/XMLSchema-instance" xsi:type="dcterms:W3CDTF">2016-05-30T13:24:00Z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