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d9c9" w14:paraId="e8ad9c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F70E04">
        <w:rPr>
          <w:rStyle w:val="Naglaeno"/>
          <w:b w:val="false"/>
        </w:rPr>
        <w:t>981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F70E04">
        <w:t>RADNA ATMOSFERA j.d.o.o. za usluge, Zagreb, Ulica Majke Terezije 8, MBS: 080998383, OIB: 65955594769</w:t>
      </w:r>
      <w:r w:rsidR="0006781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42739">
        <w:t>29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70E04">
        <w:t>RADNA ATMOSFERA j.d.o.o. za usluge, Zagreb, Ulica Majke Terezije 8, MBS: 080998383, OIB: 65955594769</w:t>
      </w:r>
      <w:r w:rsidR="00F521A4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C31EDA">
        <w:t xml:space="preserve"> </w:t>
      </w:r>
      <w:r w:rsidR="00F70E04">
        <w:t>72.360,50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F70E04">
        <w:t xml:space="preserve">IVAN MALEZ, OIB: 03781826777 </w:t>
      </w:r>
      <w:r w:rsidR="00776CCE">
        <w:t>,</w:t>
      </w:r>
      <w:r w:rsidR="00F70E04">
        <w:t xml:space="preserve"> Zagreb, Ulica Majke Terezije 8,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F70E04">
        <w:t>981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942739" w:rsidP="000408AE" w:rsidR="003E6D4F">
      <w:pPr>
        <w:ind w:left="708"/>
        <w:jc w:val="center"/>
      </w:pPr>
      <w:r>
        <w:t>U Osijeku  29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AB37B8">
        <w:t>16.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6781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0C84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62C4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013F0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6CC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293C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2739"/>
    <w:rsid w:val="0094702E"/>
    <w:rsid w:val="009525D4"/>
    <w:rsid w:val="009635E2"/>
    <w:rsid w:val="009654C3"/>
    <w:rsid w:val="00971D68"/>
    <w:rsid w:val="009767F2"/>
    <w:rsid w:val="0098054B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E7309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1EDA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1943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1A4"/>
    <w:rsid w:val="00F528AF"/>
    <w:rsid w:val="00F5403A"/>
    <w:rsid w:val="00F564E3"/>
    <w:rsid w:val="00F5714E"/>
    <w:rsid w:val="00F6215D"/>
    <w:rsid w:val="00F63499"/>
    <w:rsid w:val="00F67218"/>
    <w:rsid w:val="00F70E0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6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262C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262C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2C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2C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6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262C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262C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2C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2C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St-981/2017</izvorni_sadrzaj>
    <derivirana_varijabla naziv="DomainObject.Predmet.OznakaBroj_1">St-981/2017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RADNA ATMOSFERA j.d.o.o. za usluge</izvorni_sadrzaj>
    <derivirana_varijabla naziv="DomainObject.Predmet.ProtustrankaFormated_1">  RADNA ATMOSFERA j.d.o.o. za usluge</derivirana_varijabla>
  </DomainObject.Predmet.ProtustrankaFormated>
  <DomainObject.Predmet.ProtustrankaFormatedOIB>
    <izvorni_sadrzaj>  RADNA ATMOSFERA j.d.o.o. za usluge, OIB 65955594769</izvorni_sadrzaj>
    <derivirana_varijabla naziv="DomainObject.Predmet.ProtustrankaFormatedOIB_1">  RADNA ATMOSFERA j.d.o.o. za usluge, OIB 65955594769</derivirana_varijabla>
  </DomainObject.Predmet.ProtustrankaFormatedOIB>
  <DomainObject.Predmet.ProtustrankaFormatedWithAdress>
    <izvorni_sadrzaj> RADNA ATMOSFERA j.d.o.o. za usluge, Ulica Majke Terezije 8, 10000 Zagreb</izvorni_sadrzaj>
    <derivirana_varijabla naziv="DomainObject.Predmet.ProtustrankaFormatedWithAdress_1"> RADNA ATMOSFERA j.d.o.o. za usluge, Ulica Majke Terezije 8, 10000 Zagreb</derivirana_varijabla>
  </DomainObject.Predmet.ProtustrankaFormatedWithAdress>
  <DomainObject.Predmet.ProtustrankaFormatedWithAdressOIB>
    <izvorni_sadrzaj> RADNA ATMOSFERA j.d.o.o. za usluge, OIB 65955594769, Ulica Majke Terezije 8, 10000 Zagreb</izvorni_sadrzaj>
    <derivirana_varijabla naziv="DomainObject.Predmet.ProtustrankaFormatedWithAdressOIB_1"> RADNA ATMOSFERA j.d.o.o. za usluge, OIB 65955594769, Ulica Majke Terezije 8, 10000 Zagreb</derivirana_varijabla>
  </DomainObject.Predmet.ProtustrankaFormatedWithAdressOIB>
  <DomainObject.Predmet.ProtustrankaWithAdress>
    <izvorni_sadrzaj>RADNA ATMOSFERA j.d.o.o. za usluge Ulica Majke Terezije 8, 10000 Zagreb</izvorni_sadrzaj>
    <derivirana_varijabla naziv="DomainObject.Predmet.ProtustrankaWithAdress_1">RADNA ATMOSFERA j.d.o.o. za usluge Ulica Majke Terezije 8, 10000 Zagreb</derivirana_varijabla>
  </DomainObject.Predmet.ProtustrankaWithAdress>
  <DomainObject.Predmet.ProtustrankaWithAdressOIB>
    <izvorni_sadrzaj>RADNA ATMOSFERA j.d.o.o. za usluge, OIB 65955594769, Ulica Majke Terezije 8, 10000 Zagreb</izvorni_sadrzaj>
    <derivirana_varijabla naziv="DomainObject.Predmet.ProtustrankaWithAdressOIB_1">RADNA ATMOSFERA j.d.o.o. za usluge, OIB 65955594769, Ulica Majke Terezije 8, 10000 Zagreb</derivirana_varijabla>
  </DomainObject.Predmet.ProtustrankaWithAdressOIB>
  <DomainObject.Predmet.ProtustrankaNazivFormated>
    <izvorni_sadrzaj>RADNA ATMOSFERA j.d.o.o. za usluge</izvorni_sadrzaj>
    <derivirana_varijabla naziv="DomainObject.Predmet.ProtustrankaNazivFormated_1">RADNA ATMOSFERA j.d.o.o. za usluge</derivirana_varijabla>
  </DomainObject.Predmet.ProtustrankaNazivFormated>
  <DomainObject.Predmet.ProtustrankaNazivFormatedOIB>
    <izvorni_sadrzaj>RADNA ATMOSFERA j.d.o.o. za usluge, OIB 65955594769</izvorni_sadrzaj>
    <derivirana_varijabla naziv="DomainObject.Predmet.ProtustrankaNazivFormatedOIB_1">RADNA ATMOSFERA j.d.o.o. za usluge, OIB 65955594769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RADNA ATMOSFERA j.d.o.o. za usluge</item>
    </izvorni_sadrzaj>
    <derivirana_varijabla naziv="DomainObject.Predmet.ProtuStrankaListFormated_1">
      <item>RADNA ATMOSFERA j.d.o.o. za usluge</item>
    </derivirana_varijabla>
  </DomainObject.Predmet.ProtuStrankaListFormated>
  <DomainObject.Predmet.ProtuStrankaListFormatedOIB>
    <izvorni_sadrzaj>
      <item>RADNA ATMOSFERA j.d.o.o. za usluge, OIB 65955594769</item>
    </izvorni_sadrzaj>
    <derivirana_varijabla naziv="DomainObject.Predmet.ProtuStrankaListFormatedOIB_1">
      <item>RADNA ATMOSFERA j.d.o.o. za usluge, OIB 65955594769</item>
    </derivirana_varijabla>
  </DomainObject.Predmet.ProtuStrankaListFormatedOIB>
  <DomainObject.Predmet.ProtuStrankaListFormatedWithAdress>
    <izvorni_sadrzaj>
      <item>RADNA ATMOSFERA j.d.o.o. za usluge, Ulica Majke Terezije 8, 10000 Zagreb</item>
    </izvorni_sadrzaj>
    <derivirana_varijabla naziv="DomainObject.Predmet.ProtuStrankaListFormatedWithAdress_1">
      <item>RADNA ATMOSFERA j.d.o.o. za usluge, Ulica Majke Terezije 8, 10000 Zagreb</item>
    </derivirana_varijabla>
  </DomainObject.Predmet.ProtuStrankaListFormatedWithAdress>
  <DomainObject.Predmet.ProtuStrankaListFormatedWithAdressOIB>
    <izvorni_sadrzaj>
      <item>RADNA ATMOSFERA j.d.o.o. za usluge, OIB 65955594769, Ulica Majke Terezije 8, 10000 Zagreb</item>
    </izvorni_sadrzaj>
    <derivirana_varijabla naziv="DomainObject.Predmet.ProtuStrankaListFormatedWithAdressOIB_1">
      <item>RADNA ATMOSFERA j.d.o.o. za usluge, OIB 65955594769, Ulica Majke Terezije 8, 10000 Zagreb</item>
    </derivirana_varijabla>
  </DomainObject.Predmet.ProtuStrankaListFormatedWithAdressOIB>
  <DomainObject.Predmet.ProtuStrankaListNazivFormated>
    <izvorni_sadrzaj>
      <item>RADNA ATMOSFERA j.d.o.o. za usluge</item>
    </izvorni_sadrzaj>
    <derivirana_varijabla naziv="DomainObject.Predmet.ProtuStrankaListNazivFormated_1">
      <item>RADNA ATMOSFERA j.d.o.o. za usluge</item>
    </derivirana_varijabla>
  </DomainObject.Predmet.ProtuStrankaListNazivFormated>
  <DomainObject.Predmet.ProtuStrankaListNazivFormatedOIB>
    <izvorni_sadrzaj>
      <item>RADNA ATMOSFERA j.d.o.o. za usluge, OIB 65955594769</item>
    </izvorni_sadrzaj>
    <derivirana_varijabla naziv="DomainObject.Predmet.ProtuStrankaListNazivFormatedOIB_1">
      <item>RADNA ATMOSFERA j.d.o.o. za usluge, OIB 65955594769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RADNA ATMOSFERA j.d.o.o. za usluge</izvorni_sadrzaj>
    <derivirana_varijabla naziv="DomainObject.Predmet.ProtustrankaIDrugi_1">RADNA ATMOSFERA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RADNA ATMOSFERA j.d.o.o. za usluge, OIB 65955594769, Ulica Majke Terezije 8, 10000 Zagreb</izvorni_sadrzaj>
    <derivirana_varijabla naziv="DomainObject.Predmet.ProtustrankaIDrugiAdressOIB_1">RADNA ATMOSFERA j.d.o.o. za usluge, OIB 65955594769, Ulica Majke Terezije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RADNA ATMOSFERA j.d.o.o. za usluge</item>
      <item>FINA Regionalni centar Zagreb</item>
    </izvorni_sadrzaj>
    <derivirana_varijabla naziv="DomainObject.Predmet.SudioniciListNaziv_1">
      <item>RADNA ATMOSFERA j.d.o.o. za usluge</item>
      <item>FINA Regionalni centar Zagreb</item>
    </derivirana_varijabla>
  </DomainObject.Predmet.SudioniciListNaziv>
  <DomainObject.Predmet.SudioniciListAdressOIB>
    <izvorni_sadrzaj>
      <item>RADNA ATMOSFERA j.d.o.o. za usluge, OIB 65955594769, Ulica Majke Terezije 8,10000 Zagreb</item>
      <item>FINA Regionalni centar Zagreb, OIB 85821130368, Trg svibanjskih žrtava 1995. br. 1,10000 Zagreb</item>
    </izvorni_sadrzaj>
    <derivirana_varijabla naziv="DomainObject.Predmet.SudioniciListAdressOIB_1">
      <item>RADNA ATMOSFERA j.d.o.o. za usluge, OIB 65955594769, Ulica Majke Terezije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65955594769</item>
      <item>, OIB 85821130368</item>
    </izvorni_sadrzaj>
    <derivirana_varijabla naziv="DomainObject.Predmet.SudioniciListNazivOIB_1">
      <item>, OIB 65955594769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5519D-4BAD-4A8E-B3DD-C41A55C80E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2136</properties:Characters>
  <properties:Lines>50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2017-08-29T08:35:00Z</dcterms:created>
  <dc:creator>Korisnik</dc:creator>
  <cp:lastModifiedBy>Gordana Harc</cp:lastModifiedBy>
  <cp:lastPrinted>2017-08-29T08:35:00Z</cp:lastPrinted>
  <dcterms:modified xmlns:xsi="http://www.w3.org/2001/XMLSchema-instance" xsi:type="dcterms:W3CDTF">2017-08-29T10:13:00Z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