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a483" w14:paraId="676a483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9222F">
        <w:rPr>
          <w:lang w:val="hr-HR"/>
        </w:rPr>
        <w:t>St-439/15-4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A9222F">
        <w:t>MODERNI STIL d.o.o., OIB: 76100028220 sa sjedištem u Marof 18, 40315 Vratišinec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A9222F">
        <w:t>MODERNI STIL d.o.o., OIB: 76100028220 sa sjedištem u Marof 18, 40315 Vratišinec</w:t>
      </w:r>
      <w:r w:rsidR="0082762B">
        <w:t>,</w:t>
      </w:r>
      <w:r w:rsidR="008C35DC">
        <w:rPr>
          <w:lang w:val="hr-HR"/>
        </w:rPr>
        <w:t xml:space="preserve"> na dan </w:t>
      </w:r>
      <w:r w:rsidR="00A9222F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9222F">
        <w:rPr>
          <w:lang w:val="hr-HR"/>
        </w:rPr>
        <w:t>1.799.435,70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A9222F">
        <w:t>MODERNI STIL d.o.o., OIB: 76100028220 sa sjedištem u Marof 18, 40315 Vratišinec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A9222F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A9222F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9222F">
        <w:t>MODERNI STIL d.o.o., OIB: 76100028220 sa sjedištem u Marof 18, 40315 Vratišinec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A9222F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9222F">
        <w:rPr>
          <w:lang w:val="hr-HR"/>
        </w:rPr>
        <w:t>1.799.435,70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6C" w:rsidP="007F64E0" w:rsidR="008F516C">
      <w:r>
        <w:separator/>
      </w:r>
    </w:p>
  </w:endnote>
  <w:endnote w:id="0" w:type="continuationSeparator">
    <w:p w:rsidRDefault="008F516C" w:rsidP="007F64E0" w:rsidR="008F5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6C" w:rsidP="007F64E0" w:rsidR="008F516C">
      <w:r>
        <w:separator/>
      </w:r>
    </w:p>
  </w:footnote>
  <w:footnote w:id="0" w:type="continuationSeparator">
    <w:p w:rsidRDefault="008F516C" w:rsidP="007F64E0" w:rsidR="008F5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9222F">
      <w:rPr>
        <w:lang w:val="hr-HR"/>
      </w:rPr>
      <w:t>St-439/15-4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258C" w:rsidRPr="0058258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258C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516C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9222F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MODERNI STIL društvo s ograničenom odgovornošću za trgovinu</izvorni_sadrzaj>
    <derivirana_varijabla naziv="DomainObject.Predmet.ProtustrankaFormated_1">  MODERNI STIL društvo s ograničenom odgovornošću za trgovinu</derivirana_varijabla>
  </DomainObject.Predmet.ProtustrankaFormated>
  <DomainObject.Predmet.ProtustrankaFormatedOIB>
    <izvorni_sadrzaj>  MODERNI STIL društvo s ograničenom odgovornošću za trgovinu, OIB 76100028220</izvorni_sadrzaj>
    <derivirana_varijabla naziv="DomainObject.Predmet.ProtustrankaFormatedOIB_1">  MODERNI STIL društvo s ograničenom odgovornošću za trgovinu, OIB 76100028220</derivirana_varijabla>
  </DomainObject.Predmet.ProtustrankaFormatedOIB>
  <DomainObject.Predmet.ProtustrankaFormatedWithAdress>
    <izvorni_sadrzaj> MODERNI STIL društvo s ograničenom odgovornošću za trgovinu, Marof 18, 40315 Vratišinec</izvorni_sadrzaj>
    <derivirana_varijabla naziv="DomainObject.Predmet.ProtustrankaFormatedWithAdress_1"> MODERNI STIL društvo s ograničenom odgovornošću za trgovinu, Marof 18, 40315 Vratišinec</derivirana_varijabla>
  </DomainObject.Predmet.ProtustrankaFormatedWithAdress>
  <DomainObject.Predmet.ProtustrankaFormatedWithAdressOIB>
    <izvorni_sadrzaj> MODERNI STIL društvo s ograničenom odgovornošću za trgovinu, OIB 76100028220, Marof 18, 40315 Vratišinec</izvorni_sadrzaj>
    <derivirana_varijabla naziv="DomainObject.Predmet.ProtustrankaFormatedWithAdressOIB_1"> MODERNI STIL društvo s ograničenom odgovornošću za trgovinu, OIB 76100028220, Marof 18, 40315 Vratišinec</derivirana_varijabla>
  </DomainObject.Predmet.ProtustrankaFormatedWithAdressOIB>
  <DomainObject.Predmet.ProtustrankaWithAdress>
    <izvorni_sadrzaj>MODERNI STIL društvo s ograničenom odgovornošću za trgovinu Marof 18, 40315 Vratišinec</izvorni_sadrzaj>
    <derivirana_varijabla naziv="DomainObject.Predmet.ProtustrankaWithAdress_1">MODERNI STIL društvo s ograničenom odgovornošću za trgovinu Marof 18, 40315 Vratišinec</derivirana_varijabla>
  </DomainObject.Predmet.ProtustrankaWithAdress>
  <DomainObject.Predmet.ProtustrankaWithAdressOIB>
    <izvorni_sadrzaj>MODERNI STIL društvo s ograničenom odgovornošću za trgovinu, OIB 76100028220, Marof 18, 40315 Vratišinec</izvorni_sadrzaj>
    <derivirana_varijabla naziv="DomainObject.Predmet.ProtustrankaWithAdressOIB_1">MODERNI STIL društvo s ograničenom odgovornošću za trgovinu, OIB 76100028220, Marof 18, 40315 Vratišinec</derivirana_varijabla>
  </DomainObject.Predmet.ProtustrankaWithAdressOIB>
  <DomainObject.Predmet.ProtustrankaNazivFormated>
    <izvorni_sadrzaj>MODERNI STIL društvo s ograničenom odgovornošću za trgovinu</izvorni_sadrzaj>
    <derivirana_varijabla naziv="DomainObject.Predmet.ProtustrankaNazivFormated_1">MODERNI STIL društvo s ograničenom odgovornošću za trgovinu</derivirana_varijabla>
  </DomainObject.Predmet.ProtustrankaNazivFormated>
  <DomainObject.Predmet.ProtustrankaNazivFormatedOIB>
    <izvorni_sadrzaj>MODERNI STIL društvo s ograničenom odgovornošću za trgovinu, OIB 76100028220</izvorni_sadrzaj>
    <derivirana_varijabla naziv="DomainObject.Predmet.ProtustrankaNazivFormatedOIB_1">MODERNI STIL društvo s ograničenom odgovornošću za trgovinu, OIB 76100028220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1799435.70</izvorni_sadrzaj>
    <derivirana_varijabla naziv="DomainObject.Predmet.TrenutnaVrijednost_1">1799435.70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MODERNI STIL društvo s ograničenom odgovornošću za trgovinu</item>
    </izvorni_sadrzaj>
    <derivirana_varijabla naziv="DomainObject.Predmet.ProtuStrankaListFormated_1">
      <item>MODERNI STIL društvo s ograničenom odgovornošću za trgovinu</item>
    </derivirana_varijabla>
  </DomainObject.Predmet.ProtuStrankaListFormated>
  <DomainObject.Predmet.ProtuStrankaListFormatedOIB>
    <izvorni_sadrzaj>
      <item>MODERNI STIL društvo s ograničenom odgovornošću za trgovinu, OIB 76100028220</item>
    </izvorni_sadrzaj>
    <derivirana_varijabla naziv="DomainObject.Predmet.ProtuStrankaListFormatedOIB_1">
      <item>MODERNI STIL društvo s ograničenom odgovornošću za trgovinu, OIB 76100028220</item>
    </derivirana_varijabla>
  </DomainObject.Predmet.ProtuStrankaListFormatedOIB>
  <DomainObject.Predmet.ProtuStrankaListFormatedWithAdress>
    <izvorni_sadrzaj>
      <item>MODERNI STIL društvo s ograničenom odgovornošću za trgovinu, Marof 18, 40315 Vratišinec</item>
    </izvorni_sadrzaj>
    <derivirana_varijabla naziv="DomainObject.Predmet.ProtuStrankaListFormatedWithAdress_1">
      <item>MODERNI STIL društvo s ograničenom odgovornošću za trgovinu, Marof 18, 40315 Vratišinec</item>
    </derivirana_varijabla>
  </DomainObject.Predmet.ProtuStrankaListFormatedWithAdress>
  <DomainObject.Predmet.ProtuStrankaListFormatedWithAdressOIB>
    <izvorni_sadrzaj>
      <item>MODERNI STIL društvo s ograničenom odgovornošću za trgovinu, OIB 76100028220, Marof 18, 40315 Vratišinec</item>
    </izvorni_sadrzaj>
    <derivirana_varijabla naziv="DomainObject.Predmet.ProtuStrankaListFormatedWithAdressOIB_1">
      <item>MODERNI STIL društvo s ograničenom odgovornošću za trgovinu, OIB 76100028220, Marof 18, 40315 Vratišinec</item>
    </derivirana_varijabla>
  </DomainObject.Predmet.ProtuStrankaListFormatedWithAdressOIB>
  <DomainObject.Predmet.ProtuStrankaListNazivFormated>
    <izvorni_sadrzaj>
      <item>MODERNI STIL društvo s ograničenom odgovornošću za trgovinu</item>
    </izvorni_sadrzaj>
    <derivirana_varijabla naziv="DomainObject.Predmet.ProtuStrankaListNazivFormated_1">
      <item>MODERNI STIL društvo s ograničenom odgovornošću za trgovinu</item>
    </derivirana_varijabla>
  </DomainObject.Predmet.ProtuStrankaListNazivFormated>
  <DomainObject.Predmet.ProtuStrankaListNazivFormatedOIB>
    <izvorni_sadrzaj>
      <item>MODERNI STIL društvo s ograničenom odgovornošću za trgovinu, OIB 76100028220</item>
    </izvorni_sadrzaj>
    <derivirana_varijabla naziv="DomainObject.Predmet.ProtuStrankaListNazivFormatedOIB_1">
      <item>MODERNI STIL društvo s ograničenom odgovornošću za trgovinu, OIB 76100028220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MODERNI STIL društvo s ograničenom odgovornošću za trgovinu</izvorni_sadrzaj>
    <derivirana_varijabla naziv="DomainObject.Predmet.ProtustrankaIDrugi_1">MODERNI STIL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MODERNI STIL društvo s ograničenom odgovornošću za trgovinu, OIB 76100028220, Marof 18, 40315 Vratišinec</izvorni_sadrzaj>
    <derivirana_varijabla naziv="DomainObject.Predmet.ProtustrankaIDrugiAdressOIB_1">MODERNI STIL društvo s ograničenom odgovornošću za trgovinu, OIB 76100028220, Marof 18,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MODERNI STIL društvo s ograničenom odgovornošću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MODERNI STIL društvo s ograničenom odgovornošću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MODERNI STIL društvo s ograničenom odgovornošću za trgovinu, OIB 76100028220, Marof 18,40315 Vratišinec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MODERNI STIL društvo s ograničenom odgovornošću za trgovinu, OIB 76100028220, Marof 18,40315 Vratišinec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76100028220</item>
      <item>, OIB null</item>
      <item>, OIB null</item>
    </izvorni_sadrzaj>
    <derivirana_varijabla naziv="DomainObject.Predmet.SudioniciListNazivOIB_1">
      <item>, OIB 85821130368</item>
      <item>, OIB 76100028220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2294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2015-11-06T13:45:00Z</dcterms:created>
  <dc:creator>user</dc:creator>
  <cp:lastModifiedBy>Marko Makaj</cp:lastModifiedBy>
  <cp:lastPrinted>2015-11-06T13:44:00Z</cp:lastPrinted>
  <dcterms:modified xmlns:xsi="http://www.w3.org/2001/XMLSchema-instance" xsi:type="dcterms:W3CDTF">2015-11-06T13:46:00Z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