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4b7c" w14:paraId="a8e4b7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1716C">
        <w:t>2293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DA7B89" w:rsidRPr="00DA7B89">
        <w:t xml:space="preserve"> AUTO-KAMP d.o.o., OIB:17803677529, Sesvete, Varaždinska 68 B</w:t>
      </w:r>
      <w:r w:rsidR="007F7C9A">
        <w:t xml:space="preserve">, </w:t>
      </w:r>
      <w:r w:rsidR="00234638">
        <w:t>06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2566DF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DA7B89" w:rsidRPr="00DA7B89">
        <w:t>AUTO-KAMP d.o.o., OIB:17803677529, Sesvete, Varaždinska 68 B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7B7CF7">
        <w:t xml:space="preserve"> 06</w:t>
      </w:r>
      <w:r w:rsidR="008F4ECF">
        <w:t>. studenog</w:t>
      </w:r>
      <w:r w:rsidR="0058225A" w:rsidRPr="008F4ECF">
        <w:t xml:space="preserve"> 2017. u </w:t>
      </w:r>
      <w:r w:rsidR="008F4ECF">
        <w:t>12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E1716C">
        <w:t xml:space="preserve">Štefan Rola </w:t>
      </w:r>
      <w:r w:rsidR="00436390" w:rsidRPr="00436390">
        <w:t xml:space="preserve">OIB: </w:t>
      </w:r>
      <w:r w:rsidR="00E1716C">
        <w:t>26698048809 iz Zagreba, Vlaška 95.</w:t>
      </w:r>
    </w:p>
    <w:p w:rsidRDefault="00833A14" w:rsidP="00833A14" w:rsidR="00833A14">
      <w:pPr>
        <w:jc w:val="both"/>
      </w:pPr>
    </w:p>
    <w:p w:rsidRDefault="00DB441F" w:rsidP="00152F9B" w:rsidR="0041155C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DA7B89" w:rsidRPr="00DA7B89">
        <w:t>AUTO-KAMP d.o.o., OIB:17803677529, Sesvete, Varaždinska 68 B</w:t>
      </w:r>
    </w:p>
    <w:p w:rsidRDefault="00DF56EE" w:rsidP="00152F9B" w:rsidR="00DF56EE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3616B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DA7B89" w:rsidRPr="00DA7B89">
        <w:t xml:space="preserve"> AUTO-KAMP d.o.o., OIB:17803677529, Sesvete, Varaždinska 68 B</w:t>
      </w:r>
      <w:r w:rsidR="00DF56EE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30FDE">
        <w:t>1493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F30FDE">
        <w:t xml:space="preserve">69.280,44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F30FDE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F30FDE" w:rsidP="001602A5" w:rsidR="00DB441F">
      <w:pPr>
        <w:jc w:val="both"/>
      </w:pPr>
      <w:r>
        <w:t>13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DA7B89">
        <w:t>13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DA7B89">
        <w:t>13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7B7CF7">
        <w:t xml:space="preserve">06.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41964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41964" w:rsidP="004F5146" w:rsidR="00341964">
      <w:pPr>
        <w:jc w:val="right"/>
      </w:pPr>
      <w:r>
        <w:t>za točnost otpravka-ovlašteni službenik</w:t>
      </w:r>
    </w:p>
    <w:p w:rsidRDefault="00341964" w:rsidP="004F5146" w:rsidR="00341964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4196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30FDE">
          <w:t>2293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E6E4D"/>
    <w:rsid w:val="0023149C"/>
    <w:rsid w:val="00234638"/>
    <w:rsid w:val="00237B9E"/>
    <w:rsid w:val="00255162"/>
    <w:rsid w:val="002566DF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1964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B7CF7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St-2293/2016</izvorni_sadrzaj>
    <derivirana_varijabla naziv="DomainObject.Predmet.OznakaBroj_1">St-2293/2016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AUTO-KAMP d.o.o. za turizam i trgovinu zastupanog po punomoćniku Jasna Marjanović</izvorni_sadrzaj>
    <derivirana_varijabla naziv="DomainObject.Predmet.ProtustrankaFormated_1">  AUTO-KAMP d.o.o. za turizam i trgovinu zastupanog po punomoćniku Jasna Marjanović</derivirana_varijabla>
  </DomainObject.Predmet.ProtustrankaFormated>
  <DomainObject.Predmet.ProtustrankaFormatedOIB>
    <izvorni_sadrzaj>  AUTO-KAMP d.o.o. za turizam i trgovinu, OIB 17803677529 zastupanog po punomoćniku Jasna Marjanović</izvorni_sadrzaj>
    <derivirana_varijabla naziv="DomainObject.Predmet.ProtustrankaFormatedOIB_1">  AUTO-KAMP d.o.o. za turizam i trgovinu, OIB 17803677529 zastupanog po punomoćniku Jasna Marjanović</derivirana_varijabla>
  </DomainObject.Predmet.ProtustrankaFormatedOIB>
  <DomainObject.Predmet.ProtustrankaFormatedWithAdress>
    <izvorni_sadrzaj> AUTO-KAMP d.o.o. za turizam i trgovinu, Varaždinska 68/b, 10360 Sesvete zastupanog po punomoćniku Jasna Marjanović</izvorni_sadrzaj>
    <derivirana_varijabla naziv="DomainObject.Predmet.ProtustrankaFormatedWithAdress_1"> AUTO-KAMP d.o.o. za turizam i trgovinu, Varaždinska 68/b, 10360 Sesvete zastupanog po punomoćniku Jasna Marjanović</derivirana_varijabla>
  </DomainObject.Predmet.ProtustrankaFormatedWithAdress>
  <DomainObject.Predmet.ProtustrankaFormatedWithAdressOIB>
    <izvorni_sadrzaj> AUTO-KAMP d.o.o. za turizam i trgovinu, OIB 17803677529, Varaždinska 68/b, 10360 Sesvete zastupanog po punomoćniku Jasna Marjanović</izvorni_sadrzaj>
    <derivirana_varijabla naziv="DomainObject.Predmet.ProtustrankaFormatedWithAdressOIB_1"> AUTO-KAMP d.o.o. za turizam i trgovinu, OIB 17803677529, Varaždinska 68/b, 10360 Sesvete zastupanog po punomoćniku Jasna Marjanović</derivirana_varijabla>
  </DomainObject.Predmet.ProtustrankaFormatedWithAdressOIB>
  <DomainObject.Predmet.ProtustrankaWithAdress>
    <izvorni_sadrzaj>AUTO-KAMP d.o.o. za turizam i trgovinu Varaždinska 68/b, 10360 Sesvete</izvorni_sadrzaj>
    <derivirana_varijabla naziv="DomainObject.Predmet.ProtustrankaWithAdress_1">AUTO-KAMP d.o.o. za turizam i trgovinu Varaždinska 68/b, 10360 Sesvete</derivirana_varijabla>
  </DomainObject.Predmet.ProtustrankaWithAdress>
  <DomainObject.Predmet.ProtustrankaWithAdressOIB>
    <izvorni_sadrzaj>AUTO-KAMP d.o.o. za turizam i trgovinu, OIB 17803677529, Varaždinska 68/b, 10360 Sesvete</izvorni_sadrzaj>
    <derivirana_varijabla naziv="DomainObject.Predmet.ProtustrankaWithAdressOIB_1">AUTO-KAMP d.o.o. za turizam i trgovinu, OIB 17803677529, Varaždinska 68/b, 10360 Sesvete</derivirana_varijabla>
  </DomainObject.Predmet.ProtustrankaWithAdressOIB>
  <DomainObject.Predmet.ProtustrankaNazivFormated>
    <izvorni_sadrzaj>AUTO-KAMP d.o.o. za turizam i trgovinu</izvorni_sadrzaj>
    <derivirana_varijabla naziv="DomainObject.Predmet.ProtustrankaNazivFormated_1">AUTO-KAMP d.o.o. za turizam i trgovinu</derivirana_varijabla>
  </DomainObject.Predmet.ProtustrankaNazivFormated>
  <DomainObject.Predmet.ProtustrankaNazivFormatedOIB>
    <izvorni_sadrzaj>AUTO-KAMP d.o.o. za turizam i trgovinu, OIB 17803677529</izvorni_sadrzaj>
    <derivirana_varijabla naziv="DomainObject.Predmet.ProtustrankaNazivFormatedOIB_1">AUTO-KAMP d.o.o. za turizam i trgovinu, OIB 17803677529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Jasna Marjanović</izvorni_sadrzaj>
    <derivirana_varijabla naziv="DomainObject.Predmet.StrankaFormated_1">  FINA Regionalni centar Zagreb; Jasna Marjanović</derivirana_varijabla>
  </DomainObject.Predmet.StrankaFormated>
  <DomainObject.Predmet.StrankaFormatedOIB>
    <izvorni_sadrzaj>  FINA Regionalni centar Zagreb, OIB 85821130368; Jasna Marjanović, OIB 21827677660</izvorni_sadrzaj>
    <derivirana_varijabla naziv="DomainObject.Predmet.StrankaFormatedOIB_1">  FINA Regionalni centar Zagreb, OIB 85821130368; Jasna Marjanović, OIB 21827677660</derivirana_varijabla>
  </DomainObject.Predmet.StrankaFormatedOIB>
  <DomainObject.Predmet.StrankaFormatedWithAdress>
    <izvorni_sadrzaj> FINA Regionalni centar Zagreb, Trg svibanjskih žrtava 1995. br. 1, 10000 Zagreb; Jasna Marjanović, Benešićeva Ulica 17, 10000 Zagreb</izvorni_sadrzaj>
    <derivirana_varijabla naziv="DomainObject.Predmet.StrankaFormatedWithAdress_1"> FINA Regionalni centar Zagreb, Trg svibanjskih žrtava 1995. br. 1, 10000 Zagreb; Jasna Marjanović, Benešićeva Ulica 17, 10000 Zagreb</derivirana_varijabla>
  </DomainObject.Predmet.StrankaFormatedWithAdress>
  <DomainObject.Predmet.StrankaFormatedWithAdressOIB>
    <izvorni_sadrzaj> FINA Regionalni centar Zagreb, OIB 85821130368, Trg svibanjskih žrtava 1995. br. 1, 10000 Zagreb; Jasna Marjanović, OIB 21827677660, Benešićeva Ulica 17, 10000 Zagreb</izvorni_sadrzaj>
    <derivirana_varijabla naziv="DomainObject.Predmet.StrankaFormatedWithAdressOIB_1"> FINA Regionalni centar Zagreb, OIB 85821130368, Trg svibanjskih žrtava 1995. br. 1, 10000 Zagreb; Jasna Marjanović, OIB 21827677660, Benešićeva Ulica 17, 10000 Zagreb</derivirana_varijabla>
  </DomainObject.Predmet.StrankaFormatedWithAdressOIB>
  <DomainObject.Predmet.StrankaWithAdress>
    <izvorni_sadrzaj>FINA Regionalni centar Zagreb Trg svibanjskih žrtava 1995. br. 1,10000 Zagreb,Jasna Marjanović Benešićeva Ulica 17,10000 Zagreb</izvorni_sadrzaj>
    <derivirana_varijabla naziv="DomainObject.Predmet.StrankaWithAdress_1">FINA Regionalni centar Zagreb Trg svibanjskih žrtava 1995. br. 1,10000 Zagreb,Jasna Marjanović Benešićeva Ulica 17,10000 Zagreb</derivirana_varijabla>
  </DomainObject.Predmet.StrankaWithAdress>
  <DomainObject.Predmet.StrankaWithAdressOIB>
    <izvorni_sadrzaj>FINA Regionalni centar Zagreb, OIB 85821130368, Trg svibanjskih žrtava 1995. br. 1,10000 Zagreb,Jasna Marjanović, OIB 21827677660, Benešićeva Ulica 17,10000 Zagreb</izvorni_sadrzaj>
    <derivirana_varijabla naziv="DomainObject.Predmet.StrankaWithAdressOIB_1">FINA Regionalni centar Zagreb, OIB 85821130368, Trg svibanjskih žrtava 1995. br. 1,10000 Zagreb,Jasna Marjanović, OIB 21827677660, Benešićeva Ulica 17,10000 Zagreb</derivirana_varijabla>
  </DomainObject.Predmet.StrankaWithAdressOIB>
  <DomainObject.Predmet.StrankaNazivFormated>
    <izvorni_sadrzaj>FINA Regionalni centar Zagreb,Jasna Marjanović</izvorni_sadrzaj>
    <derivirana_varijabla naziv="DomainObject.Predmet.StrankaNazivFormated_1">FINA Regionalni centar Zagreb,Jasna Marjanović</derivirana_varijabla>
  </DomainObject.Predmet.StrankaNazivFormated>
  <DomainObject.Predmet.StrankaNazivFormatedOIB>
    <izvorni_sadrzaj>FINA Regionalni centar Zagreb, OIB 85821130368,Jasna Marjanović, OIB 21827677660</izvorni_sadrzaj>
    <derivirana_varijabla naziv="DomainObject.Predmet.StrankaNazivFormatedOIB_1">FINA Regionalni centar Zagreb, OIB 85821130368,Jasna Marjanović, OIB 21827677660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Jasna Marjanović</item>
    </izvorni_sadrzaj>
    <derivirana_varijabla naziv="DomainObject.Predmet.StrankaListFormated_1">
      <item>FINA Regionalni centar Zagreb</item>
      <item>Jasna Marjanović</item>
    </derivirana_varijabla>
  </DomainObject.Predmet.StrankaListFormated>
  <DomainObject.Predmet.StrankaListFormatedOIB>
    <izvorni_sadrzaj>
      <item>FINA Regionalni centar Zagreb, OIB 85821130368</item>
      <item>Jasna Marjanović, OIB 21827677660</item>
    </izvorni_sadrzaj>
    <derivirana_varijabla naziv="DomainObject.Predmet.StrankaListFormatedOIB_1">
      <item>FINA Regionalni centar Zagreb, OIB 85821130368</item>
      <item>Jasna Marjanović, OIB 21827677660</item>
    </derivirana_varijabla>
  </DomainObject.Predmet.StrankaListFormatedOIB>
  <DomainObject.Predmet.StrankaListFormatedWithAdress>
    <izvorni_sadrzaj>
      <item>FINA Regionalni centar Zagreb, Trg svibanjskih žrtava 1995. br. 1, 10000 Zagreb</item>
      <item>Jasna Marjanović, Benešićeva Ulica 17, 10000 Zagreb</item>
    </izvorni_sadrzaj>
    <derivirana_varijabla naziv="DomainObject.Predmet.StrankaListFormatedWithAdress_1">
      <item>FINA Regionalni centar Zagreb, Trg svibanjskih žrtava 1995. br. 1, 10000 Zagreb</item>
      <item>Jasna Marjanović, Benešićeva Ulica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Jasna Marjanović, OIB 21827677660, Benešićeva Ulica 17, 10000 Zagreb</item>
    </izvorni_sadrzaj>
    <derivirana_varijabla naziv="DomainObject.Predmet.StrankaListFormatedWithAdressOIB_1">
      <item>FINA Regionalni centar Zagreb, OIB 85821130368, Trg svibanjskih žrtava 1995. br. 1, 10000 Zagreb</item>
      <item>Jasna Marjanović, OIB 21827677660, Benešićeva Ulica 17, 10000 Zagreb</item>
    </derivirana_varijabla>
  </DomainObject.Predmet.StrankaListFormatedWithAdressOIB>
  <DomainObject.Predmet.StrankaListNazivFormated>
    <izvorni_sadrzaj>
      <item>FINA Regionalni centar Zagreb</item>
      <item>Jasna Marjanović</item>
    </izvorni_sadrzaj>
    <derivirana_varijabla naziv="DomainObject.Predmet.StrankaListNazivFormated_1">
      <item>FINA Regionalni centar Zagreb</item>
      <item>Jasna Marjanović</item>
    </derivirana_varijabla>
  </DomainObject.Predmet.StrankaListNazivFormated>
  <DomainObject.Predmet.StrankaListNazivFormatedOIB>
    <izvorni_sadrzaj>
      <item>FINA Regionalni centar Zagreb, OIB 85821130368</item>
      <item>Jasna Marjanović, OIB 21827677660</item>
    </izvorni_sadrzaj>
    <derivirana_varijabla naziv="DomainObject.Predmet.StrankaListNazivFormatedOIB_1">
      <item>FINA Regionalni centar Zagreb, OIB 85821130368</item>
      <item>Jasna Marjanović, OIB 21827677660</item>
    </derivirana_varijabla>
  </DomainObject.Predmet.StrankaListNazivFormatedOIB>
  <DomainObject.Predmet.ProtuStrankaListFormated>
    <izvorni_sadrzaj>
      <item>AUTO-KAMP d.o.o. za turizam i trgovinu zastupanog po punomoćniku Jasna Marjanović</item>
    </izvorni_sadrzaj>
    <derivirana_varijabla naziv="DomainObject.Predmet.ProtuStrankaListFormated_1">
      <item>AUTO-KAMP d.o.o. za turizam i trgovinu zastupanog po punomoćniku Jasna Marjanović</item>
    </derivirana_varijabla>
  </DomainObject.Predmet.ProtuStrankaListFormated>
  <DomainObject.Predmet.ProtuStrankaListFormatedOIB>
    <izvorni_sadrzaj>
      <item>AUTO-KAMP d.o.o. za turizam i trgovinu, OIB 17803677529 zastupanog po punomoćniku Jasna Marjanović</item>
    </izvorni_sadrzaj>
    <derivirana_varijabla naziv="DomainObject.Predmet.ProtuStrankaListFormatedOIB_1">
      <item>AUTO-KAMP d.o.o. za turizam i trgovinu, OIB 17803677529 zastupanog po punomoćniku Jasna Marjanović</item>
    </derivirana_varijabla>
  </DomainObject.Predmet.ProtuStrankaListFormatedOIB>
  <DomainObject.Predmet.ProtuStrankaListFormatedWithAdress>
    <izvorni_sadrzaj>
      <item>AUTO-KAMP d.o.o. za turizam i trgovinu, Varaždinska 68/b, 10360 Sesvete zastupanog po punomoćniku Jasna Marjanović</item>
    </izvorni_sadrzaj>
    <derivirana_varijabla naziv="DomainObject.Predmet.ProtuStrankaListFormatedWithAdress_1">
      <item>AUTO-KAMP d.o.o. za turizam i trgovinu, Varaždinska 68/b, 10360 Sesvete zastupanog po punomoćniku Jasna Marjanović</item>
    </derivirana_varijabla>
  </DomainObject.Predmet.ProtuStrankaListFormatedWithAdress>
  <DomainObject.Predmet.ProtuStrankaListFormatedWithAdressOIB>
    <izvorni_sadrzaj>
      <item>AUTO-KAMP d.o.o. za turizam i trgovinu, OIB 17803677529, Varaždinska 68/b, 10360 Sesvete zastupanog po punomoćniku Jasna Marjanović</item>
    </izvorni_sadrzaj>
    <derivirana_varijabla naziv="DomainObject.Predmet.ProtuStrankaListFormatedWithAdressOIB_1">
      <item>AUTO-KAMP d.o.o. za turizam i trgovinu, OIB 17803677529, Varaždinska 68/b, 10360 Sesvete zastupanog po punomoćniku Jasna Marjanović</item>
    </derivirana_varijabla>
  </DomainObject.Predmet.ProtuStrankaListFormatedWithAdressOIB>
  <DomainObject.Predmet.ProtuStrankaListNazivFormated>
    <izvorni_sadrzaj>
      <item>AUTO-KAMP d.o.o. za turizam i trgovinu</item>
    </izvorni_sadrzaj>
    <derivirana_varijabla naziv="DomainObject.Predmet.ProtuStrankaListNazivFormated_1">
      <item>AUTO-KAMP d.o.o. za turizam i trgovinu</item>
    </derivirana_varijabla>
  </DomainObject.Predmet.ProtuStrankaListNazivFormated>
  <DomainObject.Predmet.ProtuStrankaListNazivFormatedOIB>
    <izvorni_sadrzaj>
      <item>AUTO-KAMP d.o.o. za turizam i trgovinu, OIB 17803677529</item>
    </izvorni_sadrzaj>
    <derivirana_varijabla naziv="DomainObject.Predmet.ProtuStrankaListNazivFormatedOIB_1">
      <item>AUTO-KAMP d.o.o. za turizam i trgovinu, OIB 17803677529</item>
    </derivirana_varijabla>
  </DomainObject.Predmet.ProtuStrankaListNazivFormatedOIB>
  <DomainObject.Predmet.OstaliListFormated>
    <izvorni_sadrzaj>
      <item>Jasna Marjanović punomoćnik sudionika u postupku AUTO-KAMP d.o.o. za turizam i trgovinu</item>
    </izvorni_sadrzaj>
    <derivirana_varijabla naziv="DomainObject.Predmet.OstaliListFormated_1">
      <item>Jasna Marjanović punomoćnik sudionika u postupku AUTO-KAMP d.o.o. za turizam i trgovinu</item>
    </derivirana_varijabla>
  </DomainObject.Predmet.OstaliListFormated>
  <DomainObject.Predmet.OstaliListFormatedOIB>
    <izvorni_sadrzaj>
      <item>Jasna Marjanović, OIB 21827677660 punomoćnik sudionika u postupku AUTO-KAMP d.o.o. za turizam i trgovinu</item>
    </izvorni_sadrzaj>
    <derivirana_varijabla naziv="DomainObject.Predmet.OstaliListFormatedOIB_1">
      <item>Jasna Marjanović, OIB 21827677660 punomoćnik sudionika u postupku AUTO-KAMP d.o.o. za turizam i trgovinu</item>
    </derivirana_varijabla>
  </DomainObject.Predmet.OstaliListFormatedOIB>
  <DomainObject.Predmet.OstaliListFormatedWithAdress>
    <izvorni_sadrzaj>
      <item>Jasna Marjanović, Benešićeva Ulica 17, 10000 Zagreb punomoćnik sudionika u postupku AUTO-KAMP d.o.o. za turizam i trgovinu</item>
    </izvorni_sadrzaj>
    <derivirana_varijabla naziv="DomainObject.Predmet.OstaliListFormatedWithAdress_1">
      <item>Jasna Marjanović, Benešićeva Ulica 17, 10000 Zagreb punomoćnik sudionika u postupku AUTO-KAMP d.o.o. za turizam i trgovinu</item>
    </derivirana_varijabla>
  </DomainObject.Predmet.OstaliListFormatedWithAdress>
  <DomainObject.Predmet.OstaliListFormatedWithAdressOIB>
    <izvorni_sadrzaj>
      <item>Jasna Marjanović, OIB 21827677660, Benešićeva Ulica 17, 10000 Zagreb punomoćnik sudionika u postupku AUTO-KAMP d.o.o. za turizam i trgovinu</item>
    </izvorni_sadrzaj>
    <derivirana_varijabla naziv="DomainObject.Predmet.OstaliListFormatedWithAdressOIB_1">
      <item>Jasna Marjanović, OIB 21827677660, Benešićeva Ulica 17, 10000 Zagreb punomoćnik sudionika u postupku AUTO-KAMP d.o.o. za turizam i trgovinu</item>
    </derivirana_varijabla>
  </DomainObject.Predmet.OstaliListFormatedWithAdressOIB>
  <DomainObject.Predmet.OstaliListNazivFormated>
    <izvorni_sadrzaj>
      <item>Jasna Marjanović</item>
    </izvorni_sadrzaj>
    <derivirana_varijabla naziv="DomainObject.Predmet.OstaliListNazivFormated_1">
      <item>Jasna Marjanović</item>
    </derivirana_varijabla>
  </DomainObject.Predmet.OstaliListNazivFormated>
  <DomainObject.Predmet.OstaliListNazivFormatedOIB>
    <izvorni_sadrzaj>
      <item>Jasna Marjanović, OIB 21827677660</item>
    </izvorni_sadrzaj>
    <derivirana_varijabla naziv="DomainObject.Predmet.OstaliListNazivFormatedOIB_1">
      <item>Jasna Marjanović, OIB 21827677660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AUTO-KAMP d.o.o. za turizam i trgovinu</izvorni_sadrzaj>
    <derivirana_varijabla naziv="DomainObject.Predmet.ProtustrankaIDrugi_1">AUTO-KAMP d.o.o. za turizam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AUTO-KAMP d.o.o. za turizam i trgovinu, OIB 17803677529, Varaždinska 68/b, 10360 Sesvete</izvorni_sadrzaj>
    <derivirana_varijabla naziv="DomainObject.Predmet.ProtustrankaIDrugiAdressOIB_1">AUTO-KAMP d.o.o. za turizam i trgovinu, OIB 17803677529, Varaždinska 68/b,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AUTO-KAMP d.o.o. za turizam i trgovinu</item>
      <item>Jasna Marjanović</item>
      <item>Jasna Marjanović</item>
    </izvorni_sadrzaj>
    <derivirana_varijabla naziv="DomainObject.Predmet.SudioniciListNaziv_1">
      <item>FINA Regionalni centar Zagreb</item>
      <item>AUTO-KAMP d.o.o. za turizam i trgovinu</item>
      <item>Jasna Marjanović</item>
      <item>Jasna Marjanović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AUTO-KAMP d.o.o. za turizam i trgovinu, OIB 17803677529, Varaždinska 68/b,10360 Sesvete</item>
      <item>Jasna Marjanović, OIB 21827677660, Benešićeva Ulica 17,10000 Zagreb</item>
      <item>Jasna Marjanović, OIB 21827677660, Benešićeva Ulica 17,10000 Zagreb</item>
    </izvorni_sadrzaj>
    <derivirana_varijabla naziv="DomainObject.Predmet.SudioniciListAdressOIB_1">
      <item>FINA Regionalni centar Zagreb, OIB 85821130368, Trg svibanjskih žrtava 1995. br. 1,10000 Zagreb</item>
      <item>AUTO-KAMP d.o.o. za turizam i trgovinu, OIB 17803677529, Varaždinska 68/b,10360 Sesvete</item>
      <item>Jasna Marjanović, OIB 21827677660, Benešićeva Ulica 17,10000 Zagreb</item>
      <item>Jasna Marjanović, OIB 21827677660, Benešićeva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17803677529</item>
      <item>, OIB 21827677660</item>
      <item>, OIB 21827677660</item>
    </izvorni_sadrzaj>
    <derivirana_varijabla naziv="DomainObject.Predmet.SudioniciListNazivOIB_1">
      <item>, OIB 85821130368</item>
      <item>, OIB 17803677529</item>
      <item>, OIB 21827677660</item>
      <item>, OIB 21827677660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4CB4A-C78F-4732-8164-4025D083D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4829</properties:Characters>
  <properties:Lines>106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2017-11-02T10:51:00Z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2017-11-06T08:35:00Z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