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09de" w14:paraId="e4109d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D3430F">
        <w:t xml:space="preserve"> St-1900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8D553B" w:rsidRPr="00A366E5">
        <w:t>MALONOGOMETNI KLUB TESARSTVO PRELOŽNJAK MIHOVLJAN, Mihovljan, J. H. Zdelara 7, OIB: 91733894246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3430F">
        <w:t>38.904,32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1EA0"/>
    <w:rsid w:val="00693392"/>
    <w:rsid w:val="006B68EC"/>
    <w:rsid w:val="006C14B3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9D8"/>
    <w:rsid w:val="00946FC6"/>
    <w:rsid w:val="00954CAD"/>
    <w:rsid w:val="0097400B"/>
    <w:rsid w:val="00A20CF3"/>
    <w:rsid w:val="00A429FA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C4F5B"/>
    <w:rsid w:val="00BE0672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3430F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St-1900/2015</izvorni_sadrzaj>
    <derivirana_varijabla naziv="DomainObject.Predmet.OznakaBroj_1">St-1900/2015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TESARSTVO PRELOŽNJAK MIHOVLJAN</izvorni_sadrzaj>
    <derivirana_varijabla naziv="DomainObject.Predmet.ProtustrankaFormated_1">  MALONOGOMETNI KLUB TESARSTVO PRELOŽNJAK MIHOVLJAN</derivirana_varijabla>
  </DomainObject.Predmet.ProtustrankaFormated>
  <DomainObject.Predmet.ProtustrankaFormatedOIB>
    <izvorni_sadrzaj>  MALONOGOMETNI KLUB TESARSTVO PRELOŽNJAK MIHOVLJAN, OIB 91733894246</izvorni_sadrzaj>
    <derivirana_varijabla naziv="DomainObject.Predmet.ProtustrankaFormatedOIB_1">  MALONOGOMETNI KLUB TESARSTVO PRELOŽNJAK MIHOVLJAN, OIB 91733894246</derivirana_varijabla>
  </DomainObject.Predmet.ProtustrankaFormatedOIB>
  <DomainObject.Predmet.ProtustrankaFormatedWithAdress>
    <izvorni_sadrzaj> MALONOGOMETNI KLUB TESARSTVO PRELOŽNJAK MIHOVLJAN, Žrtava Fašizma 27, 40000 Strahoninec</izvorni_sadrzaj>
    <derivirana_varijabla naziv="DomainObject.Predmet.ProtustrankaFormatedWithAdress_1"> MALONOGOMETNI KLUB TESARSTVO PRELOŽNJAK MIHOVLJAN, Žrtava Fašizma 27, 40000 Strahoninec</derivirana_varijabla>
  </DomainObject.Predmet.ProtustrankaFormatedWithAdress>
  <DomainObject.Predmet.ProtustrankaFormatedWithAdressOIB>
    <izvorni_sadrzaj> MALONOGOMETNI KLUB TESARSTVO PRELOŽNJAK MIHOVLJAN, OIB 91733894246, Žrtava Fašizma 27, 40000 Strahoninec</izvorni_sadrzaj>
    <derivirana_varijabla naziv="DomainObject.Predmet.ProtustrankaFormatedWithAdressOIB_1"> MALONOGOMETNI KLUB TESARSTVO PRELOŽNJAK MIHOVLJAN, OIB 91733894246, Žrtava Fašizma 27, 40000 Strahoninec</derivirana_varijabla>
  </DomainObject.Predmet.ProtustrankaFormatedWithAdressOIB>
  <DomainObject.Predmet.ProtustrankaWithAdress>
    <izvorni_sadrzaj>MALONOGOMETNI KLUB TESARSTVO PRELOŽNJAK MIHOVLJAN Žrtava Fašizma 27, 40000 Strahoninec</izvorni_sadrzaj>
    <derivirana_varijabla naziv="DomainObject.Predmet.ProtustrankaWithAdress_1">MALONOGOMETNI KLUB TESARSTVO PRELOŽNJAK MIHOVLJAN Žrtava Fašizma 27, 40000 Strahoninec</derivirana_varijabla>
  </DomainObject.Predmet.ProtustrankaWithAdress>
  <DomainObject.Predmet.ProtustrankaWithAdressOIB>
    <izvorni_sadrzaj>MALONOGOMETNI KLUB TESARSTVO PRELOŽNJAK MIHOVLJAN, OIB 91733894246, Žrtava Fašizma 27, 40000 Strahoninec</izvorni_sadrzaj>
    <derivirana_varijabla naziv="DomainObject.Predmet.ProtustrankaWithAdressOIB_1">MALONOGOMETNI KLUB TESARSTVO PRELOŽNJAK MIHOVLJAN, OIB 91733894246, Žrtava Fašizma 27, 40000 Strahoninec</derivirana_varijabla>
  </DomainObject.Predmet.ProtustrankaWithAdressOIB>
  <DomainObject.Predmet.ProtustrankaNazivFormated>
    <izvorni_sadrzaj>MALONOGOMETNI KLUB TESARSTVO PRELOŽNJAK MIHOVLJAN</izvorni_sadrzaj>
    <derivirana_varijabla naziv="DomainObject.Predmet.ProtustrankaNazivFormated_1">MALONOGOMETNI KLUB TESARSTVO PRELOŽNJAK MIHOVLJAN</derivirana_varijabla>
  </DomainObject.Predmet.ProtustrankaNazivFormated>
  <DomainObject.Predmet.ProtustrankaNazivFormatedOIB>
    <izvorni_sadrzaj>MALONOGOMETNI KLUB TESARSTVO PRELOŽNJAK MIHOVLJAN, OIB 91733894246</izvorni_sadrzaj>
    <derivirana_varijabla naziv="DomainObject.Predmet.ProtustrankaNazivFormatedOIB_1">MALONOGOMETNI KLUB TESARSTVO PRELOŽNJAK MIHOVLJAN, OIB 91733894246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TESARSTVO PRELOŽNJAK MIHOVLJAN</item>
    </izvorni_sadrzaj>
    <derivirana_varijabla naziv="DomainObject.Predmet.ProtuStrankaListFormated_1">
      <item>MALONOGOMETNI KLUB TESARSTVO PRELOŽNJAK MIHOVLJAN</item>
    </derivirana_varijabla>
  </DomainObject.Predmet.ProtuStrankaListFormated>
  <DomainObject.Predmet.ProtuStrankaListFormatedOIB>
    <izvorni_sadrzaj>
      <item>MALONOGOMETNI KLUB TESARSTVO PRELOŽNJAK MIHOVLJAN, OIB 91733894246</item>
    </izvorni_sadrzaj>
    <derivirana_varijabla naziv="DomainObject.Predmet.ProtuStrankaListFormatedOIB_1">
      <item>MALONOGOMETNI KLUB TESARSTVO PRELOŽNJAK MIHOVLJAN, OIB 91733894246</item>
    </derivirana_varijabla>
  </DomainObject.Predmet.ProtuStrankaListFormatedOIB>
  <DomainObject.Predmet.ProtuStrankaListFormatedWithAdress>
    <izvorni_sadrzaj>
      <item>MALONOGOMETNI KLUB TESARSTVO PRELOŽNJAK MIHOVLJAN, Žrtava Fašizma 27, 40000 Strahoninec</item>
    </izvorni_sadrzaj>
    <derivirana_varijabla naziv="DomainObject.Predmet.ProtuStrankaListFormatedWithAdress_1">
      <item>MALONOGOMETNI KLUB TESARSTVO PRELOŽNJAK MIHOVLJAN, Žrtava Fašizma 27, 40000 Strahoninec</item>
    </derivirana_varijabla>
  </DomainObject.Predmet.ProtuStrankaListFormatedWithAdress>
  <DomainObject.Predmet.ProtuStrankaListFormatedWithAdressOIB>
    <izvorni_sadrzaj>
      <item>MALONOGOMETNI KLUB TESARSTVO PRELOŽNJAK MIHOVLJAN, OIB 91733894246, Žrtava Fašizma 27, 40000 Strahoninec</item>
    </izvorni_sadrzaj>
    <derivirana_varijabla naziv="DomainObject.Predmet.ProtuStrankaListFormatedWithAdressOIB_1">
      <item>MALONOGOMETNI KLUB TESARSTVO PRELOŽNJAK MIHOVLJAN, OIB 91733894246, Žrtava Fašizma 27, 40000 Strahoninec</item>
    </derivirana_varijabla>
  </DomainObject.Predmet.ProtuStrankaListFormatedWithAdressOIB>
  <DomainObject.Predmet.ProtuStrankaListNazivFormated>
    <izvorni_sadrzaj>
      <item>MALONOGOMETNI KLUB TESARSTVO PRELOŽNJAK MIHOVLJAN</item>
    </izvorni_sadrzaj>
    <derivirana_varijabla naziv="DomainObject.Predmet.ProtuStrankaListNazivFormated_1">
      <item>MALONOGOMETNI KLUB TESARSTVO PRELOŽNJAK MIHOVLJAN</item>
    </derivirana_varijabla>
  </DomainObject.Predmet.ProtuStrankaListNazivFormated>
  <DomainObject.Predmet.ProtuStrankaListNazivFormatedOIB>
    <izvorni_sadrzaj>
      <item>MALONOGOMETNI KLUB TESARSTVO PRELOŽNJAK MIHOVLJAN, OIB 91733894246</item>
    </izvorni_sadrzaj>
    <derivirana_varijabla naziv="DomainObject.Predmet.ProtuStrankaListNazivFormatedOIB_1">
      <item>MALONOGOMETNI KLUB TESARSTVO PRELOŽNJAK MIHOVLJAN, OIB 91733894246</item>
    </derivirana_varijabla>
  </DomainObject.Predmet.ProtuStrankaListNazivFormatedOIB>
  <DomainObject.Predmet.OstaliListFormated>
    <izvorni_sadrzaj>
      <item>RADOVAN PRELOŽNJAK, Predsjednik kluba</item>
    </izvorni_sadrzaj>
    <derivirana_varijabla naziv="DomainObject.Predmet.OstaliListFormated_1">
      <item>RADOVAN PRELOŽNJAK, Predsjednik kluba</item>
    </derivirana_varijabla>
  </DomainObject.Predmet.OstaliListFormated>
  <DomainObject.Predmet.OstaliListFormatedOIB>
    <izvorni_sadrzaj>
      <item>RADOVAN PRELOŽNJAK, Predsjednik kluba</item>
    </izvorni_sadrzaj>
    <derivirana_varijabla naziv="DomainObject.Predmet.OstaliListFormatedOIB_1">
      <item>RADOVAN PRELOŽNJAK, Predsjednik kluba</item>
    </derivirana_varijabla>
  </DomainObject.Predmet.OstaliListFormatedOIB>
  <DomainObject.Predmet.OstaliListFormatedWithAdress>
    <izvorni_sadrzaj>
      <item>RADOVAN PRELOŽNJAK, Predsjednik kluba, Strahoninec, Žrtava Fašizma 27, 40000 Čakovec</item>
    </izvorni_sadrzaj>
    <derivirana_varijabla naziv="DomainObject.Predmet.OstaliListFormatedWithAdress_1">
      <item>RADOVAN PRELOŽNJAK, Predsjednik kluba, Strahoninec, Žrtava Fašizma 27, 40000 Čakovec</item>
    </derivirana_varijabla>
  </DomainObject.Predmet.OstaliListFormatedWithAdress>
  <DomainObject.Predmet.OstaliListFormatedWithAdressOIB>
    <izvorni_sadrzaj>
      <item>RADOVAN PRELOŽNJAK, Predsjednik kluba, Strahoninec, Žrtava Fašizma 27, 40000 Čakovec</item>
    </izvorni_sadrzaj>
    <derivirana_varijabla naziv="DomainObject.Predmet.OstaliListFormatedWithAdressOIB_1">
      <item>RADOVAN PRELOŽNJAK, Predsjednik kluba, Strahoninec, Žrtava Fašizma 27, 40000 Čakovec</item>
    </derivirana_varijabla>
  </DomainObject.Predmet.OstaliListFormatedWithAdressOIB>
  <DomainObject.Predmet.OstaliListNazivFormated>
    <izvorni_sadrzaj>
      <item>RADOVAN PRELOŽNJAK, Predsjednik kluba</item>
    </izvorni_sadrzaj>
    <derivirana_varijabla naziv="DomainObject.Predmet.OstaliListNazivFormated_1">
      <item>RADOVAN PRELOŽNJAK, Predsjednik kluba</item>
    </derivirana_varijabla>
  </DomainObject.Predmet.OstaliListNazivFormated>
  <DomainObject.Predmet.OstaliListNazivFormatedOIB>
    <izvorni_sadrzaj>
      <item>RADOVAN PRELOŽNJAK, Predsjednik kluba</item>
    </izvorni_sadrzaj>
    <derivirana_varijabla naziv="DomainObject.Predmet.OstaliListNazivFormatedOIB_1">
      <item>RADOVAN PRELOŽNJAK, Predsjednik kluba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TESARSTVO PRELOŽNJAK MIHOVLJAN</izvorni_sadrzaj>
    <derivirana_varijabla naziv="DomainObject.Predmet.ProtustrankaIDrugi_1">MALONOGOMETNI KLUB TESARSTVO PRELOŽNJAK MIHOVLJAN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TESARSTVO PRELOŽNJAK MIHOVLJAN, OIB 91733894246, Žrtava Fašizma 27, 40000 Strahoninec</izvorni_sadrzaj>
    <derivirana_varijabla naziv="DomainObject.Predmet.ProtustrankaIDrugiAdressOIB_1">MALONOGOMETNI KLUB TESARSTVO PRELOŽNJAK MIHOVLJAN, OIB 91733894246, Žrtava Fašizma 27,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TESARSTVO PRELOŽNJAK MIHOVLJAN</item>
      <item>RADOVAN PRELOŽNJAK, Predsjednik kluba</item>
    </izvorni_sadrzaj>
    <derivirana_varijabla naziv="DomainObject.Predmet.SudioniciListNaziv_1">
      <item>FINA Regionalni centar Zagreb</item>
      <item>MALONOGOMETNI KLUB TESARSTVO PRELOŽNJAK MIHOVLJAN</item>
      <item>RADOVAN PRELOŽNJAK, Predsjednik kluba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TESARSTVO PRELOŽNJAK MIHOVLJAN, OIB 91733894246, Žrtava Fašizma 27,40000 Strahoninec</item>
      <item>RADOVAN PRELOŽNJAK, Predsjednik kluba, Strahoninec, Žrtava Fašizma 27,40000 Čakovec</item>
    </izvorni_sadrzaj>
    <derivirana_varijabla naziv="DomainObject.Predmet.SudioniciListAdressOIB_1">
      <item>FINA Regionalni centar Zagreb, OIB 85821130368, Trg svibanjskih žrtava 1995. 1,10000 Zagreb</item>
      <item>MALONOGOMETNI KLUB TESARSTVO PRELOŽNJAK MIHOVLJAN, OIB 91733894246, Žrtava Fašizma 27,40000 Strahoninec</item>
      <item>RADOVAN PRELOŽNJAK, Predsjednik kluba, Strahoninec, Žrtava Fašizma 27,40000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91733894246</item>
      <item>, OIB null</item>
    </izvorni_sadrzaj>
    <derivirana_varijabla naziv="DomainObject.Predmet.SudioniciListNazivOIB_1">
      <item>, OIB 85821130368</item>
      <item>, OIB 91733894246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2016-01-14T12:30:00Z</dcterms:created>
  <dc:creator>ilukac</dc:creator>
  <cp:lastModifiedBy>Nevenka Furić</cp:lastModifiedBy>
  <cp:lastPrinted>2016-01-14T12:32:00Z</cp:lastPrinted>
  <dcterms:modified xmlns:xsi="http://www.w3.org/2001/XMLSchema-instance" xsi:type="dcterms:W3CDTF">2016-01-14T12:39:00Z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