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2518f" w14:paraId="8f2518f" w:rsidRDefault="00150F3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1891665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50F3D" w:rsidP="00150F3D" w:rsidR="00AE649C">
      <w:pPr>
        <w:pStyle w:val="NormaleSPIS"/>
        <w:spacing w:after="0"/>
      </w:pPr>
      <w:r>
        <w:t xml:space="preserve">           Republika Hrvatska</w:t>
      </w:r>
    </w:p>
    <w:p w:rsidRDefault="00150F3D" w:rsidP="00150F3D" w:rsidR="00150F3D">
      <w:pPr>
        <w:pStyle w:val="NormaleSPIS"/>
        <w:spacing w:after="0"/>
      </w:pPr>
      <w:r>
        <w:t xml:space="preserve">      Trgovački sud u Bjelovaru</w:t>
      </w:r>
    </w:p>
    <w:p w:rsidRDefault="00150F3D" w:rsidP="004F27AE" w:rsidR="00150F3D" w:rsidRPr="00B76F3C">
      <w:pPr>
        <w:pStyle w:val="NormaleSPIS"/>
      </w:pPr>
      <w:r>
        <w:t>Bjelovar, Šetalište dr.I.Lebovića 42.</w:t>
      </w:r>
    </w:p>
    <w:p w:rsidRDefault="00150F3D" w:rsidP="00150F3D" w:rsidR="00150F3D">
      <w:pPr>
        <w:jc w:val="right"/>
      </w:pPr>
      <w:r>
        <w:t>Poslovni broj:7 St-191/2016-32</w:t>
      </w:r>
    </w:p>
    <w:p w:rsidRDefault="00150F3D" w:rsidP="00150F3D" w:rsidR="00150F3D">
      <w:pPr>
        <w:jc w:val="center"/>
        <w:rPr>
          <w:b/>
        </w:rPr>
      </w:pPr>
      <w:r>
        <w:rPr>
          <w:b/>
        </w:rPr>
        <w:t xml:space="preserve">  R E P U B L I K A   H R V A T S K A</w:t>
      </w:r>
    </w:p>
    <w:p w:rsidRDefault="00150F3D" w:rsidP="00150F3D" w:rsidR="00150F3D">
      <w:pPr>
        <w:jc w:val="center"/>
        <w:rPr>
          <w:b/>
        </w:rPr>
      </w:pPr>
      <w:r>
        <w:rPr>
          <w:b/>
        </w:rPr>
        <w:t>R J E Š E N J E</w:t>
      </w:r>
    </w:p>
    <w:p w:rsidRDefault="00150F3D" w:rsidP="00150F3D" w:rsidR="00150F3D">
      <w:pPr>
        <w:jc w:val="both"/>
      </w:pPr>
      <w:r>
        <w:t xml:space="preserve">Trgovački sud u Bjelovaru, po stečajnom sucu Tomislavu </w:t>
      </w:r>
      <w:proofErr w:type="spellStart"/>
      <w:r>
        <w:t>Mrazoviću</w:t>
      </w:r>
      <w:proofErr w:type="spellEnd"/>
      <w:r>
        <w:t>, u stečajnom postupku nad dužnikom BAŠIĆ-MONTAŽA I TRGOVINA d.o.o. u stečaju iz Bjelovara, Milke Trnine 14, MBS 010046312, OIB 27132937391, 20. prosinca 2017.</w:t>
      </w:r>
    </w:p>
    <w:p w:rsidRDefault="00150F3D" w:rsidP="00150F3D" w:rsidR="00150F3D">
      <w:pPr>
        <w:jc w:val="center"/>
      </w:pPr>
      <w:r>
        <w:rPr>
          <w:b/>
        </w:rPr>
        <w:t>r i j e š i o   j e</w:t>
      </w:r>
    </w:p>
    <w:p w:rsidRDefault="00150F3D" w:rsidP="00150F3D" w:rsidR="00150F3D">
      <w:pPr>
        <w:ind w:left="720"/>
        <w:jc w:val="both"/>
        <w:rPr>
          <w:noProof/>
        </w:rPr>
      </w:pPr>
      <w:r>
        <w:rPr>
          <w:noProof/>
        </w:rPr>
        <w:t xml:space="preserve">I.Određuje se upis u sudski registar stečajne mase iza </w:t>
      </w:r>
      <w:r>
        <w:t>BAŠIĆ-MONTAŽA I TRGOVINA d.o.o. u stečaju iz Bjelovara, Milke Trnine 14, MBS 010046312, OIB 27132937391.</w:t>
      </w:r>
      <w:r>
        <w:rPr>
          <w:noProof/>
        </w:rPr>
        <w:t xml:space="preserve"> </w:t>
      </w:r>
    </w:p>
    <w:p w:rsidRDefault="00150F3D" w:rsidP="00150F3D" w:rsidR="00150F3D">
      <w:pPr>
        <w:ind w:left="720"/>
        <w:jc w:val="both"/>
        <w:rPr>
          <w:noProof/>
        </w:rPr>
      </w:pPr>
      <w:r>
        <w:rPr>
          <w:noProof/>
        </w:rPr>
        <w:t>II.Određuje se upis stečajne upraviteljice Lidije Balog iz Bilja, Vinogradska 17, OIB 90656042786, koja će zastupati stečajnu masu.</w:t>
      </w:r>
    </w:p>
    <w:p w:rsidRDefault="00150F3D" w:rsidP="00150F3D" w:rsidR="00150F3D">
      <w:pPr>
        <w:ind w:left="720"/>
        <w:jc w:val="both"/>
      </w:pPr>
      <w:r>
        <w:rPr>
          <w:noProof/>
        </w:rPr>
        <w:t>III.Upis će izvršiti sudski registar Trgovačkog suda u Bjelovaru.</w:t>
      </w:r>
      <w:r>
        <w:t xml:space="preserve"> </w:t>
      </w:r>
    </w:p>
    <w:p w:rsidRDefault="00150F3D" w:rsidP="00150F3D" w:rsidR="00150F3D">
      <w:pPr>
        <w:pStyle w:val="Naslov1"/>
        <w:jc w:val="center"/>
      </w:pPr>
      <w:r w:rsidRPr="00150F3D">
        <w:rPr>
          <w:b w:val="false"/>
          <w:sz w:val="24"/>
          <w:szCs w:val="24"/>
        </w:rPr>
        <w:t>Obrazloženje</w:t>
      </w:r>
    </w:p>
    <w:p w:rsidRDefault="00150F3D" w:rsidP="00150F3D" w:rsidR="00150F3D">
      <w:pPr>
        <w:ind w:firstLine="851"/>
        <w:jc w:val="both"/>
      </w:pPr>
      <w:r>
        <w:t xml:space="preserve">Rješenjem suda pod poslovnim brojem 7 St-191/2016-14 od 02. kolovoza 2016. godine sud je otvorio i zaključio stečajni postupak nad dužnikom BAŠIĆ-MONTAŽA I TRGOVINA d.o.o. u stečaju iz Bjelovara, Milke Trnine 14. Po pravomoćnosti tog rješenja dužnik je brisan iz sudskog registra Trgovačkog suda u Bjelovaru. </w:t>
      </w:r>
    </w:p>
    <w:p w:rsidRDefault="00150F3D" w:rsidP="00150F3D" w:rsidR="00150F3D">
      <w:pPr>
        <w:ind w:firstLine="851"/>
        <w:jc w:val="both"/>
      </w:pPr>
      <w:r>
        <w:t xml:space="preserve">Pisanim podneskom Republika Hrvatska zastupana po zastupniku po zakonu Županijskom državnom odvjetništvu u Bjelovaru predložila je ovom sudu donošenje rješenja o upisu Stečajne mase iza BAŠIĆ-MONTAŽA I TRGOVINA d.o.o. u stečaju iz Bjelovara, u sudski registar. Svoj prijedlog obrazlaže činjenicom da su u tijeku parnični postupci koje je Republika Hrvatska kao tužitelj, pokrenula protiv tuženika BAŠIĆ-MONTAŽA I TRGOVINA d.o.o. iz Bjelovara, a koji parnični postupci se trenutno nalaze u prekidu, jer je tuženik brisan iz sudskog registra, a Republika Hrvatska kao tužitelj ima pravni interes da se pokrenuti parnični postupci nastave i dovrše. </w:t>
      </w:r>
    </w:p>
    <w:p w:rsidRDefault="00150F3D" w:rsidP="00150F3D" w:rsidR="00150F3D">
      <w:pPr>
        <w:ind w:firstLine="851"/>
        <w:jc w:val="both"/>
      </w:pPr>
      <w:r>
        <w:t xml:space="preserve">Pisanim podneskom </w:t>
      </w:r>
      <w:proofErr w:type="spellStart"/>
      <w:r>
        <w:t>Sanko</w:t>
      </w:r>
      <w:proofErr w:type="spellEnd"/>
      <w:r>
        <w:t xml:space="preserve"> </w:t>
      </w:r>
      <w:proofErr w:type="spellStart"/>
      <w:r>
        <w:t>Šumbera</w:t>
      </w:r>
      <w:proofErr w:type="spellEnd"/>
      <w:r>
        <w:t xml:space="preserve"> vlasnik ELEKTROINSTALATERSKOG OBRTA "RS-TIM" iz Bjelovara i LASSELSBERGER-KNAUF d.o.o. iz Đurđevca, a oboje zastupani po odvjetnicima iz Zajedničkog odvjetničkog ureda  Zlatko Gregurić, Tatjana </w:t>
      </w:r>
      <w:proofErr w:type="spellStart"/>
      <w:r>
        <w:t>Figač</w:t>
      </w:r>
      <w:proofErr w:type="spellEnd"/>
      <w:r>
        <w:t xml:space="preserve">-Gregurić i Hrvoje </w:t>
      </w:r>
      <w:proofErr w:type="spellStart"/>
      <w:r>
        <w:t>Mladinić</w:t>
      </w:r>
      <w:proofErr w:type="spellEnd"/>
      <w:r>
        <w:t xml:space="preserve"> iz Bjelovara, Mihanovićeva 15b, predložili su ovom sudu donošenje rješenja o upisu Stečajne mase iza BAŠIĆ-MONTAŽA I TRGOVINA d.o.o. u stečaju iz Bjelovara, u sudski registar. Svoj prijedlog obrazlažu činjenicom da je u tijeku </w:t>
      </w:r>
    </w:p>
    <w:p w:rsidRDefault="00150F3D" w:rsidP="00150F3D" w:rsidR="00150F3D">
      <w:pPr>
        <w:ind w:firstLine="851"/>
        <w:jc w:val="center"/>
      </w:pPr>
      <w:r>
        <w:lastRenderedPageBreak/>
        <w:t>2</w:t>
      </w:r>
    </w:p>
    <w:p w:rsidRDefault="00150F3D" w:rsidP="00150F3D" w:rsidR="00150F3D">
      <w:pPr>
        <w:ind w:firstLine="851"/>
        <w:jc w:val="right"/>
      </w:pPr>
      <w:r>
        <w:t>Poslovni broj:7 St-191/2016-32</w:t>
      </w:r>
    </w:p>
    <w:p w:rsidRDefault="00150F3D" w:rsidP="00150F3D" w:rsidR="00150F3D">
      <w:pPr>
        <w:jc w:val="both"/>
      </w:pPr>
      <w:bookmarkStart w:name="_GoBack" w:id="0"/>
      <w:bookmarkEnd w:id="0"/>
      <w:r>
        <w:t xml:space="preserve">ovršni postupak kod Općinskog suda u Bjelovaru, Stalna Služba u Daruvaru, pod poslovnim brojem </w:t>
      </w:r>
      <w:proofErr w:type="spellStart"/>
      <w:r>
        <w:t>Ovr</w:t>
      </w:r>
      <w:proofErr w:type="spellEnd"/>
      <w:r>
        <w:t xml:space="preserve">-2327/2016 u kojem su oni vjerovnici, a BAŠIĆ-MONTAŽA I TRGOVINA d.o.o. u stečaju iz Bjelovara, </w:t>
      </w:r>
      <w:proofErr w:type="spellStart"/>
      <w:r>
        <w:t>ovršenik</w:t>
      </w:r>
      <w:proofErr w:type="spellEnd"/>
      <w:r>
        <w:t>. Ovi ovrhovoditelji imaju pravni interes da se taj ovršni postupak dovrši, no kako stečajna masa iza BAŠIĆ-MONTAŽA I TRGOVINA d.o.o. u stečaju iz Bjelovara, nije upisana u sudski registar, te ista za sada nema OIB, potrebno je upisati u sudski registar stečajnu masu iza brisanog društva, a kako bi se navedeni ovršni postupak mogao dovršiti.</w:t>
      </w:r>
    </w:p>
    <w:p w:rsidRDefault="00150F3D" w:rsidP="00150F3D" w:rsidR="00150F3D">
      <w:pPr>
        <w:ind w:firstLine="851"/>
        <w:jc w:val="both"/>
      </w:pPr>
      <w:r>
        <w:t xml:space="preserve">Sud je prijedloge navedenih predlagatelja ocijenio osnovanim, te je temeljem čl.438.Stečajnog zakona (NN broj 71/15 i 104/17) odredio upis Stečajne mase i stečajnog upravitelja koji će zastupati Stečajnu masu u sudski registar ovog suda. </w:t>
      </w:r>
    </w:p>
    <w:p w:rsidRDefault="00150F3D" w:rsidP="00150F3D" w:rsidR="00150F3D">
      <w:pPr>
        <w:ind w:firstLine="720"/>
        <w:jc w:val="both"/>
      </w:pPr>
      <w:r>
        <w:t xml:space="preserve">U Bjelovaru 20. prosinca 2017. </w:t>
      </w:r>
    </w:p>
    <w:p w:rsidRDefault="00150F3D" w:rsidP="00150F3D" w:rsidR="00150F3D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SUDAC</w:t>
      </w:r>
    </w:p>
    <w:p w:rsidRDefault="00150F3D" w:rsidP="00150F3D" w:rsidR="00150F3D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MRAZOVIĆ,v.r.</w:t>
      </w:r>
    </w:p>
    <w:p w:rsidRDefault="00150F3D" w:rsidP="00150F3D" w:rsidR="00150F3D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150F3D" w:rsidP="00150F3D" w:rsidR="00150F3D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150F3D" w:rsidP="00150F3D" w:rsidR="00150F3D">
      <w:pPr>
        <w:jc w:val="both"/>
      </w:pPr>
      <w: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150F3D" w:rsidP="00150F3D" w:rsidR="00150F3D">
      <w:pPr>
        <w:ind w:firstLine="720"/>
        <w:jc w:val="both"/>
      </w:pPr>
    </w:p>
    <w:p w:rsidRDefault="00150F3D" w:rsidP="00150F3D" w:rsidR="00150F3D">
      <w:pPr>
        <w:jc w:val="both"/>
      </w:pPr>
    </w:p>
    <w:p w:rsidRDefault="00150F3D" w:rsidP="00150F3D" w:rsidR="00150F3D">
      <w:pPr>
        <w:jc w:val="both"/>
      </w:pPr>
    </w:p>
    <w:p w:rsidRDefault="00150F3D" w:rsidP="00150F3D" w:rsidR="00150F3D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0F3D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991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St-191/2016-32</izvorni_sadrzaj>
    <derivirana_varijabla naziv="DomainObject.Oznaka_1">St-191/2016-32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kolovoza 2016.</izvorni_sadrzaj>
    <derivirana_varijabla naziv="DomainObject.Predmet.DatumRjesavanja_1">2.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St-191/2016</izvorni_sadrzaj>
    <derivirana_varijabla naziv="DomainObject.Predmet.OznakaBroj_1">St-191/2016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BAŠIĆ - MONTAŽA I TRGOVINA društvo s ograničenom odgovornošću, Bjelovar zastupanog po punomoćniku Mile Bašić; VESNA JAKOVLJEVIĆ</izvorni_sadrzaj>
    <derivirana_varijabla naziv="DomainObject.Predmet.ProtustrankaFormated_1">  BAŠIĆ - MONTAŽA I TRGOVINA društvo s ograničenom odgovornošću, Bjelovar zastupanog po punomoćniku Mile Bašić; VESNA JAKOVLJEVIĆ</derivirana_varijabla>
  </DomainObject.Predmet.ProtustrankaFormated>
  <DomainObject.Predmet.ProtustrankaFormatedOIB>
    <izvorni_sadrzaj>  BAŠIĆ - MONTAŽA I TRGOVINA društvo s ograničenom odgovornošću, Bjelovar, OIB 27132937391 zastupanog po punomoćniku Mile Bašić; VESNA JAKOVLJEVIĆ</izvorni_sadrzaj>
    <derivirana_varijabla naziv="DomainObject.Predmet.ProtustrankaFormatedOIB_1">  BAŠIĆ - MONTAŽA I TRGOVINA društvo s ograničenom odgovornošću, Bjelovar, OIB 27132937391 zastupanog po punomoćniku Mile Bašić; VESNA JAKOVLJEVIĆ</derivirana_varijabla>
  </DomainObject.Predmet.ProtustrankaFormatedOIB>
  <DomainObject.Predmet.ProtustrankaFormatedWithAdress>
    <izvorni_sadrzaj> BAŠIĆ - MONTAŽA I TRGOVINA društvo s ograničenom odgovornošću, Bjelovar, Milke Trnine 14, 43000 Bjelovar zastupanog po punomoćniku Mile Bašić; VESNA JAKOVLJEVIĆ</izvorni_sadrzaj>
    <derivirana_varijabla naziv="DomainObject.Predmet.ProtustrankaFormatedWithAdress_1"> BAŠIĆ - MONTAŽA I TRGOVINA društvo s ograničenom odgovornošću, Bjelovar, Milke Trnine 14, 43000 Bjelovar zastupanog po punomoćniku Mile Bašić; VESNA JAKOVLJEVIĆ</derivirana_varijabla>
  </DomainObject.Predmet.ProtustrankaFormatedWithAdress>
  <DomainObject.Predmet.ProtustrankaFormatedWithAdressOIB>
    <izvorni_sadrzaj> BAŠIĆ - MONTAŽA I TRGOVINA društvo s ograničenom odgovornošću, Bjelovar, OIB 27132937391, Milke Trnine 14, 43000 Bjelovar zastupanog po punomoćniku Mile Bašić; VESNA JAKOVLJEVIĆ</izvorni_sadrzaj>
    <derivirana_varijabla naziv="DomainObject.Predmet.ProtustrankaFormatedWithAdressOIB_1"> BAŠIĆ - MONTAŽA I TRGOVINA društvo s ograničenom odgovornošću, Bjelovar, OIB 27132937391, Milke Trnine 14, 43000 Bjelovar zastupanog po punomoćniku Mile Bašić; VESNA JAKOVLJEVIĆ</derivirana_varijabla>
  </DomainObject.Predmet.ProtustrankaFormatedWithAdressOIB>
  <DomainObject.Predmet.ProtustrankaWithAdress>
    <izvorni_sadrzaj>BAŠIĆ - MONTAŽA I TRGOVINA društvo s ograničenom odgovornošću, Bjelovar Milke Trnine 14, 43000 Bjelovar</izvorni_sadrzaj>
    <derivirana_varijabla naziv="DomainObject.Predmet.ProtustrankaWithAdress_1">BAŠIĆ - MONTAŽA I TRGOVINA društvo s ograničenom odgovornošću, Bjelovar Milke Trnine 14, 43000 Bjelovar</derivirana_varijabla>
  </DomainObject.Predmet.ProtustrankaWithAdress>
  <DomainObject.Predmet.ProtustrankaWithAdressOIB>
    <izvorni_sadrzaj>BAŠIĆ - MONTAŽA I TRGOVINA društvo s ograničenom odgovornošću, Bjelovar, OIB 27132937391, Milke Trnine 14, 43000 Bjelovar</izvorni_sadrzaj>
    <derivirana_varijabla naziv="DomainObject.Predmet.ProtustrankaWithAdressOIB_1">BAŠIĆ - MONTAŽA I TRGOVINA društvo s ograničenom odgovornošću, Bjelovar, OIB 27132937391, Milke Trnine 14, 43000 Bjelovar</derivirana_varijabla>
  </DomainObject.Predmet.ProtustrankaWithAdressOIB>
  <DomainObject.Predmet.ProtustrankaNazivFormated>
    <izvorni_sadrzaj>BAŠIĆ - MONTAŽA I TRGOVINA društvo s ograničenom odgovornošću, Bjelovar</izvorni_sadrzaj>
    <derivirana_varijabla naziv="DomainObject.Predmet.ProtustrankaNazivFormated_1">BAŠIĆ - MONTAŽA I TRGOVINA društvo s ograničenom odgovornošću, Bjelovar</derivirana_varijabla>
  </DomainObject.Predmet.ProtustrankaNazivFormated>
  <DomainObject.Predmet.ProtustrankaNazivFormatedOIB>
    <izvorni_sadrzaj>BAŠIĆ - MONTAŽA I TRGOVINA društvo s ograničenom odgovornošću, Bjelovar, OIB 27132937391</izvorni_sadrzaj>
    <derivirana_varijabla naziv="DomainObject.Predmet.ProtustrankaNazivFormatedOIB_1">BAŠIĆ - MONTAŽA I TRGOVINA društvo s ograničenom odgovornošću, Bjelovar, OIB 27132937391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BAŠIĆ - MONTAŽA I TRGOVINA društvo s ograničenom odgovornošću, Bjelovar zastupanog po punomoćniku Mile Bašić; VESNA JAKOVLJEVIĆ</item>
    </izvorni_sadrzaj>
    <derivirana_varijabla naziv="DomainObject.Predmet.ProtuStrankaListFormated_1">
      <item>BAŠIĆ - MONTAŽA I TRGOVINA društvo s ograničenom odgovornošću, Bjelovar zastupanog po punomoćniku Mile Bašić; VESNA JAKOVLJEVIĆ</item>
    </derivirana_varijabla>
  </DomainObject.Predmet.ProtuStrankaListFormated>
  <DomainObject.Predmet.ProtuStrankaListFormatedOIB>
    <izvorni_sadrzaj>
      <item>BAŠIĆ - MONTAŽA I TRGOVINA društvo s ograničenom odgovornošću, Bjelovar, OIB 27132937391 zastupanog po punomoćniku Mile Bašić; VESNA JAKOVLJEVIĆ</item>
    </izvorni_sadrzaj>
    <derivirana_varijabla naziv="DomainObject.Predmet.ProtuStrankaListFormatedOIB_1">
      <item>BAŠIĆ - MONTAŽA I TRGOVINA društvo s ograničenom odgovornošću, Bjelovar, OIB 27132937391 zastupanog po punomoćniku Mile Bašić; VESNA JAKOVLJEVIĆ</item>
    </derivirana_varijabla>
  </DomainObject.Predmet.ProtuStrankaListFormatedOIB>
  <DomainObject.Predmet.ProtuStrankaListFormatedWithAdress>
    <izvorni_sadrzaj>
      <item>BAŠIĆ - MONTAŽA I TRGOVINA društvo s ograničenom odgovornošću, Bjelovar, Milke Trnine 14, 43000 Bjelovar zastupanog po punomoćniku Mile Bašić; VESNA JAKOVLJEVIĆ</item>
    </izvorni_sadrzaj>
    <derivirana_varijabla naziv="DomainObject.Predmet.ProtuStrankaListFormatedWithAdress_1">
      <item>BAŠIĆ - MONTAŽA I TRGOVINA društvo s ograničenom odgovornošću, Bjelovar, Milke Trnine 14, 43000 Bjelovar zastupanog po punomoćniku Mile Bašić; VESNA JAKOVLJEVIĆ</item>
    </derivirana_varijabla>
  </DomainObject.Predmet.ProtuStrankaListFormatedWithAdress>
  <DomainObject.Predmet.ProtuStrankaListFormatedWithAdressOIB>
    <izvorni_sadrzaj>
      <item>BAŠIĆ - MONTAŽA I TRGOVINA društvo s ograničenom odgovornošću, Bjelovar, OIB 27132937391, Milke Trnine 14, 43000 Bjelovar zastupanog po punomoćniku Mile Bašić; VESNA JAKOVLJEVIĆ</item>
    </izvorni_sadrzaj>
    <derivirana_varijabla naziv="DomainObject.Predmet.ProtuStrankaListFormatedWithAdressOIB_1">
      <item>BAŠIĆ - MONTAŽA I TRGOVINA društvo s ograničenom odgovornošću, Bjelovar, OIB 27132937391, Milke Trnine 14, 43000 Bjelovar zastupanog po punomoćniku Mile Bašić; VESNA JAKOVLJEVIĆ</item>
    </derivirana_varijabla>
  </DomainObject.Predmet.ProtuStrankaListFormatedWithAdressOIB>
  <DomainObject.Predmet.ProtuStrankaListNazivFormated>
    <izvorni_sadrzaj>
      <item>BAŠIĆ - MONTAŽA I TRGOVINA društvo s ograničenom odgovornošću, Bjelovar</item>
    </izvorni_sadrzaj>
    <derivirana_varijabla naziv="DomainObject.Predmet.ProtuStrankaListNazivFormated_1">
      <item>BAŠIĆ - MONTAŽA I TRGOVINA društvo s ograničenom odgovornošću, Bjelovar</item>
    </derivirana_varijabla>
  </DomainObject.Predmet.ProtuStrankaListNazivFormated>
  <DomainObject.Predmet.ProtuStrankaListNazivFormatedOIB>
    <izvorni_sadrzaj>
      <item>BAŠIĆ - MONTAŽA I TRGOVINA društvo s ograničenom odgovornošću, Bjelovar, OIB 27132937391</item>
    </izvorni_sadrzaj>
    <derivirana_varijabla naziv="DomainObject.Predmet.ProtuStrankaListNazivFormatedOIB_1">
      <item>BAŠIĆ - MONTAŽA I TRGOVINA društvo s ograničenom odgovornošću, Bjelovar, OIB 27132937391</item>
    </derivirana_varijabla>
  </DomainObject.Predmet.ProtuStrankaListNazivFormatedOIB>
  <DomainObject.Predmet.OstaliListFormated>
    <izvorni_sadrzaj>
      <item>Mile Bašić punomoćnik sudionika u postupku BAŠIĆ - MONTAŽA I TRGOVINA društvo s ograničenom odgovornošću, Bjelovar</item>
      <item>VESNA JAKOVLJEVIĆ punomoćnik sudionika u postupku BAŠIĆ - MONTAŽA I TRGOVINA društvo s ograničenom odgovornošću, Bjelovar</item>
      <item>ERSTE &amp; STEIERMARKISCHE BANK d.d. Zagreb</item>
    </izvorni_sadrzaj>
    <derivirana_varijabla naziv="DomainObject.Predmet.OstaliListFormated_1">
      <item>Mile Bašić punomoćnik sudionika u postupku BAŠIĆ - MONTAŽA I TRGOVINA društvo s ograničenom odgovornošću, Bjelovar</item>
      <item>VESNA JAKOVLJEVIĆ punomoćnik sudionika u postupku BAŠIĆ - MONTAŽA I TRGOVINA društvo s ograničenom odgovornošću, Bjelovar</item>
      <item>ERSTE &amp; STEIERMARKISCHE BANK d.d. Zagreb</item>
    </derivirana_varijabla>
  </DomainObject.Predmet.OstaliListFormated>
  <DomainObject.Predmet.OstaliListFormatedOIB>
    <izvorni_sadrzaj>
      <item>Mile Bašić, OIB 64103616732 punomoćnik sudionika u postupku BAŠIĆ - MONTAŽA I TRGOVINA društvo s ograničenom odgovornošću, Bjelovar</item>
      <item>VESNA JAKOVLJEVIĆ punomoćnik sudionika u postupku BAŠIĆ - MONTAŽA I TRGOVINA društvo s ograničenom odgovornošću, Bjelovar</item>
      <item>ERSTE &amp; STEIERMARKISCHE BANK d.d. Zagreb</item>
    </izvorni_sadrzaj>
    <derivirana_varijabla naziv="DomainObject.Predmet.OstaliListFormatedOIB_1">
      <item>Mile Bašić, OIB 64103616732 punomoćnik sudionika u postupku BAŠIĆ - MONTAŽA I TRGOVINA društvo s ograničenom odgovornošću, Bjelovar</item>
      <item>VESNA JAKOVLJEVIĆ punomoćnik sudionika u postupku BAŠIĆ - MONTAŽA I TRGOVINA društvo s ograničenom odgovornošću, Bjelovar</item>
      <item>ERSTE &amp; STEIERMARKISCHE BANK d.d. Zagreb</item>
    </derivirana_varijabla>
  </DomainObject.Predmet.OstaliListFormatedOIB>
  <DomainObject.Predmet.OstaliListFormatedWithAdress>
    <izvorni_sadrzaj>
      <item>Mile Bašić, M.Trnine 14., 43000 Bjelovar punomoćnik sudionika u postupku BAŠIĆ - MONTAŽA I TRGOVINA društvo s ograničenom odgovornošću, Bjelovar</item>
      <item>VESNA JAKOVLJEVIĆ, B.Bušića 2a, 43000 Bjelovar punomoćnik sudionika u postupku BAŠIĆ - MONTAŽA I TRGOVINA društvo s ograničenom odgovornošću, Bjelovar</item>
      <item>ERSTE &amp; STEIERMARKISCHE BANK d.d. Zagreb, Varšavska 3-5, 10000 Zagreb</item>
    </izvorni_sadrzaj>
    <derivirana_varijabla naziv="DomainObject.Predmet.OstaliListFormatedWithAdress_1">
      <item>Mile Bašić, M.Trnine 14., 43000 Bjelovar punomoćnik sudionika u postupku BAŠIĆ - MONTAŽA I TRGOVINA društvo s ograničenom odgovornošću, Bjelovar</item>
      <item>VESNA JAKOVLJEVIĆ, B.Bušića 2a, 43000 Bjelovar punomoćnik sudionika u postupku BAŠIĆ - MONTAŽA I TRGOVINA društvo s ograničenom odgovornošću, Bjelovar</item>
      <item>ERSTE &amp; STEIERMARKISCHE BANK d.d. Zagreb, Varšavska 3-5, 10000 Zagreb</item>
    </derivirana_varijabla>
  </DomainObject.Predmet.OstaliListFormatedWithAdress>
  <DomainObject.Predmet.OstaliListFormatedWithAdressOIB>
    <izvorni_sadrzaj>
      <item>Mile Bašić, OIB 64103616732, M.Trnine 14., 43000 Bjelovar punomoćnik sudionika u postupku BAŠIĆ - MONTAŽA I TRGOVINA društvo s ograničenom odgovornošću, Bjelovar</item>
      <item>VESNA JAKOVLJEVIĆ, B.Bušića 2a, 43000 Bjelovar punomoćnik sudionika u postupku BAŠIĆ - MONTAŽA I TRGOVINA društvo s ograničenom odgovornošću, Bjelovar</item>
      <item>ERSTE &amp; STEIERMARKISCHE BANK d.d. Zagreb, Varšavska 3-5, 10000 Zagreb</item>
    </izvorni_sadrzaj>
    <derivirana_varijabla naziv="DomainObject.Predmet.OstaliListFormatedWithAdressOIB_1">
      <item>Mile Bašić, OIB 64103616732, M.Trnine 14., 43000 Bjelovar punomoćnik sudionika u postupku BAŠIĆ - MONTAŽA I TRGOVINA društvo s ograničenom odgovornošću, Bjelovar</item>
      <item>VESNA JAKOVLJEVIĆ, B.Bušića 2a, 43000 Bjelovar punomoćnik sudionika u postupku BAŠIĆ - MONTAŽA I TRGOVINA društvo s ograničenom odgovornošću, Bjelovar</item>
      <item>ERSTE &amp; STEIERMARKISCHE BANK d.d. Zagreb, Varšavska 3-5, 10000 Zagreb</item>
    </derivirana_varijabla>
  </DomainObject.Predmet.OstaliListFormatedWithAdressOIB>
  <DomainObject.Predmet.OstaliListNazivFormated>
    <izvorni_sadrzaj>
      <item>Mile Bašić</item>
      <item>VESNA JAKOVLJEVIĆ</item>
      <item>ERSTE &amp; STEIERMARKISCHE BANK d.d. Zagreb</item>
    </izvorni_sadrzaj>
    <derivirana_varijabla naziv="DomainObject.Predmet.OstaliListNazivFormated_1">
      <item>Mile Bašić</item>
      <item>VESNA JAKOVLJEVIĆ</item>
      <item>ERSTE &amp; STEIERMARKISCHE BANK d.d. Zagreb</item>
    </derivirana_varijabla>
  </DomainObject.Predmet.OstaliListNazivFormated>
  <DomainObject.Predmet.OstaliListNazivFormatedOIB>
    <izvorni_sadrzaj>
      <item>Mile Bašić, OIB 64103616732</item>
      <item>VESNA JAKOVLJEVIĆ</item>
      <item>ERSTE &amp; STEIERMARKISCHE BANK d.d. Zagreb</item>
    </izvorni_sadrzaj>
    <derivirana_varijabla naziv="DomainObject.Predmet.OstaliListNazivFormatedOIB_1">
      <item>Mile Bašić, OIB 64103616732</item>
      <item>VESNA JAKOVLJEVIĆ</item>
      <item>ERSTE &amp; STEIERMARKISCHE BANK d.d.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>St-191/2016-32</izvorni_sadrzaj>
    <derivirana_varijabla naziv="DomainObject.PoslovniBrojDokumenta_1">St-191/2016-32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BAŠIĆ - MONTAŽA I TRGOVINA društvo s ograničenom odgovornošću, Bjelovar</izvorni_sadrzaj>
    <derivirana_varijabla naziv="DomainObject.Predmet.ProtustrankaIDrugi_1">BAŠIĆ - MONTAŽA I TRGOVINA društvo s ograničenom odgovornošću,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BAŠIĆ - MONTAŽA I TRGOVINA društvo s ograničenom odgovornošću, Bjelovar, OIB 27132937391, Milke Trnine 14, 43000 Bjelovar</izvorni_sadrzaj>
    <derivirana_varijabla naziv="DomainObject.Predmet.ProtustrankaIDrugiAdressOIB_1">BAŠIĆ - MONTAŽA I TRGOVINA društvo s ograničenom odgovornošću, Bjelovar, OIB 27132937391, Milke Trnine 14,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kolovoza 2016.</izvorni_sadrzaj>
    <derivirana_varijabla naziv="DomainObject.Predmet.OdlukaRjesenje.DatumDonosenjaOdluke_1">2. kolovoza 2016.</derivirana_varijabla>
  </DomainObject.Predmet.OdlukaRjesenje.DatumDonosenjaOdluke>
  <DomainObject.Predmet.OdlukaRjesenje.DatumPravomocnosti>
    <izvorni_sadrzaj>19. kolovoza 2016.</izvorni_sadrzaj>
    <derivirana_varijabla naziv="DomainObject.Predmet.OdlukaRjesenje.DatumPravomocnosti_1">19. kolovoza 2016.</derivirana_varijabla>
  </DomainObject.Predmet.OdlukaRjesenje.DatumPravomocnosti>
  <DomainObject.Predmet.OdlukaRjesenje.Oznaka>
    <izvorni_sadrzaj>St-191/2016-14</izvorni_sadrzaj>
    <derivirana_varijabla naziv="DomainObject.Predmet.OdlukaRjesenje.Oznaka_1">St-191/2016-14</derivirana_varijabla>
  </DomainObject.Predmet.OdlukaRjesenje.Oznaka>
  <DomainObject.Predmet.SudioniciListNaziv>
    <izvorni_sadrzaj>
      <item>FINA, RC ZAGREB, Podružnica Bjelovar</item>
      <item>BAŠIĆ - MONTAŽA I TRGOVINA društvo s ograničenom odgovornošću, Bjelovar</item>
      <item>Mile Bašić</item>
      <item>VESNA JAKOVLJEVIĆ</item>
      <item>ERSTE &amp; STEIERMARKISCHE BANK d.d. Zagreb</item>
    </izvorni_sadrzaj>
    <derivirana_varijabla naziv="DomainObject.Predmet.SudioniciListNaziv_1">
      <item>FINA, RC ZAGREB, Podružnica Bjelovar</item>
      <item>BAŠIĆ - MONTAŽA I TRGOVINA društvo s ograničenom odgovornošću, Bjelovar</item>
      <item>Mile Bašić</item>
      <item>VESNA JAKOVLJEVIĆ</item>
      <item>ERSTE &amp; STEIERMARKISCHE BANK d.d. Zagreb</item>
    </derivirana_varijabla>
  </DomainObject.Predmet.SudioniciListNaziv>
  <DomainObject.Predmet.SudioniciListAdressOIB>
    <izvorni_sadrzaj>
      <item>FINA, RC ZAGREB, Podružnica Bjelovar, OIB 85821130368, F. Supila 4,43000 Bjelovar</item>
      <item>BAŠIĆ - MONTAŽA I TRGOVINA društvo s ograničenom odgovornošću, Bjelovar, OIB 27132937391, Milke Trnine 14,43000 Bjelovar</item>
      <item>Mile Bašić, OIB 64103616732, M.Trnine 14.,43000 Bjelovar</item>
      <item>VESNA JAKOVLJEVIĆ, B.Bušića 2a,43000 Bjelovar</item>
      <item>ERSTE &amp; STEIERMARKISCHE BANK d.d. Zagreb, Varšavska 3-5,10000 Zagreb</item>
    </izvorni_sadrzaj>
    <derivirana_varijabla naziv="DomainObject.Predmet.SudioniciListAdressOIB_1">
      <item>FINA, RC ZAGREB, Podružnica Bjelovar, OIB 85821130368, F. Supila 4,43000 Bjelovar</item>
      <item>BAŠIĆ - MONTAŽA I TRGOVINA društvo s ograničenom odgovornošću, Bjelovar, OIB 27132937391, Milke Trnine 14,43000 Bjelovar</item>
      <item>Mile Bašić, OIB 64103616732, M.Trnine 14.,43000 Bjelovar</item>
      <item>VESNA JAKOVLJEVIĆ, B.Bušića 2a,43000 Bjelovar</item>
      <item>ERSTE &amp; STEIERMARKISCHE BANK d.d. Zagreb, Varšavska 3-5,10000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BDE812-6EFE-4EA8-B88F-EC6D5D5B01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2913</properties:Characters>
  <properties:Lines>61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2017-12-20T13:16:00Z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St-191/2016-32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