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8700" w14:paraId="2d48700" w:rsidRDefault="005B5750" w:rsidP="009211F3" w:rsidR="005B5750" w:rsidRPr="00EE1D13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proofErr w:type="spellStart"/>
      <w:proofErr w:type="gramStart"/>
      <w:r w:rsidRPr="00EE1D13">
        <w:rPr>
          <w:b/>
          <w:sz w:val="24"/>
          <w:szCs w:val="24"/>
        </w:rPr>
        <w:t>Obrazac</w:t>
      </w:r>
      <w:proofErr w:type="spellEnd"/>
      <w:r w:rsidRPr="00EE1D13">
        <w:rPr>
          <w:b/>
          <w:sz w:val="24"/>
          <w:szCs w:val="24"/>
        </w:rPr>
        <w:t xml:space="preserve"> 20.</w:t>
      </w:r>
      <w:proofErr w:type="gramEnd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IZVJEŠĆE STEČAJNOGA UPRAVITELJA O TIJEKU STEČAJNOGA POSTUPKA I STANJU STEČAJNE MASE</w:t>
      </w: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both"/>
        <w:rPr>
          <w:b/>
          <w:sz w:val="24"/>
          <w:szCs w:val="24"/>
          <w:u w:val="single"/>
        </w:rPr>
      </w:pPr>
      <w:proofErr w:type="spellStart"/>
      <w:r w:rsidRPr="00EE1D13">
        <w:rPr>
          <w:sz w:val="24"/>
          <w:szCs w:val="24"/>
        </w:rPr>
        <w:t>Nadležni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trgovački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sud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proofErr w:type="spellStart"/>
      <w:r w:rsidRPr="00EE1D13">
        <w:rPr>
          <w:b/>
          <w:sz w:val="24"/>
          <w:szCs w:val="24"/>
          <w:u w:val="single"/>
        </w:rPr>
        <w:t>Trgovački</w:t>
      </w:r>
      <w:proofErr w:type="spellEnd"/>
      <w:r w:rsidRPr="00EE1D13">
        <w:rPr>
          <w:b/>
          <w:sz w:val="24"/>
          <w:szCs w:val="24"/>
          <w:u w:val="single"/>
        </w:rPr>
        <w:t xml:space="preserve"> </w:t>
      </w:r>
      <w:proofErr w:type="spellStart"/>
      <w:r w:rsidRPr="00EE1D13">
        <w:rPr>
          <w:b/>
          <w:sz w:val="24"/>
          <w:szCs w:val="24"/>
          <w:u w:val="single"/>
        </w:rPr>
        <w:t>sud</w:t>
      </w:r>
      <w:proofErr w:type="spellEnd"/>
      <w:r w:rsidRPr="00EE1D13">
        <w:rPr>
          <w:b/>
          <w:sz w:val="24"/>
          <w:szCs w:val="24"/>
          <w:u w:val="single"/>
        </w:rPr>
        <w:t xml:space="preserve"> u </w:t>
      </w:r>
      <w:proofErr w:type="spellStart"/>
      <w:r w:rsidRPr="00EE1D13">
        <w:rPr>
          <w:b/>
          <w:sz w:val="24"/>
          <w:szCs w:val="24"/>
          <w:u w:val="single"/>
        </w:rPr>
        <w:t>Zagrebu</w:t>
      </w:r>
      <w:proofErr w:type="spellEnd"/>
    </w:p>
    <w:p w:rsidRDefault="005B5750" w:rsidP="005B5750" w:rsidR="005B5750" w:rsidRPr="00EE1D13">
      <w:pPr>
        <w:jc w:val="both"/>
        <w:rPr>
          <w:b/>
          <w:bCs/>
          <w:sz w:val="24"/>
          <w:szCs w:val="24"/>
          <w:u w:val="single"/>
        </w:rPr>
      </w:pP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  <w:u w:val="single"/>
        </w:rPr>
        <w:t xml:space="preserve">Zagreb, </w:t>
      </w:r>
      <w:proofErr w:type="spellStart"/>
      <w:r w:rsidRPr="00EE1D13">
        <w:rPr>
          <w:b/>
          <w:bCs/>
          <w:sz w:val="24"/>
          <w:szCs w:val="24"/>
          <w:u w:val="single"/>
        </w:rPr>
        <w:t>Petrinjska</w:t>
      </w:r>
      <w:proofErr w:type="spellEnd"/>
      <w:r w:rsidRPr="00EE1D13">
        <w:rPr>
          <w:b/>
          <w:bCs/>
          <w:sz w:val="24"/>
          <w:szCs w:val="24"/>
          <w:u w:val="single"/>
        </w:rPr>
        <w:t xml:space="preserve"> 8 </w:t>
      </w:r>
    </w:p>
    <w:p w:rsidRDefault="005B5750" w:rsidP="005B5750" w:rsidR="005B5750" w:rsidRPr="00EE1D13">
      <w:pPr>
        <w:jc w:val="both"/>
        <w:rPr>
          <w:sz w:val="24"/>
          <w:szCs w:val="24"/>
        </w:rPr>
      </w:pPr>
      <w:proofErr w:type="spellStart"/>
      <w:r w:rsidRPr="00EE1D13">
        <w:rPr>
          <w:sz w:val="24"/>
          <w:szCs w:val="24"/>
        </w:rPr>
        <w:t>Poslovni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broj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spisa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 xml:space="preserve"> St-815/14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  <w:proofErr w:type="spellStart"/>
      <w:r w:rsidRPr="00EE1D13">
        <w:rPr>
          <w:sz w:val="24"/>
          <w:szCs w:val="24"/>
        </w:rPr>
        <w:t>Dužnik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proofErr w:type="gramStart"/>
      <w:r w:rsidRPr="00EE1D13">
        <w:rPr>
          <w:b/>
          <w:bCs/>
          <w:sz w:val="24"/>
          <w:szCs w:val="24"/>
        </w:rPr>
        <w:t>TEMO  d.o.o</w:t>
      </w:r>
      <w:proofErr w:type="gramEnd"/>
      <w:r w:rsidRPr="00EE1D13">
        <w:rPr>
          <w:b/>
          <w:bCs/>
          <w:sz w:val="24"/>
          <w:szCs w:val="24"/>
        </w:rPr>
        <w:t>.</w:t>
      </w:r>
      <w:r w:rsidR="00EE1D13">
        <w:rPr>
          <w:b/>
          <w:bCs/>
          <w:sz w:val="24"/>
          <w:szCs w:val="24"/>
        </w:rPr>
        <w:t xml:space="preserve"> </w:t>
      </w:r>
      <w:r w:rsidRPr="00EE1D13">
        <w:rPr>
          <w:b/>
          <w:bCs/>
          <w:sz w:val="24"/>
          <w:szCs w:val="24"/>
        </w:rPr>
        <w:t xml:space="preserve">u </w:t>
      </w:r>
      <w:proofErr w:type="spellStart"/>
      <w:r w:rsidRPr="00EE1D13">
        <w:rPr>
          <w:b/>
          <w:bCs/>
          <w:sz w:val="24"/>
          <w:szCs w:val="24"/>
        </w:rPr>
        <w:t>stečaju</w:t>
      </w:r>
      <w:proofErr w:type="spellEnd"/>
    </w:p>
    <w:p w:rsidRDefault="005B5750" w:rsidP="005B5750" w:rsidR="005B5750" w:rsidRPr="00EE1D13">
      <w:pPr>
        <w:ind w:firstLine="720" w:left="1440"/>
        <w:jc w:val="both"/>
        <w:rPr>
          <w:b/>
          <w:bCs/>
          <w:sz w:val="24"/>
          <w:szCs w:val="24"/>
        </w:rPr>
      </w:pPr>
      <w:r w:rsidRPr="00EE1D13">
        <w:rPr>
          <w:b/>
          <w:bCs/>
          <w:sz w:val="24"/>
          <w:szCs w:val="24"/>
        </w:rPr>
        <w:t xml:space="preserve">Zagreb, </w:t>
      </w:r>
      <w:proofErr w:type="spellStart"/>
      <w:r w:rsidRPr="00EE1D13">
        <w:rPr>
          <w:b/>
          <w:bCs/>
          <w:sz w:val="24"/>
          <w:szCs w:val="24"/>
        </w:rPr>
        <w:t>Škorpikova</w:t>
      </w:r>
      <w:proofErr w:type="spellEnd"/>
      <w:r w:rsidRPr="00EE1D13">
        <w:rPr>
          <w:b/>
          <w:bCs/>
          <w:sz w:val="24"/>
          <w:szCs w:val="24"/>
        </w:rPr>
        <w:t xml:space="preserve"> </w:t>
      </w:r>
      <w:proofErr w:type="gramStart"/>
      <w:r w:rsidRPr="00EE1D13">
        <w:rPr>
          <w:b/>
          <w:bCs/>
          <w:sz w:val="24"/>
          <w:szCs w:val="24"/>
        </w:rPr>
        <w:t xml:space="preserve">22 </w:t>
      </w:r>
      <w:r w:rsidR="00EE1D13">
        <w:rPr>
          <w:b/>
          <w:bCs/>
          <w:sz w:val="24"/>
          <w:szCs w:val="24"/>
        </w:rPr>
        <w:t>,</w:t>
      </w:r>
      <w:r w:rsidRPr="00EE1D13">
        <w:rPr>
          <w:b/>
          <w:bCs/>
          <w:sz w:val="24"/>
          <w:szCs w:val="24"/>
        </w:rPr>
        <w:t>OIB</w:t>
      </w:r>
      <w:proofErr w:type="gramEnd"/>
      <w:r w:rsidRPr="00EE1D13">
        <w:rPr>
          <w:b/>
          <w:bCs/>
          <w:sz w:val="24"/>
          <w:szCs w:val="24"/>
        </w:rPr>
        <w:t xml:space="preserve"> 84941858945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F800D8" w:rsidR="005B5750" w:rsidRPr="00EE1D13">
      <w:pPr>
        <w:ind w:left="705"/>
        <w:rPr>
          <w:sz w:val="24"/>
          <w:szCs w:val="24"/>
        </w:rPr>
      </w:pPr>
      <w:r w:rsidRPr="00EE1D13">
        <w:rPr>
          <w:sz w:val="24"/>
          <w:szCs w:val="24"/>
        </w:rPr>
        <w:t xml:space="preserve">I. TIJEK STEČAJNOGA POSTUPKA U </w:t>
      </w:r>
      <w:proofErr w:type="gramStart"/>
      <w:r w:rsidRPr="00EE1D13">
        <w:rPr>
          <w:sz w:val="24"/>
          <w:szCs w:val="24"/>
        </w:rPr>
        <w:t>RAZDOBLJU  DO</w:t>
      </w:r>
      <w:proofErr w:type="gramEnd"/>
      <w:r w:rsidR="00EE1D13">
        <w:rPr>
          <w:sz w:val="24"/>
          <w:szCs w:val="24"/>
        </w:rPr>
        <w:t xml:space="preserve"> </w:t>
      </w:r>
      <w:r w:rsidR="008E1E4E">
        <w:rPr>
          <w:sz w:val="24"/>
          <w:szCs w:val="24"/>
        </w:rPr>
        <w:t>16.04</w:t>
      </w:r>
      <w:r w:rsidR="00AC5775">
        <w:rPr>
          <w:sz w:val="24"/>
          <w:szCs w:val="24"/>
        </w:rPr>
        <w:t xml:space="preserve">. </w:t>
      </w:r>
      <w:r w:rsidRPr="00EE1D13">
        <w:rPr>
          <w:sz w:val="24"/>
          <w:szCs w:val="24"/>
        </w:rPr>
        <w:t>201</w:t>
      </w:r>
      <w:r w:rsidR="008E1E4E">
        <w:rPr>
          <w:sz w:val="24"/>
          <w:szCs w:val="24"/>
        </w:rPr>
        <w:t>8</w:t>
      </w:r>
      <w:r w:rsidRPr="00EE1D13">
        <w:rPr>
          <w:sz w:val="24"/>
          <w:szCs w:val="24"/>
        </w:rPr>
        <w:t>.</w:t>
      </w: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EA29AA" w:rsidP="00B80AFB" w:rsidR="004F7416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Dužnik</w:t>
      </w:r>
      <w:proofErr w:type="spellEnd"/>
      <w:r>
        <w:rPr>
          <w:bCs/>
          <w:sz w:val="24"/>
          <w:szCs w:val="24"/>
        </w:rPr>
        <w:t xml:space="preserve"> od </w:t>
      </w:r>
      <w:proofErr w:type="spellStart"/>
      <w:r>
        <w:rPr>
          <w:bCs/>
          <w:sz w:val="24"/>
          <w:szCs w:val="24"/>
        </w:rPr>
        <w:t>imovine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potraživanja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prodane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stanove</w:t>
      </w:r>
      <w:proofErr w:type="spellEnd"/>
      <w:r>
        <w:rPr>
          <w:bCs/>
          <w:sz w:val="24"/>
          <w:szCs w:val="24"/>
        </w:rPr>
        <w:t xml:space="preserve"> i</w:t>
      </w:r>
      <w:r w:rsidR="002239C0">
        <w:rPr>
          <w:bCs/>
          <w:sz w:val="24"/>
          <w:szCs w:val="24"/>
        </w:rPr>
        <w:t xml:space="preserve"> </w:t>
      </w:r>
      <w:proofErr w:type="spellStart"/>
      <w:r w:rsidR="002239C0">
        <w:rPr>
          <w:bCs/>
          <w:sz w:val="24"/>
          <w:szCs w:val="24"/>
        </w:rPr>
        <w:t>nekretnine</w:t>
      </w:r>
      <w:proofErr w:type="spellEnd"/>
      <w:r w:rsidR="002239C0">
        <w:rPr>
          <w:bCs/>
          <w:sz w:val="24"/>
          <w:szCs w:val="24"/>
        </w:rPr>
        <w:t xml:space="preserve"> u</w:t>
      </w:r>
      <w:r w:rsidR="007A6C57">
        <w:rPr>
          <w:bCs/>
          <w:sz w:val="24"/>
          <w:szCs w:val="24"/>
        </w:rPr>
        <w:t>.</w:t>
      </w:r>
      <w:r w:rsidR="002239C0">
        <w:rPr>
          <w:bCs/>
          <w:sz w:val="24"/>
          <w:szCs w:val="24"/>
        </w:rPr>
        <w:t xml:space="preserve"> </w:t>
      </w:r>
      <w:proofErr w:type="spellStart"/>
      <w:r w:rsidR="002239C0">
        <w:rPr>
          <w:bCs/>
          <w:sz w:val="24"/>
          <w:szCs w:val="24"/>
        </w:rPr>
        <w:t>Slavonskom</w:t>
      </w:r>
      <w:proofErr w:type="spellEnd"/>
      <w:r w:rsidR="002239C0">
        <w:rPr>
          <w:bCs/>
          <w:sz w:val="24"/>
          <w:szCs w:val="24"/>
        </w:rPr>
        <w:t xml:space="preserve"> </w:t>
      </w:r>
      <w:proofErr w:type="spellStart"/>
      <w:r w:rsidR="002768FB">
        <w:rPr>
          <w:bCs/>
          <w:sz w:val="24"/>
          <w:szCs w:val="24"/>
        </w:rPr>
        <w:t>B</w:t>
      </w:r>
      <w:r w:rsidR="002239C0">
        <w:rPr>
          <w:bCs/>
          <w:sz w:val="24"/>
          <w:szCs w:val="24"/>
        </w:rPr>
        <w:t>rodu</w:t>
      </w:r>
      <w:proofErr w:type="spellEnd"/>
      <w:r w:rsidR="002239C0">
        <w:rPr>
          <w:bCs/>
          <w:sz w:val="24"/>
          <w:szCs w:val="24"/>
        </w:rPr>
        <w:t xml:space="preserve"> </w:t>
      </w:r>
      <w:proofErr w:type="spellStart"/>
      <w:r w:rsidR="002239C0">
        <w:rPr>
          <w:bCs/>
          <w:sz w:val="24"/>
          <w:szCs w:val="24"/>
        </w:rPr>
        <w:t>koje</w:t>
      </w:r>
      <w:proofErr w:type="spellEnd"/>
      <w:r w:rsidR="002239C0">
        <w:rPr>
          <w:bCs/>
          <w:sz w:val="24"/>
          <w:szCs w:val="24"/>
        </w:rPr>
        <w:t xml:space="preserve"> </w:t>
      </w:r>
      <w:proofErr w:type="spellStart"/>
      <w:r w:rsidR="00B44E7D">
        <w:rPr>
          <w:bCs/>
          <w:sz w:val="24"/>
          <w:szCs w:val="24"/>
        </w:rPr>
        <w:t>su</w:t>
      </w:r>
      <w:proofErr w:type="spellEnd"/>
      <w:r w:rsidR="00B44E7D">
        <w:rPr>
          <w:bCs/>
          <w:sz w:val="24"/>
          <w:szCs w:val="24"/>
        </w:rPr>
        <w:t xml:space="preserve"> </w:t>
      </w:r>
      <w:r w:rsidR="002239C0">
        <w:rPr>
          <w:bCs/>
          <w:sz w:val="24"/>
          <w:szCs w:val="24"/>
        </w:rPr>
        <w:t xml:space="preserve">se </w:t>
      </w:r>
      <w:proofErr w:type="spellStart"/>
      <w:proofErr w:type="gramStart"/>
      <w:r w:rsidR="002239C0">
        <w:rPr>
          <w:bCs/>
          <w:sz w:val="24"/>
          <w:szCs w:val="24"/>
        </w:rPr>
        <w:t>proda</w:t>
      </w:r>
      <w:r w:rsidR="00B44E7D">
        <w:rPr>
          <w:bCs/>
          <w:sz w:val="24"/>
          <w:szCs w:val="24"/>
        </w:rPr>
        <w:t>vale</w:t>
      </w:r>
      <w:proofErr w:type="spellEnd"/>
      <w:r w:rsidR="00B44E7D">
        <w:rPr>
          <w:bCs/>
          <w:sz w:val="24"/>
          <w:szCs w:val="24"/>
        </w:rPr>
        <w:t xml:space="preserve"> </w:t>
      </w:r>
      <w:r w:rsidR="002239C0">
        <w:rPr>
          <w:bCs/>
          <w:sz w:val="24"/>
          <w:szCs w:val="24"/>
        </w:rPr>
        <w:t xml:space="preserve"> u</w:t>
      </w:r>
      <w:proofErr w:type="gramEnd"/>
      <w:r w:rsidR="002239C0">
        <w:rPr>
          <w:bCs/>
          <w:sz w:val="24"/>
          <w:szCs w:val="24"/>
        </w:rPr>
        <w:t xml:space="preserve"> tri </w:t>
      </w:r>
      <w:proofErr w:type="spellStart"/>
      <w:r w:rsidR="002239C0">
        <w:rPr>
          <w:bCs/>
          <w:sz w:val="24"/>
          <w:szCs w:val="24"/>
        </w:rPr>
        <w:t>ovršna</w:t>
      </w:r>
      <w:proofErr w:type="spellEnd"/>
      <w:r w:rsidR="002239C0">
        <w:rPr>
          <w:bCs/>
          <w:sz w:val="24"/>
          <w:szCs w:val="24"/>
        </w:rPr>
        <w:t xml:space="preserve"> </w:t>
      </w:r>
      <w:proofErr w:type="spellStart"/>
      <w:r w:rsidR="002239C0">
        <w:rPr>
          <w:bCs/>
          <w:sz w:val="24"/>
          <w:szCs w:val="24"/>
        </w:rPr>
        <w:t>postupka</w:t>
      </w:r>
      <w:proofErr w:type="spellEnd"/>
      <w:r w:rsidR="002239C0">
        <w:rPr>
          <w:bCs/>
          <w:sz w:val="24"/>
          <w:szCs w:val="24"/>
        </w:rPr>
        <w:t xml:space="preserve"> </w:t>
      </w:r>
      <w:r w:rsidR="00B80AFB" w:rsidRPr="007C156C">
        <w:rPr>
          <w:bCs/>
          <w:sz w:val="24"/>
          <w:szCs w:val="24"/>
        </w:rPr>
        <w:t xml:space="preserve"> </w:t>
      </w:r>
      <w:proofErr w:type="spellStart"/>
      <w:r w:rsidR="00B80AFB" w:rsidRPr="007C156C">
        <w:rPr>
          <w:bCs/>
          <w:sz w:val="24"/>
          <w:szCs w:val="24"/>
        </w:rPr>
        <w:t>na</w:t>
      </w:r>
      <w:proofErr w:type="spellEnd"/>
      <w:r w:rsidR="00B80AFB" w:rsidRPr="007C156C">
        <w:rPr>
          <w:bCs/>
          <w:sz w:val="24"/>
          <w:szCs w:val="24"/>
        </w:rPr>
        <w:t xml:space="preserve"> </w:t>
      </w:r>
      <w:proofErr w:type="spellStart"/>
      <w:r w:rsidR="00B80AFB" w:rsidRPr="007C156C">
        <w:rPr>
          <w:bCs/>
          <w:sz w:val="24"/>
          <w:szCs w:val="24"/>
        </w:rPr>
        <w:t>Op</w:t>
      </w:r>
      <w:r w:rsidR="004F7416" w:rsidRPr="007C156C">
        <w:rPr>
          <w:bCs/>
          <w:sz w:val="24"/>
          <w:szCs w:val="24"/>
        </w:rPr>
        <w:t>ćinskom</w:t>
      </w:r>
      <w:proofErr w:type="spellEnd"/>
      <w:r w:rsidR="004F7416" w:rsidRPr="007C156C">
        <w:rPr>
          <w:bCs/>
          <w:sz w:val="24"/>
          <w:szCs w:val="24"/>
        </w:rPr>
        <w:t xml:space="preserve"> </w:t>
      </w:r>
      <w:proofErr w:type="spellStart"/>
      <w:r w:rsidR="004F7416" w:rsidRPr="007C156C">
        <w:rPr>
          <w:bCs/>
          <w:sz w:val="24"/>
          <w:szCs w:val="24"/>
        </w:rPr>
        <w:t>sudu</w:t>
      </w:r>
      <w:proofErr w:type="spellEnd"/>
      <w:r w:rsidR="004F7416" w:rsidRPr="007C156C">
        <w:rPr>
          <w:bCs/>
          <w:sz w:val="24"/>
          <w:szCs w:val="24"/>
        </w:rPr>
        <w:t xml:space="preserve"> u </w:t>
      </w:r>
      <w:proofErr w:type="spellStart"/>
      <w:r w:rsidR="004F7416" w:rsidRPr="007C156C">
        <w:rPr>
          <w:bCs/>
          <w:sz w:val="24"/>
          <w:szCs w:val="24"/>
        </w:rPr>
        <w:t>Slavonskom</w:t>
      </w:r>
      <w:proofErr w:type="spellEnd"/>
      <w:r w:rsidR="004F7416" w:rsidRPr="007C156C">
        <w:rPr>
          <w:bCs/>
          <w:sz w:val="24"/>
          <w:szCs w:val="24"/>
        </w:rPr>
        <w:t xml:space="preserve"> </w:t>
      </w:r>
      <w:proofErr w:type="spellStart"/>
      <w:r w:rsidR="004F7416" w:rsidRPr="007C156C">
        <w:rPr>
          <w:bCs/>
          <w:sz w:val="24"/>
          <w:szCs w:val="24"/>
        </w:rPr>
        <w:t>Brodu</w:t>
      </w:r>
      <w:proofErr w:type="spellEnd"/>
      <w:r w:rsidR="004F7416" w:rsidRPr="007C156C">
        <w:rPr>
          <w:bCs/>
          <w:sz w:val="24"/>
          <w:szCs w:val="24"/>
        </w:rPr>
        <w:t xml:space="preserve"> i to: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A95EB6" w:rsidP="00B80AFB" w:rsidR="001F4759" w:rsidRPr="001F4759">
      <w:pPr>
        <w:ind w:left="720"/>
        <w:jc w:val="both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1.</w:t>
      </w:r>
      <w:r w:rsidR="001F4759" w:rsidRPr="001F4759">
        <w:rPr>
          <w:b/>
          <w:bCs/>
          <w:sz w:val="24"/>
          <w:szCs w:val="24"/>
        </w:rPr>
        <w:t>Ovr</w:t>
      </w:r>
      <w:proofErr w:type="gramEnd"/>
      <w:r w:rsidR="001F4759" w:rsidRPr="001F4759">
        <w:rPr>
          <w:b/>
          <w:bCs/>
          <w:sz w:val="24"/>
          <w:szCs w:val="24"/>
        </w:rPr>
        <w:t>-3405/12</w:t>
      </w:r>
    </w:p>
    <w:p w:rsidRDefault="004F7416" w:rsidP="00B80AFB" w:rsidR="00B80AFB" w:rsidRPr="007C156C">
      <w:pPr>
        <w:ind w:left="720"/>
        <w:jc w:val="both"/>
        <w:rPr>
          <w:bCs/>
          <w:sz w:val="24"/>
          <w:szCs w:val="24"/>
        </w:rPr>
      </w:pPr>
      <w:r w:rsidRPr="007C156C">
        <w:rPr>
          <w:bCs/>
          <w:sz w:val="24"/>
          <w:szCs w:val="24"/>
        </w:rPr>
        <w:t xml:space="preserve"> </w:t>
      </w:r>
    </w:p>
    <w:p w:rsidRDefault="002239C0" w:rsidP="002239C0" w:rsidR="002239C0" w:rsidRPr="001F4759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Zemljište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knjigovodstvena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5.988.742</w:t>
      </w:r>
      <w:proofErr w:type="gram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,86</w:t>
      </w:r>
      <w:proofErr w:type="gram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239C0" w:rsidP="002239C0" w:rsidR="002239C0" w:rsidRP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2239C0" w:rsidR="002239C0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: 1.950.000</w:t>
      </w:r>
      <w:proofErr w:type="gram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,00</w:t>
      </w:r>
      <w:proofErr w:type="gram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1F4759" w:rsidP="002239C0" w:rsidR="001F475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Neplodno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S.Vraza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,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ukupne</w:t>
      </w:r>
      <w:proofErr w:type="spellEnd"/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6.500 m2,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upisano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u 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ul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11127, k.č.br.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4793/49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1453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4793/50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1364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4793/51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1430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4793/52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1220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4793/53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1033 m2</w:t>
      </w:r>
    </w:p>
    <w:p w:rsidRDefault="002239C0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gram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EE1D13" w:rsidP="002239C0" w:rsidR="00EE1D13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HEP</w:t>
      </w:r>
      <w:proofErr w:type="gramEnd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 xml:space="preserve">-HRVATSKA ELEKTROPRIVREDA </w:t>
      </w:r>
      <w:proofErr w:type="spellStart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>. Zagreb</w:t>
      </w:r>
    </w:p>
    <w:p w:rsidRDefault="00AC5775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3.RH,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MF</w:t>
      </w:r>
      <w:proofErr w:type="gramEnd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područni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ured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2239C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dan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28.lipnja 2016.</w:t>
      </w:r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proofErr w:type="gramStart"/>
      <w:r w:rsidR="00375E21">
        <w:rPr>
          <w:rStyle w:val="Naglaeno"/>
          <w:rFonts w:hAnsi="Croswisnormal" w:ascii="Croswisnormal"/>
          <w:b w:val="false"/>
          <w:sz w:val="24"/>
          <w:szCs w:val="24"/>
        </w:rPr>
        <w:t>g</w:t>
      </w:r>
      <w:r>
        <w:rPr>
          <w:rStyle w:val="Naglaeno"/>
          <w:rFonts w:hAnsi="Croswisnormal" w:ascii="Croswisnormal"/>
          <w:b w:val="false"/>
          <w:sz w:val="24"/>
          <w:szCs w:val="24"/>
        </w:rPr>
        <w:t>odine</w:t>
      </w:r>
      <w:proofErr w:type="spellEnd"/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bila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zakazana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I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I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javnoj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dražbi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nije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bilo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kupaca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375E21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75E21" w:rsidP="001F4759" w:rsidR="00375E21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II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bila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je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proofErr w:type="gram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zakazana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proofErr w:type="gram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dan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03.11.2016. </w:t>
      </w:r>
      <w:proofErr w:type="spellStart"/>
      <w:proofErr w:type="gram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proofErr w:type="gram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kojoj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</w:t>
      </w:r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ije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bilo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kupaca</w:t>
      </w:r>
      <w:proofErr w:type="spellEnd"/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Rješenjem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Općinskog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gram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07.studenog 2016. </w:t>
      </w:r>
      <w:proofErr w:type="spellStart"/>
      <w:proofErr w:type="gram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proofErr w:type="gram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ovršni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postupak</w:t>
      </w:r>
      <w:proofErr w:type="spellEnd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Ovr-3405/12 je </w:t>
      </w:r>
      <w:proofErr w:type="spellStart"/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obustavljen</w:t>
      </w:r>
      <w:proofErr w:type="spellEnd"/>
    </w:p>
    <w:p w:rsidRDefault="00F74DA2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</w:t>
      </w:r>
      <w:proofErr w:type="gram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naloženo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Zemljišnoknjižnom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odjelu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Općinskog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suda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da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izvrši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brisanje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zabilježbe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ovrhe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nakon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pravomoćnosti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rješenja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3A5A55" w:rsidP="001F4759" w:rsidR="003A5A5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S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zemlj</w:t>
      </w:r>
      <w:r w:rsidR="00B35A1F">
        <w:rPr>
          <w:rStyle w:val="Naglaeno"/>
          <w:rFonts w:hAnsi="Croswisnormal" w:ascii="Croswisnormal"/>
          <w:b w:val="false"/>
          <w:sz w:val="24"/>
          <w:szCs w:val="24"/>
        </w:rPr>
        <w:t>i</w:t>
      </w:r>
      <w:r>
        <w:rPr>
          <w:rStyle w:val="Naglaeno"/>
          <w:rFonts w:hAnsi="Croswisnormal" w:ascii="Croswisnormal"/>
          <w:b w:val="false"/>
          <w:sz w:val="24"/>
          <w:szCs w:val="24"/>
        </w:rPr>
        <w:t>štem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 xml:space="preserve">i </w:t>
      </w:r>
      <w:proofErr w:type="spellStart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>nadalje</w:t>
      </w:r>
      <w:proofErr w:type="spellEnd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A365B">
        <w:rPr>
          <w:rStyle w:val="Naglaeno"/>
          <w:rFonts w:hAnsi="Croswisnormal" w:ascii="Croswisnormal"/>
          <w:b w:val="false"/>
          <w:sz w:val="24"/>
          <w:szCs w:val="24"/>
        </w:rPr>
        <w:t>ostaje</w:t>
      </w:r>
      <w:proofErr w:type="spellEnd"/>
      <w:r w:rsidR="00375E2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 w:rsidR="00375E21">
        <w:rPr>
          <w:rStyle w:val="Naglaeno"/>
          <w:rFonts w:hAnsi="Croswisnormal" w:ascii="Croswisnormal"/>
          <w:b w:val="false"/>
          <w:sz w:val="24"/>
          <w:szCs w:val="24"/>
        </w:rPr>
        <w:t xml:space="preserve">problem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održavanj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>a</w:t>
      </w:r>
      <w:proofErr w:type="spellEnd"/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navedenog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zemljišta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i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trave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151EBA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Pon</w:t>
      </w:r>
      <w:r w:rsidR="00F263DD">
        <w:rPr>
          <w:rStyle w:val="Naglaeno"/>
          <w:rFonts w:hAnsi="Croswisnormal" w:ascii="Croswisnormal"/>
          <w:b w:val="false"/>
          <w:sz w:val="24"/>
          <w:szCs w:val="24"/>
        </w:rPr>
        <w:t>ovno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sam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dobila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nalog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košnju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kolovozu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,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angažirala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sam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trgovačko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društvo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Baumonting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d.o.o.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iz</w:t>
      </w:r>
      <w:proofErr w:type="spellEnd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263DD">
        <w:rPr>
          <w:rStyle w:val="Naglaeno"/>
          <w:rFonts w:hAnsi="Croswisnormal" w:ascii="Croswisnormal"/>
          <w:b w:val="false"/>
          <w:sz w:val="24"/>
          <w:szCs w:val="24"/>
        </w:rPr>
        <w:t>Slavonskog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r w:rsidR="00F263DD">
        <w:rPr>
          <w:rStyle w:val="Naglaeno"/>
          <w:rFonts w:hAnsi="Croswisnormal" w:ascii="Croswisnormal"/>
          <w:b w:val="false"/>
          <w:sz w:val="24"/>
          <w:szCs w:val="24"/>
        </w:rPr>
        <w:t>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da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pokosi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zemljište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međutim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isto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nije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pokošenou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roku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8 dana pa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sam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dobila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Rješenje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kojim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se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određuje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izvršenje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odnosno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zemljišta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strane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imenovanog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obrta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ali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račun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stečajnog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dužnika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A95EB6" w:rsidP="00A95EB6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Rješenjem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Trgovačkog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Zagrebu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sz w:val="24"/>
          <w:szCs w:val="24"/>
        </w:rPr>
        <w:t>od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02.veljače 2018.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odrđena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nekretnine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vlasništvu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stestečajnog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dužnika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uz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odgovarajuću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primjenu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pravila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ovršnog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postupka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ovrsi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</w:p>
    <w:p w:rsidRDefault="00A95EB6" w:rsidP="00A95EB6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nekretninama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Određen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upis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zabilježbe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ovog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rješenja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zemljišnim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knjigama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Općinskog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  <w:proofErr w:type="gramEnd"/>
    </w:p>
    <w:p w:rsidRDefault="00A95EB6" w:rsidP="00A95EB6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A95EB6" w:rsidP="00A95EB6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dan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20.ožujka 2018.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zakazano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ročište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radi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utvrđenja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vrijednosti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nekretnine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navedenu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nekretninu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utvrđena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vrijednost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A95EB6" w:rsidP="00A95EB6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sz w:val="24"/>
          <w:szCs w:val="24"/>
        </w:rPr>
        <w:t>u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iznosu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od 975.000,00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A95EB6" w:rsidP="00A95EB6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A95EB6" w:rsidP="00A95EB6" w:rsidR="00A95EB6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Zaključkom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sz w:val="24"/>
          <w:szCs w:val="24"/>
        </w:rPr>
        <w:t>od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06.travnja 2018.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određena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dražbom</w:t>
      </w:r>
      <w:proofErr w:type="spellEnd"/>
      <w:r w:rsidR="00EA29AA">
        <w:rPr>
          <w:rStyle w:val="Naglaeno"/>
          <w:rFonts w:hAnsi="Croswisnormal" w:ascii="Croswisnormal"/>
          <w:sz w:val="24"/>
          <w:szCs w:val="24"/>
        </w:rPr>
        <w:t>.</w:t>
      </w:r>
    </w:p>
    <w:p w:rsidRDefault="002908C9" w:rsidP="001F4759" w:rsidR="002908C9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4DA2" w:rsidP="001F4759" w:rsidR="00F74DA2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A29AA" w:rsidP="00EA29AA" w:rsidR="00EA29AA" w:rsidRP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Ovr-2000/12</w:t>
      </w:r>
    </w:p>
    <w:p w:rsidRDefault="00EA29AA" w:rsidP="00EA29AA" w:rsidR="00EA29AA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A29AA" w:rsidP="00EA29AA" w:rsidR="00517126" w:rsidRPr="00EA29AA">
      <w:p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  <w:r w:rsidRPr="00EA29AA">
        <w:rPr>
          <w:rStyle w:val="Naglaeno"/>
          <w:rFonts w:hAnsi="Croswisnormal" w:ascii="Croswisnormal"/>
          <w:sz w:val="24"/>
          <w:szCs w:val="24"/>
        </w:rPr>
        <w:t xml:space="preserve">         </w:t>
      </w:r>
      <w:r w:rsidR="00A95EB6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F74DA2" w:rsidRPr="00EA29AA">
        <w:rPr>
          <w:rStyle w:val="Naglaeno"/>
          <w:rFonts w:hAnsi="Croswisnormal" w:ascii="Croswisnormal"/>
          <w:sz w:val="24"/>
          <w:szCs w:val="24"/>
        </w:rPr>
        <w:t>Neplodno</w:t>
      </w:r>
      <w:proofErr w:type="spell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 w:rsidR="00F74DA2" w:rsidRPr="00EA29AA">
        <w:rPr>
          <w:rStyle w:val="Naglaeno"/>
          <w:rFonts w:hAnsi="Croswisnormal" w:ascii="Croswisnormal"/>
          <w:sz w:val="24"/>
          <w:szCs w:val="24"/>
        </w:rPr>
        <w:t>S.Vraza</w:t>
      </w:r>
      <w:proofErr w:type="spell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,</w:t>
      </w:r>
      <w:proofErr w:type="spellStart"/>
      <w:r w:rsidR="00F74DA2" w:rsidRPr="00EA29AA">
        <w:rPr>
          <w:rStyle w:val="Naglaeno"/>
          <w:rFonts w:hAnsi="Croswisnormal" w:ascii="Croswisnormal"/>
          <w:sz w:val="24"/>
          <w:szCs w:val="24"/>
        </w:rPr>
        <w:t>ukupne</w:t>
      </w:r>
      <w:proofErr w:type="spellEnd"/>
      <w:proofErr w:type="gram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F74DA2" w:rsidRPr="00EA29AA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6.500 m2,</w:t>
      </w:r>
    </w:p>
    <w:p w:rsidRDefault="00517126" w:rsidP="00F74DA2" w:rsidR="00517126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k.o</w:t>
      </w:r>
      <w:proofErr w:type="spellEnd"/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Slavonski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Brod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F74DA2" w:rsidRPr="00EA29AA">
        <w:rPr>
          <w:rStyle w:val="Naglaeno"/>
          <w:rFonts w:hAnsi="Croswisnormal" w:ascii="Croswisnormal"/>
          <w:sz w:val="24"/>
          <w:szCs w:val="24"/>
        </w:rPr>
        <w:t>upisano</w:t>
      </w:r>
      <w:proofErr w:type="spell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u  </w:t>
      </w:r>
      <w:proofErr w:type="spellStart"/>
      <w:r w:rsidR="00F74DA2" w:rsidRPr="00EA29AA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F74DA2" w:rsidRPr="00EA29AA">
        <w:rPr>
          <w:rStyle w:val="Naglaeno"/>
          <w:rFonts w:hAnsi="Croswisnormal" w:ascii="Croswisnormal"/>
          <w:sz w:val="24"/>
          <w:szCs w:val="24"/>
        </w:rPr>
        <w:t>ul</w:t>
      </w:r>
      <w:proofErr w:type="spellEnd"/>
      <w:r w:rsidR="00F74DA2" w:rsidRPr="00EA29AA">
        <w:rPr>
          <w:rStyle w:val="Naglaeno"/>
          <w:rFonts w:hAnsi="Croswisnormal" w:ascii="Croswisnormal"/>
          <w:sz w:val="24"/>
          <w:szCs w:val="24"/>
        </w:rPr>
        <w:t xml:space="preserve"> 11127,</w:t>
      </w:r>
    </w:p>
    <w:p w:rsidRDefault="00F74DA2" w:rsidP="00F74DA2" w:rsidR="00F74DA2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k.č.br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. 4793/49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1453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4793/50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1364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4793/51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1430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4793/52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>1220 m2, k.č.br.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EA29AA">
        <w:rPr>
          <w:rStyle w:val="Naglaeno"/>
          <w:rFonts w:hAnsi="Croswisnormal" w:ascii="Croswisnormal"/>
          <w:sz w:val="24"/>
          <w:szCs w:val="24"/>
        </w:rPr>
        <w:t xml:space="preserve">4793/53 </w:t>
      </w:r>
      <w:proofErr w:type="spellStart"/>
      <w:r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Pr="00EA29AA">
        <w:rPr>
          <w:rStyle w:val="Naglaeno"/>
          <w:rFonts w:hAnsi="Croswisnormal" w:ascii="Croswisnormal"/>
          <w:sz w:val="24"/>
          <w:szCs w:val="24"/>
        </w:rPr>
        <w:t xml:space="preserve"> 1033 m2</w:t>
      </w:r>
    </w:p>
    <w:p w:rsidRDefault="00EF7050" w:rsidP="00F74DA2" w:rsidR="00EF705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4F7416" w:rsidR="004F7416" w:rsidRP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Zemljište</w:t>
      </w:r>
      <w:proofErr w:type="spellEnd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knjigovodstvene</w:t>
      </w:r>
      <w:proofErr w:type="spellEnd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vrijednosti</w:t>
      </w:r>
      <w:proofErr w:type="spellEnd"/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2.534.409,90</w:t>
      </w:r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>kn</w:t>
      </w:r>
      <w:proofErr w:type="spellEnd"/>
    </w:p>
    <w:p w:rsidRDefault="004F7416" w:rsidP="004F7416" w:rsidR="004F7416" w:rsidRPr="00B35A1F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1.850.000</w:t>
      </w:r>
      <w:proofErr w:type="gram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,00</w:t>
      </w:r>
      <w:proofErr w:type="gram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0C47F9" w:rsidR="004F7416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Oranica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Brod.Čaire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površine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13.956 m2,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zk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ul.5292</w:t>
      </w:r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k.č.br. 2046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k.o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proofErr w:type="gram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D2410C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D2410C" w:rsidRPr="007C156C">
        <w:rPr>
          <w:rStyle w:val="Naglaeno"/>
          <w:rFonts w:hAnsi="Croswisnormal" w:ascii="Croswisnormal"/>
          <w:b w:val="false"/>
          <w:sz w:val="24"/>
          <w:szCs w:val="24"/>
        </w:rPr>
        <w:t>V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aroš</w:t>
      </w:r>
      <w:proofErr w:type="spellEnd"/>
      <w:proofErr w:type="gram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Općinski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sud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</w:p>
    <w:p w:rsidRDefault="00D2410C" w:rsidP="004F7416" w:rsidR="00D2410C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D2410C" w:rsidR="00D2410C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   II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>bila</w:t>
      </w:r>
      <w:proofErr w:type="spellEnd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proofErr w:type="gramStart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>zakazana</w:t>
      </w:r>
      <w:proofErr w:type="spellEnd"/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proofErr w:type="gramEnd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 xml:space="preserve"> 15.prosinca 2016. </w:t>
      </w:r>
      <w:proofErr w:type="spellStart"/>
      <w:proofErr w:type="gramStart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>n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a</w:t>
      </w:r>
      <w:proofErr w:type="spellEnd"/>
      <w:proofErr w:type="gram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kojoj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se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nekretnina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ne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može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prodati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ispod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1/3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procjenjene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vrijednosti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908C9" w:rsidP="00D2410C" w:rsidR="002908C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517126" w:rsidP="00D2410C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navedenoj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dražbi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bilo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kupaca</w:t>
      </w:r>
      <w:proofErr w:type="spellEnd"/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.</w:t>
      </w:r>
      <w:proofErr w:type="gramEnd"/>
    </w:p>
    <w:p w:rsidRDefault="00517126" w:rsidP="00D2410C" w:rsidR="0051712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D2410C" w:rsidP="00D2410C" w:rsidR="00D2410C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D2410C" w:rsidP="00D2410C" w:rsidR="00D2410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967851" w:rsidP="00967851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8E1E4E" w:rsidP="00967851" w:rsidR="0080204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Rješenj</w:t>
      </w:r>
      <w:r w:rsidR="0080204E">
        <w:rPr>
          <w:rStyle w:val="Naglaeno"/>
          <w:rFonts w:hAnsi="Croswisnormal" w:ascii="Croswisnormal"/>
          <w:sz w:val="24"/>
          <w:szCs w:val="24"/>
        </w:rPr>
        <w:t>em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Trgovačkog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suda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Zagrebu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80204E">
        <w:rPr>
          <w:rStyle w:val="Naglaeno"/>
          <w:rFonts w:hAnsi="Croswisnormal" w:ascii="Croswisnormal"/>
          <w:sz w:val="24"/>
          <w:szCs w:val="24"/>
        </w:rPr>
        <w:t>od</w:t>
      </w:r>
      <w:proofErr w:type="gramEnd"/>
      <w:r w:rsidR="0080204E">
        <w:rPr>
          <w:rStyle w:val="Naglaeno"/>
          <w:rFonts w:hAnsi="Croswisnormal" w:ascii="Croswisnormal"/>
          <w:sz w:val="24"/>
          <w:szCs w:val="24"/>
        </w:rPr>
        <w:t xml:space="preserve"> 02.veljače 2018. </w:t>
      </w:r>
      <w:proofErr w:type="spellStart"/>
      <w:proofErr w:type="gramStart"/>
      <w:r w:rsidR="0080204E"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odrđena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prodaja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nekretnine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vlasništvu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stestečajnog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dužnika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uz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odgovarajuću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primjenu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pravila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ovršnog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postupka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ovrsi</w:t>
      </w:r>
      <w:proofErr w:type="spellEnd"/>
      <w:r w:rsidR="0080204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80204E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</w:p>
    <w:p w:rsidRDefault="0080204E" w:rsidP="00967851" w:rsid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nekretninama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Određen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upis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zabilježbe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ovog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rješenja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zemljišnim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knjigama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Općinskog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  <w:proofErr w:type="gramEnd"/>
    </w:p>
    <w:p w:rsidRDefault="0080204E" w:rsidP="00967851" w:rsidR="0080204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80204E" w:rsidP="00967851" w:rsidR="0080204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dan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20.ožujka 2018.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zakazano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ročište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radi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utvrđenja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vrijednosti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nekretnine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navedenu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nekretninu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utvrđena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vrijednost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A95EB6" w:rsidP="00967851" w:rsidR="00A95EB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sz w:val="24"/>
          <w:szCs w:val="24"/>
        </w:rPr>
        <w:t>u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iznosu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od 616.667,00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80204E" w:rsidP="00967851" w:rsidR="0080204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80204E" w:rsidP="00967851" w:rsidR="0080204E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Zaključkom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sz w:val="24"/>
          <w:szCs w:val="24"/>
        </w:rPr>
        <w:t>od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06.travnja 2018.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određena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dražbom</w:t>
      </w:r>
      <w:proofErr w:type="spellEnd"/>
      <w:r w:rsidR="00EA29AA">
        <w:rPr>
          <w:rStyle w:val="Naglaeno"/>
          <w:rFonts w:hAnsi="Croswisnormal" w:ascii="Croswisnormal"/>
          <w:sz w:val="24"/>
          <w:szCs w:val="24"/>
        </w:rPr>
        <w:t>.</w:t>
      </w: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D35BF" w:rsidP="00FD35BF" w:rsidR="00FD35B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66786E" w:rsidP="00A95EB6" w:rsidR="0066786E" w:rsidRPr="0066786E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66786E">
        <w:rPr>
          <w:rStyle w:val="Naglaeno"/>
          <w:rFonts w:hAnsi="Croswisnormal" w:ascii="Croswisnormal"/>
          <w:sz w:val="24"/>
          <w:szCs w:val="24"/>
        </w:rPr>
        <w:t>Ovr</w:t>
      </w:r>
      <w:proofErr w:type="spellEnd"/>
      <w:r w:rsidRPr="0066786E">
        <w:rPr>
          <w:rStyle w:val="Naglaeno"/>
          <w:rFonts w:hAnsi="Croswisnormal" w:ascii="Croswisnormal"/>
          <w:sz w:val="24"/>
          <w:szCs w:val="24"/>
        </w:rPr>
        <w:t>- 2001/12</w:t>
      </w:r>
    </w:p>
    <w:p w:rsidRDefault="00D2410C" w:rsidP="00D2410C" w:rsidR="00D2410C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Knjigovodstvena</w:t>
      </w:r>
      <w:proofErr w:type="spellEnd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vrijednost</w:t>
      </w:r>
      <w:proofErr w:type="spellEnd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 xml:space="preserve"> 775.000,00 </w:t>
      </w:r>
      <w:proofErr w:type="spellStart"/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</w:p>
    <w:p w:rsidRDefault="0066786E" w:rsidP="00967851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7A6C57" w:rsidP="00B35A1F" w:rsidR="007A6C57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</w:t>
      </w:r>
      <w:proofErr w:type="spellStart"/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Općinski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sud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k.o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zk.ul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11170, </w:t>
      </w: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</w:p>
    <w:p w:rsidRDefault="007A6C57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</w:t>
      </w: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k.č.br</w:t>
      </w:r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. 2503/36, 224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etaža</w:t>
      </w:r>
      <w:proofErr w:type="spellEnd"/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Četverosoban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stan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VIII-9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8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katu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, NKP 97</w:t>
      </w:r>
      <w:proofErr w:type="gram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,27</w:t>
      </w:r>
      <w:proofErr w:type="gram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m2 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proofErr w:type="gram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Parkirališno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mjesto</w:t>
      </w:r>
      <w:proofErr w:type="spellEnd"/>
      <w:proofErr w:type="gram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P-68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podrumu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, NKP 7,02m2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Svačićevoj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ulici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1/B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B35A1F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B35A1F" w:rsidP="00B35A1F" w:rsidR="00B35A1F" w:rsidRPr="007C156C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B35A1F" w:rsidP="00B35A1F" w:rsidR="00B35A1F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967851" w:rsidP="00967851" w:rsidR="00967851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D35BF" w:rsidP="00FD35BF" w:rsidR="00967851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Stalno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se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šalju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požurnice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nastavak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postupka</w:t>
      </w:r>
      <w:proofErr w:type="spellEnd"/>
    </w:p>
    <w:p w:rsidRDefault="00FD35BF" w:rsidP="00FD35BF" w:rsidR="00FD35BF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 xml:space="preserve">Na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navedenim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nekretninama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Pr="00B44E7D">
        <w:rPr>
          <w:rStyle w:val="Naglaeno"/>
          <w:rFonts w:hAnsi="Croswisnormal" w:ascii="Croswisnormal"/>
          <w:sz w:val="24"/>
          <w:szCs w:val="24"/>
        </w:rPr>
        <w:t xml:space="preserve">je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ovrha</w:t>
      </w:r>
      <w:proofErr w:type="spellEnd"/>
      <w:proofErr w:type="gram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tijeku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Općinskom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sudu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  <w:r w:rsidR="007A6C57">
        <w:rPr>
          <w:rStyle w:val="Naglaeno"/>
          <w:rFonts w:hAnsi="Croswisnormal" w:ascii="Croswisnormal"/>
          <w:sz w:val="24"/>
          <w:szCs w:val="24"/>
        </w:rPr>
        <w:t xml:space="preserve">, </w:t>
      </w:r>
      <w:r w:rsidRPr="00B44E7D">
        <w:rPr>
          <w:rStyle w:val="Naglaeno"/>
          <w:rFonts w:hAnsi="Croswisnormal" w:ascii="Croswisnormal"/>
          <w:sz w:val="24"/>
          <w:szCs w:val="24"/>
        </w:rPr>
        <w:t xml:space="preserve">pod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brojem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Ovr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- 2001/12</w:t>
      </w: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proofErr w:type="gramStart"/>
      <w:r w:rsidRPr="00B44E7D">
        <w:rPr>
          <w:rStyle w:val="Naglaeno"/>
          <w:rFonts w:hAnsi="Croswisnormal" w:ascii="Croswisnormal"/>
          <w:sz w:val="24"/>
          <w:szCs w:val="24"/>
        </w:rPr>
        <w:t>Nakon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prekida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postupka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zakazana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niti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jedna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rasprava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šalju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se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požurnice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</w:p>
    <w:p w:rsidRDefault="00B35A1F" w:rsidP="00B35A1F" w:rsidR="00B35A1F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4F7416" w:rsidR="004F741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gram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ostale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imovine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dužnik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naveo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da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ima</w:t>
      </w:r>
      <w:proofErr w:type="spellEnd"/>
    </w:p>
    <w:p w:rsidRDefault="004F7416" w:rsidP="004F7416" w:rsidR="004F7416" w:rsidRPr="002768FB">
      <w:pPr>
        <w:numPr>
          <w:ilvl w:val="0"/>
          <w:numId w:val="4"/>
        </w:num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e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kod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povezanih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poduzetnika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iznosu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od 14.460.000,00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</w:p>
    <w:p w:rsidRDefault="00AC5775" w:rsidP="004F7416" w:rsidR="004F7416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i</w:t>
      </w:r>
      <w:proofErr w:type="gramEnd"/>
      <w:r w:rsidR="004F7416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to:</w:t>
      </w:r>
    </w:p>
    <w:p w:rsidRDefault="004F7416" w:rsidP="004F7416" w:rsidR="004F7416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Poslovni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udjeli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="002908C9" w:rsidRPr="002768FB">
        <w:rPr>
          <w:rStyle w:val="Naglaeno"/>
          <w:rFonts w:hAnsi="Croswisnormal" w:ascii="Croswisnormal"/>
          <w:b w:val="false"/>
          <w:sz w:val="24"/>
          <w:szCs w:val="24"/>
        </w:rPr>
        <w:t>slijedećim</w:t>
      </w:r>
      <w:proofErr w:type="spellEnd"/>
      <w:r w:rsidR="002908C9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trgovačkim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društvima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BUDAINKA d.o.o.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Sjeverna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vezna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cesta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29,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U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iznosu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od 10.000.000</w:t>
      </w:r>
      <w:proofErr w:type="gram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,00</w:t>
      </w:r>
      <w:proofErr w:type="gram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8A5644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</w:t>
      </w:r>
      <w:proofErr w:type="spellStart"/>
      <w:proofErr w:type="gramStart"/>
      <w:r w:rsidR="00295B51">
        <w:rPr>
          <w:rStyle w:val="Naglaeno"/>
          <w:rFonts w:hAnsi="Croswisnormal" w:ascii="Croswisnormal"/>
          <w:sz w:val="24"/>
          <w:szCs w:val="24"/>
        </w:rPr>
        <w:t>Subjekt</w:t>
      </w:r>
      <w:proofErr w:type="spellEnd"/>
      <w:r w:rsidR="00295B51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brisan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sudskom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registru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lastRenderedPageBreak/>
        <w:tab/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 xml:space="preserve">EKO SLAVONIJA d.o.o.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Sjeverna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vezna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cesta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bb,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Brod</w:t>
      </w:r>
      <w:proofErr w:type="spellEnd"/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 xml:space="preserve">U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iznosu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od 4.460.000</w:t>
      </w:r>
      <w:proofErr w:type="gramStart"/>
      <w:r w:rsidRPr="007C156C">
        <w:rPr>
          <w:rStyle w:val="Naglaeno"/>
          <w:rFonts w:hAnsi="Croswisnormal" w:ascii="Croswisnormal"/>
          <w:sz w:val="24"/>
          <w:szCs w:val="24"/>
        </w:rPr>
        <w:t>,00</w:t>
      </w:r>
      <w:proofErr w:type="gram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 w:rsidRPr="007C156C"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trgovačko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društvo je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blokadi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gram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05.06.2012.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Visina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aktive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cca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5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mil.kuna</w:t>
      </w:r>
      <w:proofErr w:type="spellEnd"/>
    </w:p>
    <w:p w:rsidRDefault="008A5644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Otvoren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stečajni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postupak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18.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veljače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2016.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2908C9" w:rsidP="004F7416" w:rsidR="002908C9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908C9" w:rsidP="004F7416" w:rsidR="002908C9" w:rsidRPr="002908C9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Vidljivo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da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nema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mogućnosti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prodaje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istih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4F7416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4715D" w:rsidP="009211F3" w:rsidR="00E4715D" w:rsidRPr="007C156C">
      <w:pPr>
        <w:jc w:val="both"/>
        <w:rPr>
          <w:bCs/>
          <w:sz w:val="24"/>
          <w:szCs w:val="24"/>
        </w:rPr>
      </w:pPr>
    </w:p>
    <w:p w:rsidRDefault="00AC5775" w:rsidP="009211F3" w:rsidR="004D2C0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Potraživanje</w:t>
      </w:r>
      <w:proofErr w:type="spellEnd"/>
      <w:r w:rsidR="002908C9">
        <w:rPr>
          <w:bCs/>
          <w:sz w:val="24"/>
          <w:szCs w:val="24"/>
        </w:rPr>
        <w:t xml:space="preserve"> </w:t>
      </w:r>
      <w:proofErr w:type="gramStart"/>
      <w:r w:rsidR="002908C9">
        <w:rPr>
          <w:bCs/>
          <w:sz w:val="24"/>
          <w:szCs w:val="24"/>
        </w:rPr>
        <w:t>od</w:t>
      </w:r>
      <w:proofErr w:type="gramEnd"/>
      <w:r w:rsidR="002908C9">
        <w:rPr>
          <w:bCs/>
          <w:sz w:val="24"/>
          <w:szCs w:val="24"/>
        </w:rPr>
        <w:t xml:space="preserve"> </w:t>
      </w:r>
      <w:proofErr w:type="spellStart"/>
      <w:r w:rsidR="002908C9">
        <w:rPr>
          <w:bCs/>
          <w:sz w:val="24"/>
          <w:szCs w:val="24"/>
        </w:rPr>
        <w:t>kupaca</w:t>
      </w:r>
      <w:proofErr w:type="spellEnd"/>
      <w:r w:rsidR="002908C9">
        <w:rPr>
          <w:bCs/>
          <w:sz w:val="24"/>
          <w:szCs w:val="24"/>
        </w:rPr>
        <w:t xml:space="preserve"> </w:t>
      </w:r>
      <w:proofErr w:type="spellStart"/>
      <w:r w:rsidR="002908C9">
        <w:rPr>
          <w:bCs/>
          <w:sz w:val="24"/>
          <w:szCs w:val="24"/>
        </w:rPr>
        <w:t>Mostarkić</w:t>
      </w:r>
      <w:proofErr w:type="spellEnd"/>
      <w:r w:rsidR="002908C9">
        <w:rPr>
          <w:bCs/>
          <w:sz w:val="24"/>
          <w:szCs w:val="24"/>
        </w:rPr>
        <w:t xml:space="preserve"> d.o.o. i </w:t>
      </w:r>
      <w:r w:rsidR="002854B0">
        <w:rPr>
          <w:bCs/>
          <w:sz w:val="24"/>
          <w:szCs w:val="24"/>
        </w:rPr>
        <w:t>EURO-STAN d.o.o.</w:t>
      </w:r>
    </w:p>
    <w:p w:rsidRDefault="002908C9" w:rsidP="009211F3" w:rsidR="002908C9" w:rsidRPr="007C156C">
      <w:pPr>
        <w:jc w:val="both"/>
        <w:rPr>
          <w:bCs/>
          <w:sz w:val="24"/>
          <w:szCs w:val="24"/>
        </w:rPr>
      </w:pP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Navedenim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kupcima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prodane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nekretnine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b/>
          <w:bCs/>
          <w:sz w:val="24"/>
          <w:szCs w:val="24"/>
        </w:rPr>
        <w:t>na</w:t>
      </w:r>
      <w:proofErr w:type="spellEnd"/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kojima</w:t>
      </w:r>
      <w:proofErr w:type="spellEnd"/>
      <w:r>
        <w:rPr>
          <w:b/>
          <w:bCs/>
          <w:sz w:val="24"/>
          <w:szCs w:val="24"/>
        </w:rPr>
        <w:t xml:space="preserve"> je </w:t>
      </w:r>
      <w:proofErr w:type="spellStart"/>
      <w:r>
        <w:rPr>
          <w:b/>
          <w:bCs/>
          <w:sz w:val="24"/>
          <w:szCs w:val="24"/>
        </w:rPr>
        <w:t>upisano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pravo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Reifeissen</w:t>
      </w:r>
      <w:proofErr w:type="spellEnd"/>
      <w:r>
        <w:rPr>
          <w:b/>
          <w:bCs/>
          <w:sz w:val="24"/>
          <w:szCs w:val="24"/>
        </w:rPr>
        <w:t xml:space="preserve"> bank </w:t>
      </w:r>
      <w:proofErr w:type="spellStart"/>
      <w:r>
        <w:rPr>
          <w:b/>
          <w:bCs/>
          <w:sz w:val="24"/>
          <w:szCs w:val="24"/>
        </w:rPr>
        <w:t>d.d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prije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otvaranja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stečajnog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postupka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prema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sklopljenim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kupoprodajnim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ugovorima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iasplata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će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biti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nakon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prodaje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nekretnina</w:t>
      </w:r>
      <w:proofErr w:type="spellEnd"/>
      <w:r>
        <w:rPr>
          <w:b/>
          <w:bCs/>
          <w:sz w:val="24"/>
          <w:szCs w:val="24"/>
        </w:rPr>
        <w:t>.</w:t>
      </w:r>
    </w:p>
    <w:p w:rsidRDefault="002854B0" w:rsidP="007C156C" w:rsid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 </w:t>
      </w:r>
      <w:proofErr w:type="spellStart"/>
      <w:r>
        <w:rPr>
          <w:b/>
          <w:bCs/>
          <w:sz w:val="24"/>
          <w:szCs w:val="24"/>
        </w:rPr>
        <w:t>međuvremenu</w:t>
      </w:r>
      <w:proofErr w:type="spellEnd"/>
      <w:r>
        <w:rPr>
          <w:b/>
          <w:bCs/>
          <w:sz w:val="24"/>
          <w:szCs w:val="24"/>
        </w:rPr>
        <w:t xml:space="preserve"> je </w:t>
      </w:r>
      <w:proofErr w:type="spellStart"/>
      <w:r>
        <w:rPr>
          <w:b/>
          <w:bCs/>
          <w:sz w:val="24"/>
          <w:szCs w:val="24"/>
        </w:rPr>
        <w:t>prodan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dio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nekretnina</w:t>
      </w:r>
      <w:proofErr w:type="spellEnd"/>
      <w:r>
        <w:rPr>
          <w:b/>
          <w:bCs/>
          <w:sz w:val="24"/>
          <w:szCs w:val="24"/>
        </w:rPr>
        <w:t xml:space="preserve"> i </w:t>
      </w:r>
      <w:proofErr w:type="spellStart"/>
      <w:r>
        <w:rPr>
          <w:b/>
          <w:bCs/>
          <w:sz w:val="24"/>
          <w:szCs w:val="24"/>
        </w:rPr>
        <w:t>za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iste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="007C156C" w:rsidRPr="000C47F9">
        <w:rPr>
          <w:b/>
          <w:bCs/>
          <w:sz w:val="24"/>
          <w:szCs w:val="24"/>
        </w:rPr>
        <w:t>sklap</w:t>
      </w:r>
      <w:r>
        <w:rPr>
          <w:b/>
          <w:bCs/>
          <w:sz w:val="24"/>
          <w:szCs w:val="24"/>
        </w:rPr>
        <w:t>ljeni</w:t>
      </w:r>
      <w:proofErr w:type="spellEnd"/>
      <w:r>
        <w:rPr>
          <w:b/>
          <w:bCs/>
          <w:sz w:val="24"/>
          <w:szCs w:val="24"/>
        </w:rPr>
        <w:t xml:space="preserve"> </w:t>
      </w:r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Kupoprodajni</w:t>
      </w:r>
      <w:proofErr w:type="spellEnd"/>
      <w:proofErr w:type="gram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ugovori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odnosno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ugovori</w:t>
      </w:r>
      <w:proofErr w:type="spellEnd"/>
      <w:r w:rsidR="007C156C" w:rsidRPr="000C47F9">
        <w:rPr>
          <w:b/>
          <w:bCs/>
          <w:sz w:val="24"/>
          <w:szCs w:val="24"/>
        </w:rPr>
        <w:t xml:space="preserve"> o </w:t>
      </w:r>
      <w:proofErr w:type="spellStart"/>
      <w:r w:rsidR="007C156C" w:rsidRPr="000C47F9">
        <w:rPr>
          <w:b/>
          <w:bCs/>
          <w:sz w:val="24"/>
          <w:szCs w:val="24"/>
        </w:rPr>
        <w:t>pristupu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dugu</w:t>
      </w:r>
      <w:proofErr w:type="spellEnd"/>
      <w:r w:rsidR="007C156C" w:rsidRPr="000C47F9">
        <w:rPr>
          <w:b/>
          <w:bCs/>
          <w:sz w:val="24"/>
          <w:szCs w:val="24"/>
        </w:rPr>
        <w:t xml:space="preserve"> </w:t>
      </w:r>
      <w:r w:rsidR="000C47F9">
        <w:rPr>
          <w:b/>
          <w:bCs/>
          <w:sz w:val="24"/>
          <w:szCs w:val="24"/>
        </w:rPr>
        <w:t xml:space="preserve">s </w:t>
      </w:r>
      <w:proofErr w:type="spellStart"/>
      <w:r w:rsidR="007C156C" w:rsidRPr="000C47F9">
        <w:rPr>
          <w:b/>
          <w:bCs/>
          <w:sz w:val="24"/>
          <w:szCs w:val="24"/>
        </w:rPr>
        <w:t>kupcima</w:t>
      </w:r>
      <w:proofErr w:type="spellEnd"/>
      <w:r w:rsidR="007C156C" w:rsidRPr="000C47F9">
        <w:rPr>
          <w:b/>
          <w:bCs/>
          <w:sz w:val="24"/>
          <w:szCs w:val="24"/>
        </w:rPr>
        <w:t xml:space="preserve"> i </w:t>
      </w:r>
      <w:proofErr w:type="spellStart"/>
      <w:r w:rsidR="007C156C" w:rsidRPr="000C47F9">
        <w:rPr>
          <w:b/>
          <w:bCs/>
          <w:sz w:val="24"/>
          <w:szCs w:val="24"/>
        </w:rPr>
        <w:t>Reifeissenbank</w:t>
      </w:r>
      <w:proofErr w:type="spellEnd"/>
      <w:r w:rsidR="00AC5775">
        <w:rPr>
          <w:b/>
          <w:bCs/>
          <w:sz w:val="24"/>
          <w:szCs w:val="24"/>
        </w:rPr>
        <w:t xml:space="preserve"> Austria</w:t>
      </w:r>
      <w:r w:rsidR="007C156C" w:rsidRPr="000C47F9">
        <w:rPr>
          <w:b/>
          <w:bCs/>
          <w:sz w:val="24"/>
          <w:szCs w:val="24"/>
        </w:rPr>
        <w:t xml:space="preserve"> </w:t>
      </w:r>
      <w:proofErr w:type="spellStart"/>
      <w:r w:rsidR="007C156C" w:rsidRPr="000C47F9">
        <w:rPr>
          <w:b/>
          <w:bCs/>
          <w:sz w:val="24"/>
          <w:szCs w:val="24"/>
        </w:rPr>
        <w:t>d.d</w:t>
      </w:r>
      <w:proofErr w:type="spellEnd"/>
      <w:r w:rsidR="007C156C" w:rsidRPr="000C47F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tako</w:t>
      </w:r>
      <w:proofErr w:type="spellEnd"/>
      <w:r>
        <w:rPr>
          <w:b/>
          <w:bCs/>
          <w:sz w:val="24"/>
          <w:szCs w:val="24"/>
        </w:rPr>
        <w:t xml:space="preserve"> da </w:t>
      </w:r>
      <w:proofErr w:type="spellStart"/>
      <w:r>
        <w:rPr>
          <w:b/>
          <w:bCs/>
          <w:sz w:val="24"/>
          <w:szCs w:val="24"/>
        </w:rPr>
        <w:t>isplata</w:t>
      </w:r>
      <w:proofErr w:type="spellEnd"/>
      <w:r>
        <w:rPr>
          <w:b/>
          <w:bCs/>
          <w:sz w:val="24"/>
          <w:szCs w:val="24"/>
        </w:rPr>
        <w:t xml:space="preserve"> ide </w:t>
      </w:r>
      <w:proofErr w:type="spellStart"/>
      <w:r>
        <w:rPr>
          <w:b/>
          <w:bCs/>
          <w:sz w:val="24"/>
          <w:szCs w:val="24"/>
        </w:rPr>
        <w:t>direktno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vjerovniku</w:t>
      </w:r>
      <w:proofErr w:type="spellEnd"/>
      <w:r>
        <w:rPr>
          <w:b/>
          <w:bCs/>
          <w:sz w:val="24"/>
          <w:szCs w:val="24"/>
        </w:rPr>
        <w:t>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potraživanja</w:t>
      </w:r>
      <w:proofErr w:type="spellEnd"/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iznosu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 xml:space="preserve">od  </w:t>
      </w:r>
      <w:r w:rsidR="00464E8E">
        <w:rPr>
          <w:b/>
          <w:bCs/>
          <w:sz w:val="24"/>
          <w:szCs w:val="24"/>
        </w:rPr>
        <w:t>2.247.411,50</w:t>
      </w:r>
      <w:proofErr w:type="gramEnd"/>
      <w:r w:rsidR="00F54183">
        <w:rPr>
          <w:b/>
          <w:bCs/>
          <w:sz w:val="24"/>
          <w:szCs w:val="24"/>
        </w:rPr>
        <w:t xml:space="preserve"> </w:t>
      </w:r>
      <w:r w:rsidR="00470BDC">
        <w:rPr>
          <w:b/>
          <w:bCs/>
          <w:sz w:val="24"/>
          <w:szCs w:val="24"/>
        </w:rPr>
        <w:t xml:space="preserve"> </w:t>
      </w:r>
      <w:proofErr w:type="spellStart"/>
      <w:r w:rsidR="00470BDC">
        <w:rPr>
          <w:b/>
          <w:bCs/>
          <w:sz w:val="24"/>
          <w:szCs w:val="24"/>
        </w:rPr>
        <w:t>kuna</w:t>
      </w:r>
      <w:proofErr w:type="spellEnd"/>
      <w:r w:rsidR="00470BDC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 </w:t>
      </w:r>
      <w:proofErr w:type="spellStart"/>
      <w:r>
        <w:rPr>
          <w:b/>
          <w:bCs/>
          <w:sz w:val="24"/>
          <w:szCs w:val="24"/>
        </w:rPr>
        <w:t>koja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odmah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žiro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račun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Reiffeisenbank</w:t>
      </w:r>
      <w:proofErr w:type="spellEnd"/>
      <w:r>
        <w:rPr>
          <w:b/>
          <w:bCs/>
          <w:sz w:val="24"/>
          <w:szCs w:val="24"/>
        </w:rPr>
        <w:t xml:space="preserve"> </w:t>
      </w:r>
      <w:r w:rsidR="00AC5775">
        <w:rPr>
          <w:b/>
          <w:bCs/>
          <w:sz w:val="24"/>
          <w:szCs w:val="24"/>
        </w:rPr>
        <w:t xml:space="preserve"> Austria </w:t>
      </w:r>
      <w:proofErr w:type="spellStart"/>
      <w:r>
        <w:rPr>
          <w:b/>
          <w:bCs/>
          <w:sz w:val="24"/>
          <w:szCs w:val="24"/>
        </w:rPr>
        <w:t>d.d</w:t>
      </w:r>
      <w:proofErr w:type="spellEnd"/>
      <w:r>
        <w:rPr>
          <w:b/>
          <w:bCs/>
          <w:sz w:val="24"/>
          <w:szCs w:val="24"/>
        </w:rPr>
        <w:t>.</w:t>
      </w:r>
      <w:r w:rsidR="002854B0">
        <w:rPr>
          <w:b/>
          <w:bCs/>
          <w:sz w:val="24"/>
          <w:szCs w:val="24"/>
        </w:rPr>
        <w:t>,</w:t>
      </w: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Znači</w:t>
      </w:r>
      <w:proofErr w:type="spellEnd"/>
      <w:r>
        <w:rPr>
          <w:b/>
          <w:bCs/>
          <w:sz w:val="24"/>
          <w:szCs w:val="24"/>
        </w:rPr>
        <w:t xml:space="preserve"> 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podmirene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obveze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</w:t>
      </w:r>
      <w:r w:rsidR="00464E8E">
        <w:rPr>
          <w:b/>
          <w:bCs/>
          <w:sz w:val="24"/>
          <w:szCs w:val="24"/>
        </w:rPr>
        <w:t>lučnom</w:t>
      </w:r>
      <w:proofErr w:type="spellEnd"/>
      <w:r w:rsidR="00464E8E">
        <w:rPr>
          <w:b/>
          <w:bCs/>
          <w:sz w:val="24"/>
          <w:szCs w:val="24"/>
        </w:rPr>
        <w:t xml:space="preserve"> </w:t>
      </w:r>
      <w:proofErr w:type="spellStart"/>
      <w:r w:rsidR="00464E8E">
        <w:rPr>
          <w:b/>
          <w:bCs/>
          <w:sz w:val="24"/>
          <w:szCs w:val="24"/>
        </w:rPr>
        <w:t>vjerovniku</w:t>
      </w:r>
      <w:proofErr w:type="spellEnd"/>
      <w:r w:rsidR="00464E8E">
        <w:rPr>
          <w:b/>
          <w:bCs/>
          <w:sz w:val="24"/>
          <w:szCs w:val="24"/>
        </w:rPr>
        <w:t xml:space="preserve"> u </w:t>
      </w:r>
      <w:proofErr w:type="spellStart"/>
      <w:r w:rsidR="00464E8E">
        <w:rPr>
          <w:b/>
          <w:bCs/>
          <w:sz w:val="24"/>
          <w:szCs w:val="24"/>
        </w:rPr>
        <w:t>iznosu</w:t>
      </w:r>
      <w:proofErr w:type="spellEnd"/>
      <w:r w:rsidR="00464E8E">
        <w:rPr>
          <w:b/>
          <w:bCs/>
          <w:sz w:val="24"/>
          <w:szCs w:val="24"/>
        </w:rPr>
        <w:t xml:space="preserve"> od 2.247.411</w:t>
      </w:r>
      <w:proofErr w:type="gramStart"/>
      <w:r w:rsidR="00464E8E">
        <w:rPr>
          <w:b/>
          <w:bCs/>
          <w:sz w:val="24"/>
          <w:szCs w:val="24"/>
        </w:rPr>
        <w:t>,50</w:t>
      </w:r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kuna</w:t>
      </w:r>
      <w:proofErr w:type="spellEnd"/>
      <w:r>
        <w:rPr>
          <w:b/>
          <w:bCs/>
          <w:sz w:val="24"/>
          <w:szCs w:val="24"/>
        </w:rPr>
        <w:t>.</w:t>
      </w: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2854B0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>II. STANJE STEČAJNE MASE</w:t>
      </w:r>
    </w:p>
    <w:p w:rsidRDefault="000268DA" w:rsidP="007C156C" w:rsidR="000268DA" w:rsidRPr="000268DA">
      <w:pPr>
        <w:ind w:left="720"/>
        <w:jc w:val="both"/>
        <w:rPr>
          <w:bCs/>
          <w:sz w:val="24"/>
          <w:szCs w:val="24"/>
        </w:rPr>
      </w:pPr>
    </w:p>
    <w:p w:rsidRDefault="00F800D8" w:rsidP="007C156C" w:rsidR="0036535E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 xml:space="preserve">Do </w:t>
      </w:r>
      <w:proofErr w:type="spellStart"/>
      <w:r w:rsidRPr="000268DA">
        <w:rPr>
          <w:bCs/>
          <w:sz w:val="24"/>
          <w:szCs w:val="24"/>
        </w:rPr>
        <w:t>sada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nije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ostvaren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nikakv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prihod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proofErr w:type="gramStart"/>
      <w:r w:rsidRPr="000268DA">
        <w:rPr>
          <w:bCs/>
          <w:sz w:val="24"/>
          <w:szCs w:val="24"/>
        </w:rPr>
        <w:t>na</w:t>
      </w:r>
      <w:proofErr w:type="spellEnd"/>
      <w:proofErr w:type="gram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žiro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račun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stečajnog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dužnika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od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unovčenja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imovine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stečajnog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dužnika</w:t>
      </w:r>
      <w:proofErr w:type="spellEnd"/>
      <w:r w:rsidRPr="000268DA">
        <w:rPr>
          <w:bCs/>
          <w:sz w:val="24"/>
          <w:szCs w:val="24"/>
        </w:rPr>
        <w:t>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7C156C" w:rsidP="007C156C" w:rsidR="007C156C">
      <w:pPr>
        <w:ind w:left="720"/>
        <w:jc w:val="both"/>
        <w:rPr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III. RADNJE KOJE ĆE SE PODUZETI U NAREDNOM RAZDOBLJU</w:t>
      </w:r>
    </w:p>
    <w:p w:rsidRDefault="00301002" w:rsidP="007C156C" w:rsidR="00301002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Nastaviti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voditi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brigu</w:t>
      </w:r>
      <w:proofErr w:type="spellEnd"/>
      <w:r>
        <w:rPr>
          <w:bCs/>
          <w:sz w:val="24"/>
          <w:szCs w:val="24"/>
        </w:rPr>
        <w:t xml:space="preserve"> o </w:t>
      </w:r>
      <w:proofErr w:type="spellStart"/>
      <w:r>
        <w:rPr>
          <w:bCs/>
          <w:sz w:val="24"/>
          <w:szCs w:val="24"/>
        </w:rPr>
        <w:t>neunovčenim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nekretninama</w:t>
      </w:r>
      <w:proofErr w:type="spellEnd"/>
      <w:r>
        <w:rPr>
          <w:bCs/>
          <w:sz w:val="24"/>
          <w:szCs w:val="24"/>
        </w:rPr>
        <w:t xml:space="preserve"> i </w:t>
      </w:r>
      <w:proofErr w:type="spellStart"/>
      <w:r>
        <w:rPr>
          <w:bCs/>
          <w:sz w:val="24"/>
          <w:szCs w:val="24"/>
        </w:rPr>
        <w:t>nenaplaćenim</w:t>
      </w:r>
      <w:proofErr w:type="spellEnd"/>
    </w:p>
    <w:p w:rsidRDefault="00301002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potraživanjima</w:t>
      </w:r>
      <w:proofErr w:type="spellEnd"/>
      <w:proofErr w:type="gramEnd"/>
      <w:r w:rsidR="00EA29AA">
        <w:rPr>
          <w:bCs/>
          <w:sz w:val="24"/>
          <w:szCs w:val="24"/>
        </w:rPr>
        <w:t>.</w:t>
      </w:r>
    </w:p>
    <w:p w:rsidRDefault="00301002" w:rsidP="007C156C" w:rsidR="000268DA" w:rsidRPr="007C156C">
      <w:pPr>
        <w:ind w:left="72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zakonskom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roku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050E65">
        <w:rPr>
          <w:bCs/>
          <w:sz w:val="24"/>
          <w:szCs w:val="24"/>
        </w:rPr>
        <w:t>predati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050E65">
        <w:rPr>
          <w:bCs/>
          <w:sz w:val="24"/>
          <w:szCs w:val="24"/>
        </w:rPr>
        <w:t>sva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zakonom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propisana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izvješća</w:t>
      </w:r>
      <w:proofErr w:type="spellEnd"/>
      <w:r>
        <w:rPr>
          <w:bCs/>
          <w:sz w:val="24"/>
          <w:szCs w:val="24"/>
        </w:rPr>
        <w:t xml:space="preserve"> </w:t>
      </w:r>
      <w:r w:rsidR="00050E65">
        <w:rPr>
          <w:bCs/>
          <w:sz w:val="24"/>
          <w:szCs w:val="24"/>
        </w:rPr>
        <w:t xml:space="preserve">i </w:t>
      </w:r>
      <w:proofErr w:type="spellStart"/>
      <w:r>
        <w:rPr>
          <w:bCs/>
          <w:sz w:val="24"/>
          <w:szCs w:val="24"/>
        </w:rPr>
        <w:t>obrasce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nadležnim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institucijama</w:t>
      </w:r>
      <w:proofErr w:type="spellEnd"/>
      <w:r>
        <w:rPr>
          <w:bCs/>
          <w:sz w:val="24"/>
          <w:szCs w:val="24"/>
        </w:rPr>
        <w:t>.</w:t>
      </w:r>
      <w:proofErr w:type="gramEnd"/>
    </w:p>
    <w:p w:rsidRDefault="00B07E10" w:rsidP="009211F3" w:rsidR="00B07E10" w:rsidRPr="007C156C">
      <w:pPr>
        <w:jc w:val="both"/>
        <w:rPr>
          <w:bCs/>
          <w:sz w:val="24"/>
          <w:szCs w:val="24"/>
        </w:rPr>
      </w:pPr>
    </w:p>
    <w:p w:rsidRDefault="00E80116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8A5047" w:rsidRPr="007C156C">
        <w:rPr>
          <w:rFonts w:cs="Arial"/>
          <w:bCs/>
          <w:sz w:val="24"/>
          <w:szCs w:val="24"/>
          <w:lang w:val="hr-HR"/>
        </w:rPr>
        <w:t xml:space="preserve">             </w:t>
      </w:r>
      <w:r w:rsidR="00C97F8B" w:rsidRPr="007C156C">
        <w:rPr>
          <w:rFonts w:cs="Arial"/>
          <w:bCs/>
          <w:sz w:val="24"/>
          <w:szCs w:val="24"/>
          <w:lang w:val="hr-HR"/>
        </w:rPr>
        <w:t xml:space="preserve">   Stečajni upravitelj:</w:t>
      </w:r>
    </w:p>
    <w:p w:rsidRDefault="00E80116" w:rsidR="00E80116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  <w:t xml:space="preserve">    Branka </w:t>
      </w:r>
      <w:proofErr w:type="spellStart"/>
      <w:r w:rsidRPr="007C156C">
        <w:rPr>
          <w:rFonts w:cs="Arial"/>
          <w:bCs/>
          <w:sz w:val="24"/>
          <w:szCs w:val="24"/>
          <w:lang w:val="hr-HR"/>
        </w:rPr>
        <w:t>Malbašić</w:t>
      </w:r>
      <w:proofErr w:type="spellEnd"/>
    </w:p>
    <w:p w:rsidRDefault="00C97F8B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C97F8B" w:rsidP="00E80116" w:rsidR="00C97F8B" w:rsidRPr="00461CE9">
      <w:pPr>
        <w:pStyle w:val="Tijeloteksta"/>
        <w:rPr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sectPr w:rsidR="00C97F8B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5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8DA"/>
    <w:rsid w:val="00050E65"/>
    <w:rsid w:val="00066827"/>
    <w:rsid w:val="00071823"/>
    <w:rsid w:val="00073A82"/>
    <w:rsid w:val="000C1B34"/>
    <w:rsid w:val="000C47F9"/>
    <w:rsid w:val="000D57EE"/>
    <w:rsid w:val="000E564C"/>
    <w:rsid w:val="00116A07"/>
    <w:rsid w:val="00151EBA"/>
    <w:rsid w:val="001F3170"/>
    <w:rsid w:val="001F4759"/>
    <w:rsid w:val="002239C0"/>
    <w:rsid w:val="00253A03"/>
    <w:rsid w:val="002768FB"/>
    <w:rsid w:val="002854B0"/>
    <w:rsid w:val="002908C9"/>
    <w:rsid w:val="00295B51"/>
    <w:rsid w:val="002A0235"/>
    <w:rsid w:val="002B24A9"/>
    <w:rsid w:val="002E0249"/>
    <w:rsid w:val="00301002"/>
    <w:rsid w:val="00313EC2"/>
    <w:rsid w:val="0033669B"/>
    <w:rsid w:val="00351618"/>
    <w:rsid w:val="0036535E"/>
    <w:rsid w:val="00375E21"/>
    <w:rsid w:val="003A5A55"/>
    <w:rsid w:val="003C2CA1"/>
    <w:rsid w:val="003E015E"/>
    <w:rsid w:val="003E2DFB"/>
    <w:rsid w:val="00461CE9"/>
    <w:rsid w:val="00464E8E"/>
    <w:rsid w:val="00470BDC"/>
    <w:rsid w:val="004D2C06"/>
    <w:rsid w:val="004F7416"/>
    <w:rsid w:val="00517126"/>
    <w:rsid w:val="005812E7"/>
    <w:rsid w:val="005B5750"/>
    <w:rsid w:val="00606EF7"/>
    <w:rsid w:val="00615C1F"/>
    <w:rsid w:val="0063049E"/>
    <w:rsid w:val="0066786E"/>
    <w:rsid w:val="006D4628"/>
    <w:rsid w:val="006E5394"/>
    <w:rsid w:val="0073436E"/>
    <w:rsid w:val="00780238"/>
    <w:rsid w:val="007A6C57"/>
    <w:rsid w:val="007C06CA"/>
    <w:rsid w:val="007C156C"/>
    <w:rsid w:val="0080204E"/>
    <w:rsid w:val="0080212A"/>
    <w:rsid w:val="00841DAB"/>
    <w:rsid w:val="008930A5"/>
    <w:rsid w:val="008A5047"/>
    <w:rsid w:val="008A5644"/>
    <w:rsid w:val="008C7C74"/>
    <w:rsid w:val="008D6F29"/>
    <w:rsid w:val="008E1E4E"/>
    <w:rsid w:val="008E785A"/>
    <w:rsid w:val="00917A18"/>
    <w:rsid w:val="009211F3"/>
    <w:rsid w:val="00967851"/>
    <w:rsid w:val="00985FC9"/>
    <w:rsid w:val="009B5E09"/>
    <w:rsid w:val="009C4D9A"/>
    <w:rsid w:val="009E2697"/>
    <w:rsid w:val="00A719CB"/>
    <w:rsid w:val="00A8389B"/>
    <w:rsid w:val="00A95EB6"/>
    <w:rsid w:val="00A97806"/>
    <w:rsid w:val="00AC5775"/>
    <w:rsid w:val="00B0470B"/>
    <w:rsid w:val="00B07E10"/>
    <w:rsid w:val="00B26916"/>
    <w:rsid w:val="00B35A1F"/>
    <w:rsid w:val="00B44E7D"/>
    <w:rsid w:val="00B45466"/>
    <w:rsid w:val="00B80AFB"/>
    <w:rsid w:val="00BA365B"/>
    <w:rsid w:val="00BC07EC"/>
    <w:rsid w:val="00BD2B05"/>
    <w:rsid w:val="00BE0EF4"/>
    <w:rsid w:val="00BF75FA"/>
    <w:rsid w:val="00C06BD6"/>
    <w:rsid w:val="00C51711"/>
    <w:rsid w:val="00C675FD"/>
    <w:rsid w:val="00C77935"/>
    <w:rsid w:val="00C97F8B"/>
    <w:rsid w:val="00CB47DB"/>
    <w:rsid w:val="00D04B41"/>
    <w:rsid w:val="00D21A15"/>
    <w:rsid w:val="00D2410C"/>
    <w:rsid w:val="00D241CB"/>
    <w:rsid w:val="00DD4719"/>
    <w:rsid w:val="00DF1FBD"/>
    <w:rsid w:val="00E37DB2"/>
    <w:rsid w:val="00E4715D"/>
    <w:rsid w:val="00E62F67"/>
    <w:rsid w:val="00E80116"/>
    <w:rsid w:val="00EA29AA"/>
    <w:rsid w:val="00EB1C9D"/>
    <w:rsid w:val="00EC18A8"/>
    <w:rsid w:val="00EE1D13"/>
    <w:rsid w:val="00EF7050"/>
    <w:rsid w:val="00F14ED0"/>
    <w:rsid w:val="00F263DD"/>
    <w:rsid w:val="00F54183"/>
    <w:rsid w:val="00F545E3"/>
    <w:rsid w:val="00F74DA2"/>
    <w:rsid w:val="00F800D8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E2DFB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2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2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2A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2A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2A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2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2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2A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2A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2A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4</properties:Pages>
  <properties:Words>882</properties:Words>
  <properties:Characters>5242</properties:Characters>
  <properties:Lines>183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2018-04-19T11:12:00Z</dcterms:created>
  <dc:creator>Kresimir Kolonic</dc:creator>
  <cp:lastModifiedBy>Vinka Mihalinčić</cp:lastModifiedBy>
  <cp:lastPrinted>2017-09-22T09:55:00Z</cp:lastPrinted>
  <dcterms:modified xmlns:xsi="http://www.w3.org/2001/XMLSchema-instance" xsi:type="dcterms:W3CDTF">2018-04-23T09:19:00Z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St-815/2014-74 / Podnesak - Izvješće stečajnog upravitelja (Izvješće od 16.04.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