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0ea6" w14:paraId="1a70ea6" w:rsidRDefault="003422E6" w:rsidP="003422E6" w:rsidR="003422E6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22E6" w:rsidR="003422E6">
        <w:tc>
          <w:tcPr>
            <w:tcW w:type="dxa" w:w="3060"/>
            <w:hideMark/>
          </w:tcPr>
          <w:p w:rsidRDefault="003422E6" w:rsidR="003422E6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3422E6" w:rsidR="00342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3422E6" w:rsidR="003422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Zagreb, </w:t>
            </w:r>
            <w:proofErr w:type="spellStart"/>
            <w:r>
              <w:rPr>
                <w:sz w:val="24"/>
                <w:szCs w:val="24"/>
              </w:rPr>
              <w:t>Amruševa</w:t>
            </w:r>
            <w:proofErr w:type="spellEnd"/>
            <w:r>
              <w:rPr>
                <w:sz w:val="24"/>
                <w:szCs w:val="24"/>
              </w:rPr>
              <w:t xml:space="preserve"> 2/II</w:t>
            </w:r>
          </w:p>
        </w:tc>
      </w:tr>
    </w:tbl>
    <w:p w:rsidRDefault="003422E6" w:rsidP="003422E6" w:rsidR="003422E6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>
        <w:rPr>
          <w:sz w:val="24"/>
        </w:rPr>
        <w:t>8. St-</w:t>
      </w:r>
      <w:r w:rsidR="007B543B">
        <w:rPr>
          <w:sz w:val="24"/>
        </w:rPr>
        <w:t>7820</w:t>
      </w:r>
      <w:r>
        <w:rPr>
          <w:sz w:val="24"/>
        </w:rPr>
        <w:t>/2015</w:t>
      </w:r>
    </w:p>
    <w:p w:rsidRDefault="003422E6" w:rsidP="003422E6" w:rsidR="003422E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3422E6" w:rsidP="003422E6" w:rsidR="003422E6">
      <w:pPr>
        <w:ind w:hanging="2880" w:left="2880"/>
        <w:jc w:val="center"/>
        <w:rPr>
          <w:sz w:val="24"/>
          <w:szCs w:val="24"/>
        </w:rPr>
      </w:pPr>
    </w:p>
    <w:p w:rsidRDefault="003422E6" w:rsidP="003422E6" w:rsidR="003422E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422E6" w:rsidP="003422E6" w:rsidR="003422E6">
      <w:pPr>
        <w:ind w:hanging="2880" w:left="2880"/>
        <w:jc w:val="center"/>
        <w:rPr>
          <w:sz w:val="24"/>
          <w:szCs w:val="24"/>
        </w:rPr>
      </w:pPr>
    </w:p>
    <w:p w:rsidRDefault="003422E6" w:rsidP="003422E6" w:rsidR="003422E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Trgovački sud u Zagrebu, po sucu pojedincu Mariji Jurdana, u skraćenom stečajnom po</w:t>
      </w:r>
      <w:r w:rsidR="007B543B">
        <w:rPr>
          <w:sz w:val="24"/>
          <w:szCs w:val="24"/>
        </w:rPr>
        <w:t xml:space="preserve">stupku pokrenutim nad dužnikom MALONOGOMETNI KLUB "ZAGREB ZAPAD", Zagreb, </w:t>
      </w:r>
      <w:proofErr w:type="spellStart"/>
      <w:r w:rsidR="007B543B">
        <w:rPr>
          <w:sz w:val="24"/>
          <w:szCs w:val="24"/>
        </w:rPr>
        <w:t>Borčec</w:t>
      </w:r>
      <w:proofErr w:type="spellEnd"/>
      <w:r w:rsidR="007B543B">
        <w:rPr>
          <w:sz w:val="24"/>
          <w:szCs w:val="24"/>
        </w:rPr>
        <w:t xml:space="preserve"> 44, OIB: 61627653414</w:t>
      </w:r>
      <w:r w:rsidR="00E665C3">
        <w:rPr>
          <w:sz w:val="24"/>
          <w:szCs w:val="24"/>
        </w:rPr>
        <w:t>,</w:t>
      </w:r>
      <w:r>
        <w:rPr>
          <w:sz w:val="24"/>
          <w:szCs w:val="24"/>
        </w:rPr>
        <w:t xml:space="preserve"> dana 18. siječnja 2018. godine</w:t>
      </w:r>
    </w:p>
    <w:p w:rsidRDefault="003422E6" w:rsidP="003422E6" w:rsidR="003422E6">
      <w:pPr>
        <w:jc w:val="center"/>
        <w:rPr>
          <w:sz w:val="24"/>
          <w:szCs w:val="24"/>
        </w:rPr>
      </w:pPr>
    </w:p>
    <w:p w:rsidRDefault="00AC0611" w:rsidP="003422E6" w:rsidR="003422E6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</w:t>
      </w:r>
      <w:r w:rsidR="003422E6">
        <w:rPr>
          <w:sz w:val="24"/>
          <w:szCs w:val="24"/>
        </w:rPr>
        <w:t xml:space="preserve">  j e </w:t>
      </w:r>
    </w:p>
    <w:p w:rsidRDefault="003422E6" w:rsidP="003422E6" w:rsidR="003422E6">
      <w:pPr>
        <w:jc w:val="center"/>
        <w:rPr>
          <w:b/>
          <w:sz w:val="24"/>
          <w:szCs w:val="24"/>
        </w:rPr>
      </w:pPr>
    </w:p>
    <w:p w:rsidRDefault="00AC0611" w:rsidP="00AC0611" w:rsidR="00E665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 Ispravlja se rješenje Trgovačkog suda u Zagrebu broj 8 St-</w:t>
      </w:r>
      <w:r w:rsidR="00E665C3">
        <w:rPr>
          <w:sz w:val="24"/>
          <w:szCs w:val="24"/>
        </w:rPr>
        <w:t>7820</w:t>
      </w:r>
      <w:r>
        <w:rPr>
          <w:sz w:val="24"/>
          <w:szCs w:val="24"/>
        </w:rPr>
        <w:t xml:space="preserve">/2015 od </w:t>
      </w:r>
      <w:r w:rsidR="00E665C3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 w:rsidR="00E665C3">
        <w:rPr>
          <w:sz w:val="24"/>
          <w:szCs w:val="24"/>
        </w:rPr>
        <w:t>ožujka</w:t>
      </w:r>
      <w:r>
        <w:rPr>
          <w:sz w:val="24"/>
          <w:szCs w:val="24"/>
        </w:rPr>
        <w:t xml:space="preserve"> 2016. u </w:t>
      </w:r>
      <w:r w:rsidR="00E665C3">
        <w:rPr>
          <w:sz w:val="24"/>
          <w:szCs w:val="24"/>
        </w:rPr>
        <w:t>dijelu izreke</w:t>
      </w:r>
      <w:r>
        <w:rPr>
          <w:sz w:val="24"/>
          <w:szCs w:val="24"/>
        </w:rPr>
        <w:t xml:space="preserve"> pod </w:t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>. I</w:t>
      </w:r>
      <w:r w:rsidR="00E665C3">
        <w:rPr>
          <w:sz w:val="24"/>
          <w:szCs w:val="24"/>
        </w:rPr>
        <w:t xml:space="preserve">V tako </w:t>
      </w:r>
      <w:r>
        <w:rPr>
          <w:sz w:val="24"/>
          <w:szCs w:val="24"/>
        </w:rPr>
        <w:t xml:space="preserve">da </w:t>
      </w:r>
      <w:r w:rsidR="00E665C3">
        <w:rPr>
          <w:sz w:val="24"/>
          <w:szCs w:val="24"/>
        </w:rPr>
        <w:t>umjesto riječi "iz sudskog registra" ispravno treba stajati:</w:t>
      </w:r>
    </w:p>
    <w:p w:rsidRDefault="00E665C3" w:rsidP="00E665C3" w:rsidR="00AC06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"iz registra udruga".</w:t>
      </w:r>
    </w:p>
    <w:p w:rsidRDefault="00AC0611" w:rsidP="00AC0611" w:rsidR="00AC06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II U ostalom dijelu rješenje ostaje neizmijenjeno.</w:t>
      </w:r>
    </w:p>
    <w:p w:rsidRDefault="003422E6" w:rsidP="003422E6" w:rsidR="003422E6">
      <w:pPr>
        <w:jc w:val="center"/>
        <w:rPr>
          <w:sz w:val="24"/>
          <w:szCs w:val="24"/>
        </w:rPr>
      </w:pPr>
    </w:p>
    <w:p w:rsidRDefault="003422E6" w:rsidP="003422E6" w:rsidR="003422E6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3422E6" w:rsidP="003422E6" w:rsidR="003422E6">
      <w:pPr>
        <w:jc w:val="center"/>
        <w:rPr>
          <w:sz w:val="24"/>
          <w:szCs w:val="24"/>
        </w:rPr>
      </w:pPr>
    </w:p>
    <w:p w:rsidRDefault="00AC0611" w:rsidP="00AC0611" w:rsidR="00AC0611">
      <w:pPr>
        <w:rPr>
          <w:sz w:val="24"/>
          <w:szCs w:val="24"/>
        </w:rPr>
      </w:pPr>
      <w:r>
        <w:rPr>
          <w:sz w:val="24"/>
          <w:szCs w:val="24"/>
        </w:rPr>
        <w:tab/>
        <w:t>Prilikom prijepisa omaškom</w:t>
      </w:r>
      <w:r w:rsidR="00E665C3">
        <w:rPr>
          <w:sz w:val="24"/>
          <w:szCs w:val="24"/>
        </w:rPr>
        <w:t xml:space="preserve"> u pisanju navedeno je da će se dužnik brisati iz sudskog registra umjesto iz registra udruga. </w:t>
      </w:r>
    </w:p>
    <w:p w:rsidRDefault="00AC0611" w:rsidP="00AC0611" w:rsidR="00AC0611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Kako se radi o </w:t>
      </w:r>
      <w:r w:rsidR="00E665C3">
        <w:rPr>
          <w:sz w:val="24"/>
          <w:szCs w:val="24"/>
        </w:rPr>
        <w:t xml:space="preserve">očitoj </w:t>
      </w:r>
      <w:r>
        <w:rPr>
          <w:sz w:val="24"/>
          <w:szCs w:val="24"/>
        </w:rPr>
        <w:t>grešci u pisanju temeljem odredbe čl.342 ZPP-a riješeno je kao u izreci.</w:t>
      </w:r>
    </w:p>
    <w:p w:rsidRDefault="00AC0611" w:rsidP="00AC0611" w:rsidR="00AC0611">
      <w:pPr>
        <w:rPr>
          <w:sz w:val="24"/>
          <w:szCs w:val="24"/>
        </w:rPr>
      </w:pPr>
    </w:p>
    <w:p w:rsidRDefault="00AC0611" w:rsidP="00AC0611" w:rsidR="00AC0611">
      <w:pPr>
        <w:rPr>
          <w:sz w:val="24"/>
          <w:szCs w:val="24"/>
        </w:rPr>
      </w:pPr>
    </w:p>
    <w:p w:rsidRDefault="00AC0611" w:rsidP="003422E6" w:rsidR="003422E6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18</w:t>
      </w:r>
      <w:r w:rsidR="003422E6">
        <w:rPr>
          <w:sz w:val="24"/>
          <w:szCs w:val="24"/>
        </w:rPr>
        <w:t xml:space="preserve">. </w:t>
      </w:r>
      <w:r>
        <w:rPr>
          <w:sz w:val="24"/>
          <w:szCs w:val="24"/>
        </w:rPr>
        <w:t>siječnja 2018</w:t>
      </w:r>
      <w:r w:rsidR="003422E6">
        <w:rPr>
          <w:sz w:val="24"/>
          <w:szCs w:val="24"/>
        </w:rPr>
        <w:t>.</w:t>
      </w:r>
    </w:p>
    <w:p w:rsidRDefault="00AC0611" w:rsidP="003422E6" w:rsidR="00AC0611">
      <w:pPr>
        <w:jc w:val="center"/>
        <w:rPr>
          <w:sz w:val="24"/>
          <w:szCs w:val="24"/>
        </w:rPr>
      </w:pPr>
    </w:p>
    <w:p w:rsidRDefault="00AC0611" w:rsidP="003422E6" w:rsidR="00AC0611">
      <w:pPr>
        <w:jc w:val="center"/>
        <w:rPr>
          <w:sz w:val="24"/>
          <w:szCs w:val="24"/>
        </w:rPr>
      </w:pPr>
    </w:p>
    <w:p w:rsidRDefault="003422E6" w:rsidP="003422E6" w:rsidR="003422E6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Sudac</w:t>
      </w:r>
      <w:r w:rsidR="00AC0611">
        <w:rPr>
          <w:sz w:val="24"/>
          <w:szCs w:val="24"/>
        </w:rPr>
        <w:t xml:space="preserve">: </w:t>
      </w:r>
    </w:p>
    <w:p w:rsidRDefault="0057387B" w:rsidP="0057387B" w:rsidR="003422E6">
      <w:pPr>
        <w:ind w:left="708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Marija </w:t>
      </w:r>
      <w:r w:rsidR="003422E6">
        <w:rPr>
          <w:sz w:val="24"/>
          <w:szCs w:val="24"/>
        </w:rPr>
        <w:t>Jurdana</w:t>
      </w:r>
      <w:r>
        <w:rPr>
          <w:sz w:val="24"/>
          <w:szCs w:val="24"/>
        </w:rPr>
        <w:t>, v.r.</w:t>
      </w:r>
    </w:p>
    <w:p w:rsidRDefault="0057387B" w:rsidP="003422E6" w:rsidR="0057387B">
      <w:pPr>
        <w:ind w:left="7080"/>
        <w:jc w:val="both"/>
        <w:rPr>
          <w:sz w:val="24"/>
          <w:szCs w:val="24"/>
        </w:rPr>
      </w:pPr>
    </w:p>
    <w:p w:rsidRDefault="0057387B" w:rsidP="003422E6" w:rsidR="0057387B">
      <w:pPr>
        <w:ind w:left="70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</w:p>
    <w:p w:rsidRDefault="0057387B" w:rsidP="003422E6" w:rsidR="0057387B">
      <w:pPr>
        <w:ind w:left="70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Danijela </w:t>
      </w:r>
      <w:proofErr w:type="spellStart"/>
      <w:r>
        <w:rPr>
          <w:sz w:val="24"/>
          <w:szCs w:val="24"/>
        </w:rPr>
        <w:t>Draksler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Ivaci</w:t>
      </w:r>
      <w:proofErr w:type="spellEnd"/>
    </w:p>
    <w:p w:rsidRDefault="003422E6" w:rsidP="003422E6" w:rsidR="003422E6">
      <w:pPr>
        <w:ind w:firstLine="708" w:left="6372"/>
        <w:jc w:val="right"/>
        <w:rPr>
          <w:sz w:val="24"/>
          <w:szCs w:val="24"/>
        </w:rPr>
      </w:pPr>
    </w:p>
    <w:p w:rsidRDefault="00AC0611" w:rsidP="003422E6" w:rsidR="00AC0611">
      <w:pPr>
        <w:ind w:firstLine="708" w:left="6372"/>
        <w:jc w:val="right"/>
        <w:rPr>
          <w:sz w:val="24"/>
          <w:szCs w:val="24"/>
        </w:rPr>
      </w:pPr>
    </w:p>
    <w:p w:rsidRDefault="00AC0611" w:rsidP="00AC0611" w:rsidR="00AC0611" w:rsidRPr="009D697C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9D697C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AC0611" w:rsidP="00AC0611" w:rsidR="00AC0611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9D697C">
        <w:rPr>
          <w:rFonts w:cstheme="majorBidi" w:hAnsiTheme="majorBidi" w:asciiTheme="majorBidi"/>
          <w:iCs/>
          <w:sz w:val="24"/>
          <w:szCs w:val="24"/>
        </w:rPr>
        <w:t>Protiv ovog rješenja dopuštena je žalba u roku 8 (osam) dana od primitka rješenja. Žalba se podnosi ovom sudu u 3 (tri) primjerka, a o žalbi odlučuje Visoki trgovački sudu Republike Hrvatske.</w:t>
      </w:r>
    </w:p>
    <w:p w:rsidRDefault="00AC0611" w:rsidP="00AC0611" w:rsidR="00AC0611">
      <w:pPr>
        <w:jc w:val="both"/>
        <w:rPr>
          <w:rFonts w:cstheme="majorBidi" w:hAnsiTheme="majorBidi" w:asciiTheme="majorBidi"/>
          <w:iCs/>
          <w:sz w:val="24"/>
          <w:szCs w:val="24"/>
        </w:rPr>
      </w:pPr>
    </w:p>
    <w:p w:rsidRDefault="00E665C3" w:rsidP="0057387B" w:rsidR="00E665C3" w:rsidRPr="0057387B">
      <w:pPr>
        <w:overflowPunct/>
        <w:autoSpaceDE/>
        <w:autoSpaceDN/>
        <w:adjustRightInd/>
        <w:ind w:right="-1058"/>
        <w:rPr>
          <w:rFonts w:cstheme="majorBidi" w:hAnsiTheme="majorBidi" w:asciiTheme="majorBidi"/>
          <w:sz w:val="24"/>
          <w:szCs w:val="24"/>
        </w:rPr>
      </w:pPr>
    </w:p>
    <w:sectPr w:rsidR="00E665C3" w:rsidRPr="005738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A92141"/>
    <w:multiLevelType w:val="hybridMultilevel"/>
    <w:tmpl w:val="7FA8F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22E6"/>
    <w:rsid w:val="003422E6"/>
    <w:rsid w:val="0057387B"/>
    <w:rsid w:val="007B543B"/>
    <w:rsid w:val="00844A74"/>
    <w:rsid w:val="008B2D79"/>
    <w:rsid w:val="00AC0611"/>
    <w:rsid w:val="00D8622D"/>
    <w:rsid w:val="00E05E6D"/>
    <w:rsid w:val="00E665C3"/>
    <w:rsid w:val="00F867E4"/>
    <w:rsid w:val="00F9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2E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422E6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3422E6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22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22E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C0611"/>
    <w:pPr>
      <w:ind w:left="720"/>
      <w:contextualSpacing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5738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38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38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38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38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2E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422E6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3422E6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22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22E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C0611"/>
    <w:pPr>
      <w:ind w:left="720"/>
      <w:contextualSpacing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5738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38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38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38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38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624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7820</izvorni_sadrzaj>
    <derivirana_varijabla naziv="DomainObject.Predmet.Broj_1">7820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ožujka 2016.</izvorni_sadrzaj>
    <derivirana_varijabla naziv="DomainObject.Predmet.DatumRjesavanja_1">16.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St-7820/2015</izvorni_sadrzaj>
    <derivirana_varijabla naziv="DomainObject.Predmet.OznakaBroj_1">St-7820/2015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28533028673</izvorni_sadrzaj>
    <derivirana_varijabla naziv="DomainObject.Predmet.PredmetRijesio.Oib_1">28533028673</derivirana_varijabla>
  </DomainObject.Predmet.PredmetRijesio.Oib>
  <DomainObject.Predmet.PredmetRijesio.Prezime>
    <izvorni_sadrzaj>Jurdana</izvorni_sadrzaj>
    <derivirana_varijabla naziv="DomainObject.Predmet.PredmetRijesio.Prezime_1">Jurdana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Malonogometni klub ZAGREB-ZAPAD zastupanog po punomoćniku Zoran Milić; Zoran Dodig; Suzana Medvedec; Zoran Radulović; Josip Burek</izvorni_sadrzaj>
    <derivirana_varijabla naziv="DomainObject.Predmet.ProtustrankaFormated_1">  Malonogometni klub ZAGREB-ZAPAD zastupanog po punomoćniku Zoran Milić; Zoran Dodig; Suzana Medvedec; Zoran Radulović; Josip Burek</derivirana_varijabla>
  </DomainObject.Predmet.ProtustrankaFormated>
  <DomainObject.Predmet.ProtustrankaFormatedOIB>
    <izvorni_sadrzaj>  Malonogometni klub ZAGREB-ZAPAD, OIB 61627653414 zastupanog po punomoćniku Zoran Milić; Zoran Dodig; Suzana Medvedec; Zoran Radulović; Josip Burek</izvorni_sadrzaj>
    <derivirana_varijabla naziv="DomainObject.Predmet.ProtustrankaFormatedOIB_1">  Malonogometni klub ZAGREB-ZAPAD, OIB 61627653414 zastupanog po punomoćniku Zoran Milić; Zoran Dodig; Suzana Medvedec; Zoran Radulović; Josip Burek</derivirana_varijabla>
  </DomainObject.Predmet.ProtustrankaFormatedOIB>
  <DomainObject.Predmet.ProtustrankaFormatedWithAdress>
    <izvorni_sadrzaj> Malonogometni klub ZAGREB-ZAPAD, Borčec 44, 10000 Zagreb zastupanog po punomoćniku Zoran Milić; Zoran Dodig; Suzana Medvedec; Zoran Radulović; Josip Burek</izvorni_sadrzaj>
    <derivirana_varijabla naziv="DomainObject.Predmet.ProtustrankaFormatedWithAdress_1"> Malonogometni klub ZAGREB-ZAPAD, Borčec 44, 10000 Zagreb zastupanog po punomoćniku Zoran Milić; Zoran Dodig; Suzana Medvedec; Zoran Radulović; Josip Burek</derivirana_varijabla>
  </DomainObject.Predmet.ProtustrankaFormatedWithAdress>
  <DomainObject.Predmet.ProtustrankaFormatedWithAdressOIB>
    <izvorni_sadrzaj> Malonogometni klub ZAGREB-ZAPAD, OIB 61627653414, Borčec 44, 10000 Zagreb zastupanog po punomoćniku Zoran Milić; Zoran Dodig; Suzana Medvedec; Zoran Radulović; Josip Burek</izvorni_sadrzaj>
    <derivirana_varijabla naziv="DomainObject.Predmet.ProtustrankaFormatedWithAdressOIB_1"> Malonogometni klub ZAGREB-ZAPAD, OIB 61627653414, Borčec 44, 10000 Zagreb zastupanog po punomoćniku Zoran Milić; Zoran Dodig; Suzana Medvedec; Zoran Radulović; Josip Burek</derivirana_varijabla>
  </DomainObject.Predmet.ProtustrankaFormatedWithAdressOIB>
  <DomainObject.Predmet.ProtustrankaWithAdress>
    <izvorni_sadrzaj>Malonogometni klub ZAGREB-ZAPAD Borčec 44, 10000 Zagreb</izvorni_sadrzaj>
    <derivirana_varijabla naziv="DomainObject.Predmet.ProtustrankaWithAdress_1">Malonogometni klub ZAGREB-ZAPAD Borčec 44, 10000 Zagreb</derivirana_varijabla>
  </DomainObject.Predmet.ProtustrankaWithAdress>
  <DomainObject.Predmet.ProtustrankaWithAdressOIB>
    <izvorni_sadrzaj>Malonogometni klub ZAGREB-ZAPAD, OIB 61627653414, Borčec 44, 10000 Zagreb</izvorni_sadrzaj>
    <derivirana_varijabla naziv="DomainObject.Predmet.ProtustrankaWithAdressOIB_1">Malonogometni klub ZAGREB-ZAPAD, OIB 61627653414, Borčec 44, 10000 Zagreb</derivirana_varijabla>
  </DomainObject.Predmet.ProtustrankaWithAdressOIB>
  <DomainObject.Predmet.ProtustrankaNazivFormated>
    <izvorni_sadrzaj>Malonogometni klub ZAGREB-ZAPAD</izvorni_sadrzaj>
    <derivirana_varijabla naziv="DomainObject.Predmet.ProtustrankaNazivFormated_1">Malonogometni klub ZAGREB-ZAPAD</derivirana_varijabla>
  </DomainObject.Predmet.ProtustrankaNazivFormated>
  <DomainObject.Predmet.ProtustrankaNazivFormatedOIB>
    <izvorni_sadrzaj>Malonogometni klub ZAGREB-ZAPAD, OIB 61627653414</izvorni_sadrzaj>
    <derivirana_varijabla naziv="DomainObject.Predmet.ProtustrankaNazivFormatedOIB_1">Malonogometni klub ZAGREB-ZAPAD, OIB 61627653414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8. -  M. Jurdana</izvorni_sadrzaj>
    <derivirana_varijabla naziv="DomainObject.Predmet.Referada.Naziv_1"> 8. -  M. Jurdana</derivirana_varijabla>
  </DomainObject.Predmet.Referada.Naziv>
  <DomainObject.Predmet.Referada.Oznaka>
    <izvorni_sadrzaj>8.</izvorni_sadrzaj>
    <derivirana_varijabla naziv="DomainObject.Predmet.Referada.Oznaka_1">8.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8. -  M. Jurdana</izvorni_sadrzaj>
    <derivirana_varijabla naziv="DomainObject.Predmet.TrenutnaLokacijaSpisa.Naziv_1"> 8. - 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Draksler Ivaci</izvorni_sadrzaj>
    <derivirana_varijabla naziv="DomainObject.Predmet.Zapisnicar_1">Danijela Draksler Ivaci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Malonogometni klub ZAGREB-ZAPAD zastupanog po punomoćniku Zoran Milić; Zoran Dodig; Suzana Medvedec; Zoran Radulović; Josip Burek</item>
    </izvorni_sadrzaj>
    <derivirana_varijabla naziv="DomainObject.Predmet.ProtuStrankaListFormated_1">
      <item>Malonogometni klub ZAGREB-ZAPAD zastupanog po punomoćniku Zoran Milić; Zoran Dodig; Suzana Medvedec; Zoran Radulović; Josip Burek</item>
    </derivirana_varijabla>
  </DomainObject.Predmet.ProtuStrankaListFormated>
  <DomainObject.Predmet.ProtuStrankaListFormatedOIB>
    <izvorni_sadrzaj>
      <item>Malonogometni klub ZAGREB-ZAPAD, OIB 61627653414 zastupanog po punomoćniku Zoran Milić; Zoran Dodig; Suzana Medvedec; Zoran Radulović; Josip Burek</item>
    </izvorni_sadrzaj>
    <derivirana_varijabla naziv="DomainObject.Predmet.ProtuStrankaListFormatedOIB_1">
      <item>Malonogometni klub ZAGREB-ZAPAD, OIB 61627653414 zastupanog po punomoćniku Zoran Milić; Zoran Dodig; Suzana Medvedec; Zoran Radulović; Josip Burek</item>
    </derivirana_varijabla>
  </DomainObject.Predmet.ProtuStrankaListFormatedOIB>
  <DomainObject.Predmet.ProtuStrankaListFormatedWithAdress>
    <izvorni_sadrzaj>
      <item>Malonogometni klub ZAGREB-ZAPAD, Borčec 44, 10000 Zagreb zastupanog po punomoćniku Zoran Milić; Zoran Dodig; Suzana Medvedec; Zoran Radulović; Josip Burek</item>
    </izvorni_sadrzaj>
    <derivirana_varijabla naziv="DomainObject.Predmet.ProtuStrankaListFormatedWithAdress_1">
      <item>Malonogometni klub ZAGREB-ZAPAD, Borčec 44, 10000 Zagreb zastupanog po punomoćniku Zoran Milić; Zoran Dodig; Suzana Medvedec; Zoran Radulović; Josip Burek</item>
    </derivirana_varijabla>
  </DomainObject.Predmet.ProtuStrankaListFormatedWithAdress>
  <DomainObject.Predmet.ProtuStrankaListFormatedWithAdressOIB>
    <izvorni_sadrzaj>
      <item>Malonogometni klub ZAGREB-ZAPAD, OIB 61627653414, Borčec 44, 10000 Zagreb zastupanog po punomoćniku Zoran Milić; Zoran Dodig; Suzana Medvedec; Zoran Radulović; Josip Burek</item>
    </izvorni_sadrzaj>
    <derivirana_varijabla naziv="DomainObject.Predmet.ProtuStrankaListFormatedWithAdressOIB_1">
      <item>Malonogometni klub ZAGREB-ZAPAD, OIB 61627653414, Borčec 44, 10000 Zagreb zastupanog po punomoćniku Zoran Milić; Zoran Dodig; Suzana Medvedec; Zoran Radulović; Josip Burek</item>
    </derivirana_varijabla>
  </DomainObject.Predmet.ProtuStrankaListFormatedWithAdressOIB>
  <DomainObject.Predmet.ProtuStrankaListNazivFormated>
    <izvorni_sadrzaj>
      <item>Malonogometni klub ZAGREB-ZAPAD</item>
    </izvorni_sadrzaj>
    <derivirana_varijabla naziv="DomainObject.Predmet.ProtuStrankaListNazivFormated_1">
      <item>Malonogometni klub ZAGREB-ZAPAD</item>
    </derivirana_varijabla>
  </DomainObject.Predmet.ProtuStrankaListNazivFormated>
  <DomainObject.Predmet.ProtuStrankaListNazivFormatedOIB>
    <izvorni_sadrzaj>
      <item>Malonogometni klub ZAGREB-ZAPAD, OIB 61627653414</item>
    </izvorni_sadrzaj>
    <derivirana_varijabla naziv="DomainObject.Predmet.ProtuStrankaListNazivFormatedOIB_1">
      <item>Malonogometni klub ZAGREB-ZAPAD, OIB 61627653414</item>
    </derivirana_varijabla>
  </DomainObject.Predmet.ProtuStrankaListNazivFormatedOIB>
  <DomainObject.Predmet.OstaliListFormated>
    <izvorni_sadrzaj>
      <item>Zoran Milić punomoćnik sudionika u postupku Malonogometni klub ZAGREB-ZAPAD</item>
      <item>Zoran Dodig punomoćnik sudionika u postupku Malonogometni klub ZAGREB-ZAPAD</item>
      <item>Suzana Medvedec punomoćnik sudionika u postupku Malonogometni klub ZAGREB-ZAPAD</item>
      <item>Zoran Radulović punomoćnik sudionika u postupku Malonogometni klub ZAGREB-ZAPAD</item>
      <item>Josip Burek punomoćnik sudionika u postupku Malonogometni klub ZAGREB-ZAPAD</item>
    </izvorni_sadrzaj>
    <derivirana_varijabla naziv="DomainObject.Predmet.OstaliListFormated_1">
      <item>Zoran Milić punomoćnik sudionika u postupku Malonogometni klub ZAGREB-ZAPAD</item>
      <item>Zoran Dodig punomoćnik sudionika u postupku Malonogometni klub ZAGREB-ZAPAD</item>
      <item>Suzana Medvedec punomoćnik sudionika u postupku Malonogometni klub ZAGREB-ZAPAD</item>
      <item>Zoran Radulović punomoćnik sudionika u postupku Malonogometni klub ZAGREB-ZAPAD</item>
      <item>Josip Burek punomoćnik sudionika u postupku Malonogometni klub ZAGREB-ZAPAD</item>
    </derivirana_varijabla>
  </DomainObject.Predmet.OstaliListFormated>
  <DomainObject.Predmet.OstaliListFormatedOIB>
    <izvorni_sadrzaj>
      <item>Zoran Milić punomoćnik sudionika u postupku Malonogometni klub ZAGREB-ZAPAD</item>
      <item>Zoran Dodig punomoćnik sudionika u postupku Malonogometni klub ZAGREB-ZAPAD</item>
      <item>Suzana Medvedec punomoćnik sudionika u postupku Malonogometni klub ZAGREB-ZAPAD</item>
      <item>Zoran Radulović punomoćnik sudionika u postupku Malonogometni klub ZAGREB-ZAPAD</item>
      <item>Josip Burek punomoćnik sudionika u postupku Malonogometni klub ZAGREB-ZAPAD</item>
    </izvorni_sadrzaj>
    <derivirana_varijabla naziv="DomainObject.Predmet.OstaliListFormatedOIB_1">
      <item>Zoran Milić punomoćnik sudionika u postupku Malonogometni klub ZAGREB-ZAPAD</item>
      <item>Zoran Dodig punomoćnik sudionika u postupku Malonogometni klub ZAGREB-ZAPAD</item>
      <item>Suzana Medvedec punomoćnik sudionika u postupku Malonogometni klub ZAGREB-ZAPAD</item>
      <item>Zoran Radulović punomoćnik sudionika u postupku Malonogometni klub ZAGREB-ZAPAD</item>
      <item>Josip Burek punomoćnik sudionika u postupku Malonogometni klub ZAGREB-ZAPAD</item>
    </derivirana_varijabla>
  </DomainObject.Predmet.OstaliListFormatedOIB>
  <DomainObject.Predmet.OstaliListFormatedWithAdress>
    <izvorni_sadrzaj>
      <item>Zoran Milić punomoćnik sudionika u postupku Malonogometni klub ZAGREB-ZAPAD</item>
      <item>Zoran Dodig punomoćnik sudionika u postupku Malonogometni klub ZAGREB-ZAPAD</item>
      <item>Suzana Medvedec punomoćnik sudionika u postupku Malonogometni klub ZAGREB-ZAPAD</item>
      <item>Zoran Radulović punomoćnik sudionika u postupku Malonogometni klub ZAGREB-ZAPAD</item>
      <item>Josip Burek punomoćnik sudionika u postupku Malonogometni klub ZAGREB-ZAPAD</item>
    </izvorni_sadrzaj>
    <derivirana_varijabla naziv="DomainObject.Predmet.OstaliListFormatedWithAdress_1">
      <item>Zoran Milić punomoćnik sudionika u postupku Malonogometni klub ZAGREB-ZAPAD</item>
      <item>Zoran Dodig punomoćnik sudionika u postupku Malonogometni klub ZAGREB-ZAPAD</item>
      <item>Suzana Medvedec punomoćnik sudionika u postupku Malonogometni klub ZAGREB-ZAPAD</item>
      <item>Zoran Radulović punomoćnik sudionika u postupku Malonogometni klub ZAGREB-ZAPAD</item>
      <item>Josip Burek punomoćnik sudionika u postupku Malonogometni klub ZAGREB-ZAPAD</item>
    </derivirana_varijabla>
  </DomainObject.Predmet.OstaliListFormatedWithAdress>
  <DomainObject.Predmet.OstaliListFormatedWithAdressOIB>
    <izvorni_sadrzaj>
      <item>Zoran Milić punomoćnik sudionika u postupku Malonogometni klub ZAGREB-ZAPAD</item>
      <item>Zoran Dodig punomoćnik sudionika u postupku Malonogometni klub ZAGREB-ZAPAD</item>
      <item>Suzana Medvedec punomoćnik sudionika u postupku Malonogometni klub ZAGREB-ZAPAD</item>
      <item>Zoran Radulović punomoćnik sudionika u postupku Malonogometni klub ZAGREB-ZAPAD</item>
      <item>Josip Burek punomoćnik sudionika u postupku Malonogometni klub ZAGREB-ZAPAD</item>
    </izvorni_sadrzaj>
    <derivirana_varijabla naziv="DomainObject.Predmet.OstaliListFormatedWithAdressOIB_1">
      <item>Zoran Milić punomoćnik sudionika u postupku Malonogometni klub ZAGREB-ZAPAD</item>
      <item>Zoran Dodig punomoćnik sudionika u postupku Malonogometni klub ZAGREB-ZAPAD</item>
      <item>Suzana Medvedec punomoćnik sudionika u postupku Malonogometni klub ZAGREB-ZAPAD</item>
      <item>Zoran Radulović punomoćnik sudionika u postupku Malonogometni klub ZAGREB-ZAPAD</item>
      <item>Josip Burek punomoćnik sudionika u postupku Malonogometni klub ZAGREB-ZAPAD</item>
    </derivirana_varijabla>
  </DomainObject.Predmet.OstaliListFormatedWithAdressOIB>
  <DomainObject.Predmet.OstaliListNazivFormated>
    <izvorni_sadrzaj>
      <item>Zoran Milić</item>
      <item>Zoran Dodig</item>
      <item>Suzana Medvedec</item>
      <item>Zoran Radulović</item>
      <item>Josip Burek</item>
    </izvorni_sadrzaj>
    <derivirana_varijabla naziv="DomainObject.Predmet.OstaliListNazivFormated_1">
      <item>Zoran Milić</item>
      <item>Zoran Dodig</item>
      <item>Suzana Medvedec</item>
      <item>Zoran Radulović</item>
      <item>Josip Burek</item>
    </derivirana_varijabla>
  </DomainObject.Predmet.OstaliListNazivFormated>
  <DomainObject.Predmet.OstaliListNazivFormatedOIB>
    <izvorni_sadrzaj>
      <item>Zoran Milić</item>
      <item>Zoran Dodig</item>
      <item>Suzana Medvedec</item>
      <item>Zoran Radulović</item>
      <item>Josip Burek</item>
    </izvorni_sadrzaj>
    <derivirana_varijabla naziv="DomainObject.Predmet.OstaliListNazivFormatedOIB_1">
      <item>Zoran Milić</item>
      <item>Zoran Dodig</item>
      <item>Suzana Medvedec</item>
      <item>Zoran Radulović</item>
      <item>Josip Burek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Malonogometni klub ZAGREB-ZAPAD</izvorni_sadrzaj>
    <derivirana_varijabla naziv="DomainObject.Predmet.ProtustrankaIDrugi_1">Malonogometni klub ZAGREB-ZAPAD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Malonogometni klub ZAGREB-ZAPAD, OIB 61627653414, Borčec 44, 10000 Zagreb</izvorni_sadrzaj>
    <derivirana_varijabla naziv="DomainObject.Predmet.ProtustrankaIDrugiAdressOIB_1">Malonogometni klub ZAGREB-ZAPAD, OIB 61627653414, Borčec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ožujka 2016.</izvorni_sadrzaj>
    <derivirana_varijabla naziv="DomainObject.Predmet.OdlukaRjesenje.DatumDonosenjaOdluke_1">8. ožujka 2016.</derivirana_varijabla>
  </DomainObject.Predmet.OdlukaRjesenje.DatumDonosenjaOdluke>
  <DomainObject.Predmet.OdlukaRjesenje.DatumPravomocnosti>
    <izvorni_sadrzaj>26. travnja 2016.</izvorni_sadrzaj>
    <derivirana_varijabla naziv="DomainObject.Predmet.OdlukaRjesenje.DatumPravomocnosti_1">26. travnja 2016.</derivirana_varijabla>
  </DomainObject.Predmet.OdlukaRjesenje.DatumPravomocnosti>
  <DomainObject.Predmet.OdlukaRjesenje.Oznaka>
    <izvorni_sadrzaj>St-7820/2015-6</izvorni_sadrzaj>
    <derivirana_varijabla naziv="DomainObject.Predmet.OdlukaRjesenje.Oznaka_1">St-7820/2015-6</derivirana_varijabla>
  </DomainObject.Predmet.OdlukaRjesenje.Oznaka>
  <DomainObject.Predmet.SudioniciListNaziv>
    <izvorni_sadrzaj>
      <item>FINA Regionalni centar Zagreb</item>
      <item>Malonogometni klub ZAGREB-ZAPAD</item>
      <item>Zoran Milić</item>
      <item>Zoran Dodig</item>
      <item>Suzana Medvedec</item>
      <item>Zoran Radulović</item>
      <item>Josip Burek</item>
    </izvorni_sadrzaj>
    <derivirana_varijabla naziv="DomainObject.Predmet.SudioniciListNaziv_1">
      <item>FINA Regionalni centar Zagreb</item>
      <item>Malonogometni klub ZAGREB-ZAPAD</item>
      <item>Zoran Milić</item>
      <item>Zoran Dodig</item>
      <item>Suzana Medvedec</item>
      <item>Zoran Radulović</item>
      <item>Josip Burek</item>
    </derivirana_varijabla>
  </DomainObject.Predmet.SudioniciListNaziv>
  <DomainObject.Predmet.SudioniciListAdressOIB>
    <izvorni_sadrzaj>
      <item>FINA Regionalni centar Zagreb, OIB 85821130368, Trg svibanjskih žrtava 1995. 1,10000 Zagreb</item>
      <item>Malonogometni klub ZAGREB-ZAPAD, OIB 61627653414, Borčec 44,10000 Zagreb</item>
      <item>Zoran Milić</item>
      <item>Zoran Dodig</item>
      <item>Suzana Medvedec</item>
      <item>Zoran Radulović</item>
      <item>Josip Burek</item>
    </izvorni_sadrzaj>
    <derivirana_varijabla naziv="DomainObject.Predmet.SudioniciListAdressOIB_1">
      <item>FINA Regionalni centar Zagreb, OIB 85821130368, Trg svibanjskih žrtava 1995. 1,10000 Zagreb</item>
      <item>Malonogometni klub ZAGREB-ZAPAD, OIB 61627653414, Borčec 44,10000 Zagreb</item>
      <item>Zoran Milić</item>
      <item>Zoran Dodig</item>
      <item>Suzana Medvedec</item>
      <item>Zoran Radulović</item>
      <item>Josip Burek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61627653414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61627653414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203</properties:Words>
  <properties:Characters>967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2018-01-18T13:56:00Z</dcterms:created>
  <dc:creator>Nikolina Krunić</dc:creator>
  <cp:lastModifiedBy>Nikolina Krunić</cp:lastModifiedBy>
  <cp:lastPrinted>2018-01-18T13:58:00Z</cp:lastPrinted>
  <dcterms:modified xmlns:xsi="http://www.w3.org/2001/XMLSchema-instance" xsi:type="dcterms:W3CDTF">2018-01-18T13:58:00Z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