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9a52" w14:paraId="cf99a52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977D9C">
        <w:t>6634/2016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977D9C" w:rsidP="00977D9C" w:rsidR="00977D9C">
      <w:pPr>
        <w:jc w:val="both"/>
      </w:pPr>
      <w:r w:rsidRPr="00A927B8">
        <w:t xml:space="preserve">Trgovački sud u Zagrebu, po sucu Maji Jurovicki, u stečajnom postupku u povodu prijedloga predlagatelja FINANCIJSKE AGENCIJE, Zagreb, Ulica grada Vukovara 70, OIB: 85821130368, za otvaranje stečajnog postupka nad dužnikom ADAPTA-MAR j.d.o.o. OIB: 67367932694 Zagreb, </w:t>
      </w:r>
      <w:proofErr w:type="spellStart"/>
      <w:r w:rsidRPr="00A927B8">
        <w:t>Vajdin</w:t>
      </w:r>
      <w:proofErr w:type="spellEnd"/>
      <w:r w:rsidRPr="00A927B8">
        <w:t xml:space="preserve"> vijenac 20</w:t>
      </w:r>
      <w:r>
        <w:t xml:space="preserve">, </w:t>
      </w:r>
      <w:r w:rsidRPr="001C38BA">
        <w:t xml:space="preserve">dana </w:t>
      </w:r>
      <w:r>
        <w:t>27. ožujka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3F661B" w:rsidR="00660180">
      <w:pPr>
        <w:jc w:val="both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977D9C">
        <w:t>6634/2016</w:t>
      </w:r>
      <w:r w:rsidR="000F7FBE">
        <w:t xml:space="preserve"> </w:t>
      </w:r>
      <w:r w:rsidR="007264ED">
        <w:t xml:space="preserve">od </w:t>
      </w:r>
      <w:r w:rsidR="00977D9C">
        <w:t>26.ožujka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77D9C">
        <w:t>II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 xml:space="preserve">,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977D9C">
        <w:t xml:space="preserve">Ivan Čulić OIB: 28643153330 iz Križevaca, Trg Josipa </w:t>
      </w:r>
      <w:proofErr w:type="spellStart"/>
      <w:r w:rsidR="00977D9C">
        <w:t>Jurja</w:t>
      </w:r>
      <w:proofErr w:type="spellEnd"/>
      <w:r w:rsidR="00977D9C">
        <w:t xml:space="preserve"> </w:t>
      </w:r>
      <w:proofErr w:type="spellStart"/>
      <w:r w:rsidR="00977D9C">
        <w:t>Srossmayera</w:t>
      </w:r>
      <w:proofErr w:type="spellEnd"/>
      <w:r w:rsidR="00977D9C">
        <w:t xml:space="preserve"> 25</w:t>
      </w:r>
      <w:r w:rsidR="00421DD4">
        <w:t>" ima ispravno pisati "</w:t>
      </w:r>
      <w:r w:rsidR="00977D9C">
        <w:t xml:space="preserve"> Ivan Čulić, OIB: 28643153330 iz Osijeka, Sljemenska </w:t>
      </w:r>
      <w:r w:rsidR="007F4FAF">
        <w:t>U</w:t>
      </w:r>
      <w:r w:rsidR="00977D9C">
        <w:t>lica 44."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615958" w:rsidRPr="00615958">
        <w:t xml:space="preserve"> </w:t>
      </w:r>
      <w:r w:rsidR="00615958">
        <w:t>St-</w:t>
      </w:r>
      <w:r w:rsidR="00977D9C">
        <w:t>6634/2016</w:t>
      </w:r>
      <w:r w:rsidR="00615958">
        <w:t xml:space="preserve"> od </w:t>
      </w:r>
      <w:r w:rsidR="00977D9C">
        <w:t>26. ožujka 2018</w:t>
      </w:r>
      <w:r w:rsidR="00615958">
        <w:t>.</w:t>
      </w:r>
      <w:r w:rsidR="00615958" w:rsidRPr="00615958">
        <w:t xml:space="preserve">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977D9C">
        <w:t>27. ožujka</w:t>
      </w:r>
      <w:r w:rsidR="00CF0CCA" w:rsidRPr="00CF0CCA">
        <w:t xml:space="preserve"> 201</w:t>
      </w:r>
      <w:r w:rsidR="00192BC9">
        <w:t>8</w:t>
      </w:r>
      <w:r w:rsidR="00CF0CCA" w:rsidRPr="00CF0CCA">
        <w:t xml:space="preserve">.   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6F3E74">
        <w:t xml:space="preserve">, v.r. </w:t>
      </w:r>
      <w:r w:rsidR="0002581F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6F3E74" w:rsidP="004F5146" w:rsidR="006F3E7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F3E74" w:rsidP="004F5146" w:rsidR="006F3E74">
      <w:pPr>
        <w:jc w:val="right"/>
      </w:pPr>
      <w:r>
        <w:t xml:space="preserve">Mirjana Gašparić </w:t>
      </w:r>
    </w:p>
    <w:p w:rsidRDefault="0002581F" w:rsidP="00513EB3" w:rsidR="00352A16">
      <w:pPr>
        <w:jc w:val="both"/>
      </w:pPr>
      <w:r>
        <w:t xml:space="preserve">  </w:t>
      </w:r>
      <w:r w:rsidR="00513EB3">
        <w:t xml:space="preserve">  </w:t>
      </w:r>
    </w:p>
    <w:sectPr w:rsidSect="00513EB3" w:rsidR="00352A16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50587F"/>
    <w:rsid w:val="00513EB3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6F3E74"/>
    <w:rsid w:val="007264ED"/>
    <w:rsid w:val="00745F29"/>
    <w:rsid w:val="007517F1"/>
    <w:rsid w:val="00752FE3"/>
    <w:rsid w:val="00765D53"/>
    <w:rsid w:val="00774B94"/>
    <w:rsid w:val="00793CA5"/>
    <w:rsid w:val="007F4FAF"/>
    <w:rsid w:val="008E057B"/>
    <w:rsid w:val="008E34A0"/>
    <w:rsid w:val="008F7CC6"/>
    <w:rsid w:val="00904FA8"/>
    <w:rsid w:val="00905CCB"/>
    <w:rsid w:val="00907CE9"/>
    <w:rsid w:val="00955B15"/>
    <w:rsid w:val="00956EC0"/>
    <w:rsid w:val="00971A3D"/>
    <w:rsid w:val="00977D9C"/>
    <w:rsid w:val="00982CA1"/>
    <w:rsid w:val="009A3D55"/>
    <w:rsid w:val="00A356C2"/>
    <w:rsid w:val="00A510E4"/>
    <w:rsid w:val="00AA6379"/>
    <w:rsid w:val="00AA6E55"/>
    <w:rsid w:val="00AA77E5"/>
    <w:rsid w:val="00AD4006"/>
    <w:rsid w:val="00B40FEB"/>
    <w:rsid w:val="00B63540"/>
    <w:rsid w:val="00B86097"/>
    <w:rsid w:val="00BC345B"/>
    <w:rsid w:val="00BD313D"/>
    <w:rsid w:val="00BF10E2"/>
    <w:rsid w:val="00C1445A"/>
    <w:rsid w:val="00C163B5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65A5C"/>
    <w:rsid w:val="00F65AC7"/>
    <w:rsid w:val="00F80AD6"/>
    <w:rsid w:val="00FA1557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St-6634/2016</izvorni_sadrzaj>
    <derivirana_varijabla naziv="DomainObject.Predmet.OznakaBroj_1">St-6634/2016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ADAPTA-MAR j.d.o.o.</izvorni_sadrzaj>
    <derivirana_varijabla naziv="DomainObject.Predmet.ProtustrankaFormated_1">  ADAPTA-MAR j.d.o.o.</derivirana_varijabla>
  </DomainObject.Predmet.ProtustrankaFormated>
  <DomainObject.Predmet.ProtustrankaFormatedOIB>
    <izvorni_sadrzaj>  ADAPTA-MAR j.d.o.o., OIB 67367932694</izvorni_sadrzaj>
    <derivirana_varijabla naziv="DomainObject.Predmet.ProtustrankaFormatedOIB_1">  ADAPTA-MAR j.d.o.o., OIB 67367932694</derivirana_varijabla>
  </DomainObject.Predmet.ProtustrankaFormatedOIB>
  <DomainObject.Predmet.ProtustrankaFormatedWithAdress>
    <izvorni_sadrzaj> ADAPTA-MAR j.d.o.o., Vajdin vijenac 20, 10000 Zagreb</izvorni_sadrzaj>
    <derivirana_varijabla naziv="DomainObject.Predmet.ProtustrankaFormatedWithAdress_1"> ADAPTA-MAR j.d.o.o., Vajdin vijenac 20, 10000 Zagreb</derivirana_varijabla>
  </DomainObject.Predmet.ProtustrankaFormatedWithAdress>
  <DomainObject.Predmet.ProtustrankaFormatedWithAdressOIB>
    <izvorni_sadrzaj> ADAPTA-MAR j.d.o.o., OIB 67367932694, Vajdin vijenac 20, 10000 Zagreb</izvorni_sadrzaj>
    <derivirana_varijabla naziv="DomainObject.Predmet.ProtustrankaFormatedWithAdressOIB_1"> ADAPTA-MAR j.d.o.o., OIB 67367932694, Vajdin vijenac 20, 10000 Zagreb</derivirana_varijabla>
  </DomainObject.Predmet.ProtustrankaFormatedWithAdressOIB>
  <DomainObject.Predmet.ProtustrankaWithAdress>
    <izvorni_sadrzaj>ADAPTA-MAR j.d.o.o. Vajdin vijenac 20, 10000 Zagreb</izvorni_sadrzaj>
    <derivirana_varijabla naziv="DomainObject.Predmet.ProtustrankaWithAdress_1">ADAPTA-MAR j.d.o.o. Vajdin vijenac 20, 10000 Zagreb</derivirana_varijabla>
  </DomainObject.Predmet.ProtustrankaWithAdress>
  <DomainObject.Predmet.ProtustrankaWithAdressOIB>
    <izvorni_sadrzaj>ADAPTA-MAR j.d.o.o., OIB 67367932694, Vajdin vijenac 20, 10000 Zagreb</izvorni_sadrzaj>
    <derivirana_varijabla naziv="DomainObject.Predmet.ProtustrankaWithAdressOIB_1">ADAPTA-MAR j.d.o.o., OIB 67367932694, Vajdin vijenac 20, 10000 Zagreb</derivirana_varijabla>
  </DomainObject.Predmet.ProtustrankaWithAdressOIB>
  <DomainObject.Predmet.ProtustrankaNazivFormated>
    <izvorni_sadrzaj>ADAPTA-MAR j.d.o.o.</izvorni_sadrzaj>
    <derivirana_varijabla naziv="DomainObject.Predmet.ProtustrankaNazivFormated_1">ADAPTA-MAR j.d.o.o.</derivirana_varijabla>
  </DomainObject.Predmet.ProtustrankaNazivFormated>
  <DomainObject.Predmet.ProtustrankaNazivFormatedOIB>
    <izvorni_sadrzaj>ADAPTA-MAR j.d.o.o., OIB 67367932694</izvorni_sadrzaj>
    <derivirana_varijabla naziv="DomainObject.Predmet.ProtustrankaNazivFormatedOIB_1">ADAPTA-MAR j.d.o.o., OIB 67367932694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Mesic</izvorni_sadrzaj>
    <derivirana_varijabla naziv="DomainObject.Predmet.StrankaFormated_1">  FINA Regionalni centar Zagreb; Marina Mesic</derivirana_varijabla>
  </DomainObject.Predmet.StrankaFormated>
  <DomainObject.Predmet.StrankaFormatedOIB>
    <izvorni_sadrzaj>  FINA Regionalni centar Zagreb, OIB 85821130368; Marina Mesic, OIB 10204123809</izvorni_sadrzaj>
    <derivirana_varijabla naziv="DomainObject.Predmet.StrankaFormatedOIB_1">  FINA Regionalni centar Zagreb, OIB 85821130368; Marina Mesic, OIB 10204123809</derivirana_varijabla>
  </DomainObject.Predmet.StrankaFormatedOIB>
  <DomainObject.Predmet.StrankaFormatedWithAdress>
    <izvorni_sadrzaj> FINA Regionalni centar Zagreb, Trg svibanjskih žrtava 1995. 1, 10000 Zagreb; Marina Mesic, Vajdin Vijenac 20, 10000 Zagreb</izvorni_sadrzaj>
    <derivirana_varijabla naziv="DomainObject.Predmet.StrankaFormatedWithAdress_1"> FINA Regionalni centar Zagreb, Trg svibanjskih žrtava 1995. 1, 10000 Zagreb; Marina Mesic, Vajdin Vijenac 20, 10000 Zagreb</derivirana_varijabla>
  </DomainObject.Predmet.StrankaFormatedWithAdress>
  <DomainObject.Predmet.StrankaFormatedWithAdressOIB>
    <izvorni_sadrzaj> FINA Regionalni centar Zagreb, OIB 85821130368, Trg svibanjskih žrtava 1995. 1, 10000 Zagreb; Marina Mesic, OIB 10204123809, Vajdin Vijenac 20, 10000 Zagreb</izvorni_sadrzaj>
    <derivirana_varijabla naziv="DomainObject.Predmet.StrankaFormatedWithAdressOIB_1"> FINA Regionalni centar Zagreb, OIB 85821130368, Trg svibanjskih žrtava 1995. 1, 10000 Zagreb; Marina Mesic, OIB 10204123809, Vajdin Vijenac 20, 10000 Zagreb</derivirana_varijabla>
  </DomainObject.Predmet.StrankaFormatedWithAdressOIB>
  <DomainObject.Predmet.StrankaWithAdress>
    <izvorni_sadrzaj>FINA Regionalni centar Zagreb Trg svibanjskih žrtava 1995. 1,10000 Zagreb,Marina Mesic Vajdin Vijenac 20,10000 Zagreb</izvorni_sadrzaj>
    <derivirana_varijabla naziv="DomainObject.Predmet.StrankaWithAdress_1">FINA Regionalni centar Zagreb Trg svibanjskih žrtava 1995. 1,10000 Zagreb,Marina Mesic Vajdin Vijenac 20,10000 Zagreb</derivirana_varijabla>
  </DomainObject.Predmet.StrankaWithAdress>
  <DomainObject.Predmet.StrankaWithAdressOIB>
    <izvorni_sadrzaj>FINA Regionalni centar Zagreb, OIB 85821130368, Trg svibanjskih žrtava 1995. 1,10000 Zagreb,Marina Mesic, OIB 10204123809, Vajdin Vijenac 20,10000 Zagreb</izvorni_sadrzaj>
    <derivirana_varijabla naziv="DomainObject.Predmet.StrankaWithAdressOIB_1">FINA Regionalni centar Zagreb, OIB 85821130368, Trg svibanjskih žrtava 1995. 1,10000 Zagreb,Marina Mesic, OIB 10204123809, Vajdin Vijenac 20,10000 Zagreb</derivirana_varijabla>
  </DomainObject.Predmet.StrankaWithAdressOIB>
  <DomainObject.Predmet.StrankaNazivFormated>
    <izvorni_sadrzaj>FINA Regionalni centar Zagreb,Marina Mesic</izvorni_sadrzaj>
    <derivirana_varijabla naziv="DomainObject.Predmet.StrankaNazivFormated_1">FINA Regionalni centar Zagreb,Marina Mesic</derivirana_varijabla>
  </DomainObject.Predmet.StrankaNazivFormated>
  <DomainObject.Predmet.StrankaNazivFormatedOIB>
    <izvorni_sadrzaj>FINA Regionalni centar Zagreb, OIB 85821130368,Marina Mesic, OIB 10204123809</izvorni_sadrzaj>
    <derivirana_varijabla naziv="DomainObject.Predmet.StrankaNazivFormatedOIB_1">FINA Regionalni centar Zagreb, OIB 85821130368,Marina Mesic, OIB 10204123809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Marina Mesic</item>
    </izvorni_sadrzaj>
    <derivirana_varijabla naziv="DomainObject.Predmet.StrankaListFormated_1">
      <item>FINA Regionalni centar Zagreb</item>
      <item>Marina Mesic</item>
    </derivirana_varijabla>
  </DomainObject.Predmet.StrankaListFormated>
  <DomainObject.Predmet.StrankaListFormatedOIB>
    <izvorni_sadrzaj>
      <item>FINA Regionalni centar Zagreb, OIB 85821130368</item>
      <item>Marina Mesic, OIB 10204123809</item>
    </izvorni_sadrzaj>
    <derivirana_varijabla naziv="DomainObject.Predmet.StrankaListFormatedOIB_1">
      <item>FINA Regionalni centar Zagreb, OIB 85821130368</item>
      <item>Marina Mesic, OIB 10204123809</item>
    </derivirana_varijabla>
  </DomainObject.Predmet.StrankaListFormatedOIB>
  <DomainObject.Predmet.StrankaListFormatedWithAdress>
    <izvorni_sadrzaj>
      <item>FINA Regionalni centar Zagreb, Trg svibanjskih žrtava 1995. 1, 10000 Zagreb</item>
      <item>Marina Mesic, Vajdin Vijenac 20, 10000 Zagreb</item>
    </izvorni_sadrzaj>
    <derivirana_varijabla naziv="DomainObject.Predmet.StrankaListFormatedWithAdress_1">
      <item>FINA Regionalni centar Zagreb, Trg svibanjskih žrtava 1995. 1, 10000 Zagreb</item>
      <item>Marina Mesic, Vajdin Vijenac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Mesic, OIB 10204123809, Vajdin Vijenac 20, 10000 Zagreb</item>
    </izvorni_sadrzaj>
    <derivirana_varijabla naziv="DomainObject.Predmet.StrankaListFormatedWithAdressOIB_1">
      <item>FINA Regionalni centar Zagreb, OIB 85821130368, Trg svibanjskih žrtava 1995. 1, 10000 Zagreb</item>
      <item>Marina Mesic, OIB 10204123809, Vajdin Vijenac 20, 10000 Zagreb</item>
    </derivirana_varijabla>
  </DomainObject.Predmet.StrankaListFormatedWithAdressOIB>
  <DomainObject.Predmet.StrankaListNazivFormated>
    <izvorni_sadrzaj>
      <item>FINA Regionalni centar Zagreb</item>
      <item>Marina Mesic</item>
    </izvorni_sadrzaj>
    <derivirana_varijabla naziv="DomainObject.Predmet.StrankaListNazivFormated_1">
      <item>FINA Regionalni centar Zagreb</item>
      <item>Marina Mesic</item>
    </derivirana_varijabla>
  </DomainObject.Predmet.StrankaListNazivFormated>
  <DomainObject.Predmet.StrankaListNazivFormatedOIB>
    <izvorni_sadrzaj>
      <item>FINA Regionalni centar Zagreb, OIB 85821130368</item>
      <item>Marina Mesic, OIB 10204123809</item>
    </izvorni_sadrzaj>
    <derivirana_varijabla naziv="DomainObject.Predmet.StrankaListNazivFormatedOIB_1">
      <item>FINA Regionalni centar Zagreb, OIB 85821130368</item>
      <item>Marina Mesic, OIB 10204123809</item>
    </derivirana_varijabla>
  </DomainObject.Predmet.StrankaListNazivFormatedOIB>
  <DomainObject.Predmet.ProtuStrankaListFormated>
    <izvorni_sadrzaj>
      <item>ADAPTA-MAR j.d.o.o.</item>
    </izvorni_sadrzaj>
    <derivirana_varijabla naziv="DomainObject.Predmet.ProtuStrankaListFormated_1">
      <item>ADAPTA-MAR j.d.o.o.</item>
    </derivirana_varijabla>
  </DomainObject.Predmet.ProtuStrankaListFormated>
  <DomainObject.Predmet.ProtuStrankaListFormatedOIB>
    <izvorni_sadrzaj>
      <item>ADAPTA-MAR j.d.o.o., OIB 67367932694</item>
    </izvorni_sadrzaj>
    <derivirana_varijabla naziv="DomainObject.Predmet.ProtuStrankaListFormatedOIB_1">
      <item>ADAPTA-MAR j.d.o.o., OIB 67367932694</item>
    </derivirana_varijabla>
  </DomainObject.Predmet.ProtuStrankaListFormatedOIB>
  <DomainObject.Predmet.ProtuStrankaListFormatedWithAdress>
    <izvorni_sadrzaj>
      <item>ADAPTA-MAR j.d.o.o., Vajdin vijenac 20, 10000 Zagreb</item>
    </izvorni_sadrzaj>
    <derivirana_varijabla naziv="DomainObject.Predmet.ProtuStrankaListFormatedWithAdress_1">
      <item>ADAPTA-MAR j.d.o.o., Vajdin vijenac 20, 10000 Zagreb</item>
    </derivirana_varijabla>
  </DomainObject.Predmet.ProtuStrankaListFormatedWithAdress>
  <DomainObject.Predmet.ProtuStrankaListFormatedWithAdressOIB>
    <izvorni_sadrzaj>
      <item>ADAPTA-MAR j.d.o.o., OIB 67367932694, Vajdin vijenac 20, 10000 Zagreb</item>
    </izvorni_sadrzaj>
    <derivirana_varijabla naziv="DomainObject.Predmet.ProtuStrankaListFormatedWithAdressOIB_1">
      <item>ADAPTA-MAR j.d.o.o., OIB 67367932694, Vajdin vijenac 20, 10000 Zagreb</item>
    </derivirana_varijabla>
  </DomainObject.Predmet.ProtuStrankaListFormatedWithAdressOIB>
  <DomainObject.Predmet.ProtuStrankaListNazivFormated>
    <izvorni_sadrzaj>
      <item>ADAPTA-MAR j.d.o.o.</item>
    </izvorni_sadrzaj>
    <derivirana_varijabla naziv="DomainObject.Predmet.ProtuStrankaListNazivFormated_1">
      <item>ADAPTA-MAR j.d.o.o.</item>
    </derivirana_varijabla>
  </DomainObject.Predmet.ProtuStrankaListNazivFormated>
  <DomainObject.Predmet.ProtuStrankaListNazivFormatedOIB>
    <izvorni_sadrzaj>
      <item>ADAPTA-MAR j.d.o.o., OIB 67367932694</item>
    </izvorni_sadrzaj>
    <derivirana_varijabla naziv="DomainObject.Predmet.ProtuStrankaListNazivFormatedOIB_1">
      <item>ADAPTA-MAR j.d.o.o., OIB 67367932694</item>
    </derivirana_varijabla>
  </DomainObject.Predmet.ProtuStrankaListNazivFormatedOIB>
  <DomainObject.Predmet.OstaliListFormated>
    <izvorni_sadrzaj>
      <item>Marina Mesic</item>
      <item>Raiffeisenbank Austria d.d.</item>
      <item>Ivan Čulić</item>
    </izvorni_sadrzaj>
    <derivirana_varijabla naziv="DomainObject.Predmet.OstaliListFormated_1">
      <item>Marina Mesic</item>
      <item>Raiffeisenbank Austria d.d.</item>
      <item>Ivan Čulić</item>
    </derivirana_varijabla>
  </DomainObject.Predmet.OstaliListFormated>
  <DomainObject.Predmet.OstaliListFormatedOIB>
    <izvorni_sadrzaj>
      <item>Marina Mesic, OIB 10204123809</item>
      <item>Raiffeisenbank Austria d.d., OIB 53056966535</item>
      <item>Ivan Čulić, OIB 28643153330</item>
    </izvorni_sadrzaj>
    <derivirana_varijabla naziv="DomainObject.Predmet.OstaliListFormatedOIB_1">
      <item>Marina Mesic, OIB 10204123809</item>
      <item>Raiffeisenbank Austria d.d., OIB 53056966535</item>
      <item>Ivan Čulić, OIB 28643153330</item>
    </derivirana_varijabla>
  </DomainObject.Predmet.OstaliListFormatedOIB>
  <DomainObject.Predmet.OstaliListFormatedWithAdress>
    <izvorni_sadrzaj>
      <item>Marina Mesic, Vajdin Vijenac 20, 10000 Zagreb</item>
      <item>Raiffeisenbank Austria d.d., Magazinska cesta 69, 10000 Zagreb</item>
      <item>Ivan Čulić, Sljemenska Ulica 44, 31000 Osijek</item>
    </izvorni_sadrzaj>
    <derivirana_varijabla naziv="DomainObject.Predmet.OstaliListFormatedWithAdress_1">
      <item>Marina Mesic, Vajdin Vijenac 20, 10000 Zagreb</item>
      <item>Raiffeisenbank Austria d.d., Magazinska cesta 69, 10000 Zagreb</item>
      <item>Ivan Čulić, Sljemenska Ulica 44, 31000 Osijek</item>
    </derivirana_varijabla>
  </DomainObject.Predmet.OstaliListFormatedWithAdress>
  <DomainObject.Predmet.OstaliListFormatedWithAdressOIB>
    <izvorni_sadrzaj>
      <item>Marina Mesic, OIB 10204123809, Vajdin Vijenac 20, 10000 Zagreb</item>
      <item>Raiffeisenbank Austria d.d., OIB 53056966535, Magazinska cesta 69, 10000 Zagreb</item>
      <item>Ivan Čulić, OIB 28643153330, Sljemenska Ulica 44, 31000 Osijek</item>
    </izvorni_sadrzaj>
    <derivirana_varijabla naziv="DomainObject.Predmet.OstaliListFormatedWithAdressOIB_1">
      <item>Marina Mesic, OIB 10204123809, Vajdin Vijenac 20, 10000 Zagreb</item>
      <item>Raiffeisenbank Austria d.d., OIB 53056966535, Magazinska cesta 69, 10000 Zagreb</item>
      <item>Ivan Čulić, OIB 28643153330, Sljemenska Ulica 44, 31000 Osijek</item>
    </derivirana_varijabla>
  </DomainObject.Predmet.OstaliListFormatedWithAdressOIB>
  <DomainObject.Predmet.OstaliListNazivFormated>
    <izvorni_sadrzaj>
      <item>Marina Mesic</item>
      <item>Raiffeisenbank Austria d.d.</item>
      <item>Ivan Čulić</item>
    </izvorni_sadrzaj>
    <derivirana_varijabla naziv="DomainObject.Predmet.OstaliListNazivFormated_1">
      <item>Marina Mesic</item>
      <item>Raiffeisenbank Austria d.d.</item>
      <item>Ivan Čulić</item>
    </derivirana_varijabla>
  </DomainObject.Predmet.OstaliListNazivFormated>
  <DomainObject.Predmet.OstaliListNazivFormatedOIB>
    <izvorni_sadrzaj>
      <item>Marina Mesic, OIB 10204123809</item>
      <item>Raiffeisenbank Austria d.d., OIB 53056966535</item>
      <item>Ivan Čulić, OIB 28643153330</item>
    </izvorni_sadrzaj>
    <derivirana_varijabla naziv="DomainObject.Predmet.OstaliListNazivFormatedOIB_1">
      <item>Marina Mesic, OIB 10204123809</item>
      <item>Raiffeisenbank Austria d.d., OIB 53056966535</item>
      <item>Ivan Čulić, OIB 28643153330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ADAPTA-MAR j.d.o.o.</izvorni_sadrzaj>
    <derivirana_varijabla naziv="DomainObject.Predmet.ProtustrankaIDrugi_1">ADAPTA-MAR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ADAPTA-MAR j.d.o.o., OIB 67367932694, Vajdin vijenac 20, 10000 Zagreb</izvorni_sadrzaj>
    <derivirana_varijabla naziv="DomainObject.Predmet.ProtustrankaIDrugiAdressOIB_1">ADAPTA-MAR j.d.o.o., OIB 67367932694, Vajdin vijenac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St-6634/2016-12</izvorni_sadrzaj>
    <derivirana_varijabla naziv="DomainObject.Predmet.OdlukaRjesenje.Oznaka_1">St-6634/2016-12</derivirana_varijabla>
  </DomainObject.Predmet.OdlukaRjesenje.Oznaka>
  <DomainObject.Predmet.SudioniciListNaziv>
    <izvorni_sadrzaj>
      <item>FINA Regionalni centar Zagreb</item>
      <item>ADAPTA-MAR j.d.o.o.</item>
      <item>Marina Mesic</item>
      <item>Raiffeisenbank Austria d.d.</item>
      <item>Marina Mesic</item>
      <item>Ivan Čulić</item>
    </izvorni_sadrzaj>
    <derivirana_varijabla naziv="DomainObject.Predmet.SudioniciListNaziv_1">
      <item>FINA Regionalni centar Zagreb</item>
      <item>ADAPTA-MAR j.d.o.o.</item>
      <item>Marina Mesic</item>
      <item>Raiffeisenbank Austria d.d.</item>
      <item>Marina Mesic</item>
      <item>Ivan Čulić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  <item>Ivan Čulić, OIB 28643153330, Sljemenska Ulica 44,31000 Osijek</item>
    </izvorni_sadrzaj>
    <derivirana_varijabla naziv="DomainObject.Predmet.SudioniciListAdressOIB_1"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67367932694</item>
      <item>, OIB 10204123809</item>
      <item>, OIB 53056966535</item>
      <item>, OIB 10204123809</item>
      <item>, OIB 28643153330</item>
    </izvorni_sadrzaj>
    <derivirana_varijabla naziv="DomainObject.Predmet.SudioniciListNazivOIB_1">
      <item>, OIB 85821130368</item>
      <item>, OIB 67367932694</item>
      <item>, OIB 10204123809</item>
      <item>, OIB 53056966535</item>
      <item>, OIB 10204123809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372C2-FCDC-46B4-9006-7DD61186F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1159</properties:Characters>
  <properties:Lines>43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2018-03-27T08:51:00Z</dcterms:created>
  <dc:creator>mjurovicki</dc:creator>
  <cp:lastModifiedBy>Mirjana Gašparić</cp:lastModifiedBy>
  <cp:lastPrinted>2018-03-27T08:57:00Z</cp:lastPrinted>
  <dcterms:modified xmlns:xsi="http://www.w3.org/2001/XMLSchema-instance" xsi:type="dcterms:W3CDTF">2018-03-27T09:00:00Z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St-6634-16.docx)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