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03e0" w14:paraId="47803e0" w:rsidRDefault="00AE649C" w:rsidP="00FA5B5E" w:rsidR="00AE649C" w:rsidRPr="00B76F3C">
      <w:pPr>
        <w:pStyle w:val="Naslov3"/>
        <w15:collapsed w:val="false"/>
      </w:pPr>
    </w:p>
    <w:p w:rsidRDefault="008A36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36BE" w:rsidP="008A36BE" w:rsidR="008A36B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St-459/2015-3.</w:t>
      </w: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  <w:b/>
        </w:rPr>
      </w:pPr>
    </w:p>
    <w:p w:rsidRDefault="008A36BE" w:rsidP="008A36BE" w:rsidR="008A36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A36BE" w:rsidP="008A36BE" w:rsidR="008A36BE">
      <w:pPr>
        <w:jc w:val="center"/>
        <w:rPr>
          <w:rFonts w:cs="Arial" w:hAnsi="Arial" w:ascii="Arial"/>
          <w:b/>
        </w:rPr>
      </w:pPr>
    </w:p>
    <w:p w:rsidRDefault="008A36BE" w:rsidP="008A36BE" w:rsidR="008A36B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AS PROMET j.d.o.o. za usluge, proizvodnju i trgovinu iz Šandrovca, Mali Šandrovac 43, MBS 010085497, OIB 66979656140, dana 05. veljače 2016. godine  </w:t>
      </w: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AS PROMET j.d.o.o. za usluge, proizvodnju i trgovinu iz Šandrovca, Mali Šandrovac 43, MBS 010085497, OIB 66979656140.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AS PROMET j.d.o.o. za usluge, proizvodnju i trgovinu iz Šandrovca, Mali Šandrovac 43, MBS 010085497, OIB 66979656140.</w:t>
      </w:r>
    </w:p>
    <w:p w:rsidRDefault="008A36BE" w:rsidP="008A36BE" w:rsidR="008A36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8A36BE" w:rsidP="008A36BE" w:rsidR="008A36B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A36BE" w:rsidP="008A36BE" w:rsidR="008A36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St-459/2015-2.,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A36BE" w:rsidP="008A36BE" w:rsidR="008A36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A36BE" w:rsidP="008A36BE" w:rsidR="008A36BE">
      <w:pPr>
        <w:pStyle w:val="Bezproreda"/>
        <w:ind w:firstLine="851"/>
        <w:jc w:val="both"/>
        <w:rPr>
          <w:rFonts w:cs="Arial" w:hAnsi="Arial" w:ascii="Arial"/>
        </w:rPr>
      </w:pPr>
    </w:p>
    <w:p w:rsidRDefault="008A36BE" w:rsidP="008A36BE" w:rsidR="008A36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A36BE" w:rsidP="008A36BE" w:rsidR="008A36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8A36BE" w:rsidP="008A36BE" w:rsidR="008A36B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A36BE" w:rsidP="008A36BE" w:rsidR="008A36B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A36BE" w:rsidP="008A36BE" w:rsidR="008A36BE">
      <w:pPr>
        <w:ind w:firstLine="4111"/>
        <w:jc w:val="both"/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A36BE" w:rsidP="008A36BE" w:rsidR="008A36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8A36BE" w:rsidP="008A36BE" w:rsidR="008A36BE">
      <w:pPr>
        <w:rPr>
          <w:rFonts w:cs="Arial" w:hAnsi="Arial" w:ascii="Arial"/>
        </w:rPr>
      </w:pPr>
    </w:p>
    <w:p w:rsidRDefault="008A36BE" w:rsidP="008A36BE" w:rsidR="008A36B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6BE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4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St-459/2015-3</izvorni_sadrzaj>
    <derivirana_varijabla naziv="DomainObject.Oznaka_1">St-459/2015-3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St-459/2015</izvorni_sadrzaj>
    <derivirana_varijabla naziv="DomainObject.Predmet.OznakaBroj_1">St-459/2015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PROMET jednostavno društvo s ograničenom odgovornošću za usluge, proizvodnju i trgovinu, Šandrovac zastupanog po punomoćniku SAŠA DOMITROVIĆ</izvorni_sadrzaj>
    <derivirana_varijabla naziv="DomainObject.Predmet.ProtustrankaFormated_1">  AS PROMET jednostavno društvo s ograničenom odgovornošću za usluge, proizvodnju i trgovinu, Šandrovac zastupanog po punomoćniku SAŠA DOMITROVIĆ</derivirana_varijabla>
  </DomainObject.Predmet.ProtustrankaFormated>
  <DomainObject.Predmet.ProtustrankaFormatedOIB>
    <izvorni_sadrzaj>  AS PROMET jednostavno društvo s ograničenom odgovornošću za usluge, proizvodnju i trgovinu, Šandrovac, OIB 66979656140 zastupanog po punomoćniku SAŠA DOMITROVIĆ</izvorni_sadrzaj>
    <derivirana_varijabla naziv="DomainObject.Predmet.ProtustrankaFormatedOIB_1">  AS PROMET jednostavno društvo s ograničenom odgovornošću za usluge, proizvodnju i trgovinu, Šandrovac, OIB 66979656140 zastupanog po punomoćniku SAŠA DOMITROVIĆ</derivirana_varijabla>
  </DomainObject.Predmet.ProtustrankaFormatedOIB>
  <DomainObject.Predmet.ProtustrankaFormatedWithAdress>
    <izvorni_sadrzaj> AS PROMET jednostavno društvo s ograničenom odgovornošću za usluge, proizvodnju i trgovinu, Šandrovac, Mali Šandrovac 43, 43000 Šandrovac zastupanog po punomoćniku SAŠA DOMITROVIĆ</izvorni_sadrzaj>
    <derivirana_varijabla naziv="DomainObject.Predmet.ProtustrankaFormatedWithAdress_1"> AS PROMET jednostavno društvo s ograničenom odgovornošću za usluge, proizvodnju i trgovinu, Šandrovac, Mali Šandrovac 43, 43000 Šandrovac zastupanog po punomoćniku SAŠA DOMITROVIĆ</derivirana_varijabla>
  </DomainObject.Predmet.ProtustrankaFormatedWithAdress>
  <DomainObject.Predmet.ProtustrankaFormatedWithAdressOIB>
    <izvorni_sadrzaj> AS PROMET jednostavno društvo s ograničenom odgovornošću za usluge, proizvodnju i trgovinu, Šandrovac, OIB 66979656140, Mali Šandrovac 43, 43000 Šandrovac zastupanog po punomoćniku SAŠA DOMITROVIĆ</izvorni_sadrzaj>
    <derivirana_varijabla naziv="DomainObject.Predmet.ProtustrankaFormatedWithAdressOIB_1"> AS PROMET jednostavno društvo s ograničenom odgovornošću za usluge, proizvodnju i trgovinu, Šandrovac, OIB 66979656140, Mali Šandrovac 43, 43000 Šandrovac zastupanog po punomoćniku SAŠA DOMITROVIĆ</derivirana_varijabla>
  </DomainObject.Predmet.ProtustrankaFormatedWithAdressOIB>
  <DomainObject.Predmet.ProtustrankaWithAdress>
    <izvorni_sadrzaj>AS PROMET jednostavno društvo s ograničenom odgovornošću za usluge, proizvodnju i trgovinu, Šandrovac Mali Šandrovac 43, 43000 Šandrovac</izvorni_sadrzaj>
    <derivirana_varijabla naziv="DomainObject.Predmet.ProtustrankaWithAdress_1">AS PROMET jednostavno društvo s ograničenom odgovornošću za usluge, proizvodnju i trgovinu, Šandrovac Mali Šandrovac 43, 43000 Šandrovac</derivirana_varijabla>
  </DomainObject.Predmet.ProtustrankaWithAdress>
  <DomainObject.Predmet.ProtustrankaWithAdressOIB>
    <izvorni_sadrzaj>AS PROMET jednostavno društvo s ograničenom odgovornošću za usluge, proizvodnju i trgovinu, Šandrovac, OIB 66979656140, Mali Šandrovac 43, 43000 Šandrovac</izvorni_sadrzaj>
    <derivirana_varijabla naziv="DomainObject.Predmet.ProtustrankaWithAdressOIB_1">AS PROMET jednostavno društvo s ograničenom odgovornošću za usluge, proizvodnju i trgovinu, Šandrovac, OIB 66979656140, Mali Šandrovac 43, 43000 Šandrovac</derivirana_varijabla>
  </DomainObject.Predmet.ProtustrankaWithAdressOIB>
  <DomainObject.Predmet.ProtustrankaNazivFormated>
    <izvorni_sadrzaj>AS PROMET jednostavno društvo s ograničenom odgovornošću za usluge, proizvodnju i trgovinu, Šandrovac</izvorni_sadrzaj>
    <derivirana_varijabla naziv="DomainObject.Predmet.ProtustrankaNazivFormated_1">AS PROMET jednostavno društvo s ograničenom odgovornošću za usluge, proizvodnju i trgovinu, Šandrovac</derivirana_varijabla>
  </DomainObject.Predmet.ProtustrankaNazivFormated>
  <DomainObject.Predmet.ProtustrankaNazivFormatedOIB>
    <izvorni_sadrzaj>AS PROMET jednostavno društvo s ograničenom odgovornošću za usluge, proizvodnju i trgovinu, Šandrovac, OIB 66979656140</izvorni_sadrzaj>
    <derivirana_varijabla naziv="DomainObject.Predmet.ProtustrankaNazivFormatedOIB_1">AS PROMET jednostavno društvo s ograničenom odgovornošću za usluge, proizvodnju i trgovinu, Šandrovac, OIB 66979656140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 PROMET jednostavno društvo s ograničenom odgovornošću za usluge, proizvodnju i trgovinu, Šandrovac zastupanog po punomoćniku SAŠA DOMITROVIĆ</item>
    </izvorni_sadrzaj>
    <derivirana_varijabla naziv="DomainObject.Predmet.ProtuStrankaListFormated_1">
      <item>AS PROMET jednostavno društvo s ograničenom odgovornošću za usluge, proizvodnju i trgovinu, Šandrovac zastupanog po punomoćniku SAŠA DOMITROVIĆ</item>
    </derivirana_varijabla>
  </DomainObject.Predmet.ProtuStrankaListFormated>
  <DomainObject.Predmet.ProtuStrankaListFormatedOIB>
    <izvorni_sadrzaj>
      <item>AS PROMET jednostavno društvo s ograničenom odgovornošću za usluge, proizvodnju i trgovinu, Šandrovac, OIB 66979656140 zastupanog po punomoćniku SAŠA DOMITROVIĆ</item>
    </izvorni_sadrzaj>
    <derivirana_varijabla naziv="DomainObject.Predmet.ProtuStrankaListFormatedOIB_1">
      <item>AS PROMET jednostavno društvo s ograničenom odgovornošću za usluge, proizvodnju i trgovinu, Šandrovac, OIB 66979656140 zastupanog po punomoćniku SAŠA DOMITROVIĆ</item>
    </derivirana_varijabla>
  </DomainObject.Predmet.ProtuStrankaListFormatedOIB>
  <DomainObject.Predmet.ProtuStrankaListFormatedWithAdress>
    <izvorni_sadrzaj>
      <item>AS PROMET jednostavno društvo s ograničenom odgovornošću za usluge, proizvodnju i trgovinu, Šandrovac, Mali Šandrovac 43, 43000 Šandrovac zastupanog po punomoćniku SAŠA DOMITROVIĆ</item>
    </izvorni_sadrzaj>
    <derivirana_varijabla naziv="DomainObject.Predmet.ProtuStrankaListFormatedWithAdress_1">
      <item>AS PROMET jednostavno društvo s ograničenom odgovornošću za usluge, proizvodnju i trgovinu, Šandrovac, Mali Šandrovac 43, 43000 Šandrovac zastupanog po punomoćniku SAŠA DOMITROVIĆ</item>
    </derivirana_varijabla>
  </DomainObject.Predmet.ProtuStrankaListFormatedWithAdress>
  <DomainObject.Predmet.ProtuStrankaListFormatedWithAdressOIB>
    <izvorni_sadrzaj>
      <item>AS PROMET jednostavno društvo s ograničenom odgovornošću za usluge, proizvodnju i trgovinu, Šandrovac, OIB 66979656140, Mali Šandrovac 43, 43000 Šandrovac zastupanog po punomoćniku SAŠA DOMITROVIĆ</item>
    </izvorni_sadrzaj>
    <derivirana_varijabla naziv="DomainObject.Predmet.ProtuStrankaListFormatedWithAdressOIB_1">
      <item>AS PROMET jednostavno društvo s ograničenom odgovornošću za usluge, proizvodnju i trgovinu, Šandrovac, OIB 66979656140, Mali Šandrovac 43, 43000 Šandrovac zastupanog po punomoćniku SAŠA DOMITROVIĆ</item>
    </derivirana_varijabla>
  </DomainObject.Predmet.ProtuStrankaListFormatedWithAdressOIB>
  <DomainObject.Predmet.ProtuStrankaListNazivFormated>
    <izvorni_sadrzaj>
      <item>AS PROMET jednostavno društvo s ograničenom odgovornošću za usluge, proizvodnju i trgovinu, Šandrovac</item>
    </izvorni_sadrzaj>
    <derivirana_varijabla naziv="DomainObject.Predmet.ProtuStrankaListNazivFormated_1">
      <item>AS PROMET jednostavno društvo s ograničenom odgovornošću za usluge, proizvodnju i trgovinu, Šandrovac</item>
    </derivirana_varijabla>
  </DomainObject.Predmet.ProtuStrankaListNazivFormated>
  <DomainObject.Predmet.ProtuStrankaListNazivFormatedOIB>
    <izvorni_sadrzaj>
      <item>AS PROMET jednostavno društvo s ograničenom odgovornošću za usluge, proizvodnju i trgovinu, Šandrovac, OIB 66979656140</item>
    </izvorni_sadrzaj>
    <derivirana_varijabla naziv="DomainObject.Predmet.ProtuStrankaListNazivFormatedOIB_1">
      <item>AS PROMET jednostavno društvo s ograničenom odgovornošću za usluge, proizvodnju i trgovinu, Šandrovac, OIB 66979656140</item>
    </derivirana_varijabla>
  </DomainObject.Predmet.ProtuStrankaListNazivFormatedOIB>
  <DomainObject.Predmet.OstaliListFormated>
    <izvorni_sadrzaj>
      <item>SAŠA DOMITROVIĆ punomoćnik sudionika u postupku AS PROMET jednostavno društvo s ograničenom odgovornošću za usluge, proizvodnju i trgovinu, Šandrovac</item>
    </izvorni_sadrzaj>
    <derivirana_varijabla naziv="DomainObject.Predmet.OstaliListFormated_1">
      <item>SAŠA DOMITROVIĆ punomoćnik sudionika u postupku AS PROMET jednostavno društvo s ograničenom odgovornošću za usluge, proizvodnju i trgovinu, Šandrovac</item>
    </derivirana_varijabla>
  </DomainObject.Predmet.OstaliListFormated>
  <DomainObject.Predmet.OstaliListFormatedOIB>
    <izvorni_sadrzaj>
      <item>SAŠA DOMITROVIĆ punomoćnik sudionika u postupku AS PROMET jednostavno društvo s ograničenom odgovornošću za usluge, proizvodnju i trgovinu, Šandrovac</item>
    </izvorni_sadrzaj>
    <derivirana_varijabla naziv="DomainObject.Predmet.OstaliListFormatedOIB_1">
      <item>SAŠA DOMITROVIĆ punomoćnik sudionika u postupku AS PROMET jednostavno društvo s ograničenom odgovornošću za usluge, proizvodnju i trgovinu, Šandrovac</item>
    </derivirana_varijabla>
  </DomainObject.Predmet.OstaliListFormatedOIB>
  <DomainObject.Predmet.OstaliListFormatedWithAdress>
    <izvorni_sadrzaj>
      <item>SAŠA DOMITROVIĆ, Mali Šandrovac 43., 43000 Šandrovac punomoćnik sudionika u postupku AS PROMET jednostavno društvo s ograničenom odgovornošću za usluge, proizvodnju i trgovinu, Šandrovac</item>
    </izvorni_sadrzaj>
    <derivirana_varijabla naziv="DomainObject.Predmet.OstaliListFormatedWithAdress_1">
      <item>SAŠA DOMITROVIĆ, Mali Šandrovac 43., 43000 Šandrovac punomoćnik sudionika u postupku AS PROMET jednostavno društvo s ograničenom odgovornošću za usluge, proizvodnju i trgovinu, Šandrovac</item>
    </derivirana_varijabla>
  </DomainObject.Predmet.OstaliListFormatedWithAdress>
  <DomainObject.Predmet.OstaliListFormatedWithAdressOIB>
    <izvorni_sadrzaj>
      <item>SAŠA DOMITROVIĆ, Mali Šandrovac 43., 43000 Šandrovac punomoćnik sudionika u postupku AS PROMET jednostavno društvo s ograničenom odgovornošću za usluge, proizvodnju i trgovinu, Šandrovac</item>
    </izvorni_sadrzaj>
    <derivirana_varijabla naziv="DomainObject.Predmet.OstaliListFormatedWithAdressOIB_1">
      <item>SAŠA DOMITROVIĆ, Mali Šandrovac 43., 43000 Šandrovac punomoćnik sudionika u postupku AS PROMET jednostavno društvo s ograničenom odgovornošću za usluge, proizvodnju i trgovinu, Šandrovac</item>
    </derivirana_varijabla>
  </DomainObject.Predmet.OstaliListFormatedWithAdressOIB>
  <DomainObject.Predmet.OstaliListNazivFormated>
    <izvorni_sadrzaj>
      <item>SAŠA DOMITROVIĆ</item>
    </izvorni_sadrzaj>
    <derivirana_varijabla naziv="DomainObject.Predmet.OstaliListNazivFormated_1">
      <item>SAŠA DOMITROVIĆ</item>
    </derivirana_varijabla>
  </DomainObject.Predmet.OstaliListNazivFormated>
  <DomainObject.Predmet.OstaliListNazivFormatedOIB>
    <izvorni_sadrzaj>
      <item>SAŠA DOMITROVIĆ</item>
    </izvorni_sadrzaj>
    <derivirana_varijabla naziv="DomainObject.Predmet.OstaliListNazivFormatedOIB_1">
      <item>SAŠA DOMITROVIĆ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St-459/2015-3</izvorni_sadrzaj>
    <derivirana_varijabla naziv="DomainObject.PoslovniBrojDokumenta_1">St-459/2015-3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 PROMET jednostavno društvo s ograničenom odgovornošću za usluge, proizvodnju i trgovinu, Šandrovac</izvorni_sadrzaj>
    <derivirana_varijabla naziv="DomainObject.Predmet.ProtustrankaIDrugi_1">AS PROMET jednostavno društvo s ograničenom odgovornošću za usluge, proizvodnju i trgovinu,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 PROMET jednostavno društvo s ograničenom odgovornošću za usluge, proizvodnju i trgovinu, Šandrovac, OIB 66979656140, Mali Šandrovac 43, 43000 Šandrovac</izvorni_sadrzaj>
    <derivirana_varijabla naziv="DomainObject.Predmet.ProtustrankaIDrugiAdressOIB_1">AS PROMET jednostavno društvo s ograničenom odgovornošću za usluge, proizvodnju i trgovinu, Šandrovac, OIB 66979656140, Mali Šandrovac 43,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 PROMET jednostavno društvo s ograničenom odgovornošću za usluge, proizvodnju i trgovinu, Šandrovac</item>
      <item>SAŠA DOMITROVIĆ</item>
    </izvorni_sadrzaj>
    <derivirana_varijabla naziv="DomainObject.Predmet.SudioniciListNaziv_1">
      <item>FINA, RC ZAGREB, Podružnica Bjelovar</item>
      <item>AS PROMET jednostavno društvo s ograničenom odgovornošću za usluge, proizvodnju i trgovinu, Šandrovac</item>
      <item>SAŠA DOMITROVIĆ</item>
    </derivirana_varijabla>
  </DomainObject.Predmet.SudioniciListNaziv>
  <DomainObject.Predmet.SudioniciListAdressOIB>
    <izvorni_sadrzaj>
      <item>FINA, RC ZAGREB, Podružnica Bjelovar, OIB 85821130368, F. Supila 4,43000 Bjelovar</item>
      <item>AS PROMET jednostavno društvo s ograničenom odgovornošću za usluge, proizvodnju i trgovinu, Šandrovac, OIB 66979656140, Mali Šandrovac 43,43000 Šandrovac</item>
      <item>SAŠA DOMITROVIĆ, Mali Šandrovac 43.,43000 Šandrovac</item>
    </izvorni_sadrzaj>
    <derivirana_varijabla naziv="DomainObject.Predmet.SudioniciListAdressOIB_1">
      <item>FINA, RC ZAGREB, Podružnica Bjelovar, OIB 85821130368, F. Supila 4,43000 Bjelovar</item>
      <item>AS PROMET jednostavno društvo s ograničenom odgovornošću za usluge, proizvodnju i trgovinu, Šandrovac, OIB 66979656140, Mali Šandrovac 43,43000 Šandrovac</item>
      <item>SAŠA DOMITROVIĆ, Mali Šandrovac 43.,43000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FD233-F93E-4CB1-A098-0B9173C3C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722</properties:Words>
  <properties:Characters>3827</properties:Characters>
  <properties:Lines>99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2016-02-05T07:02:00Z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St-459/2015-3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