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32b2b1" w14:paraId="132b2b1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A48E5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721699">
              <w:t>2 St-1015/2016-19</w:t>
            </w:r>
          </w:p>
        </w:tc>
      </w:tr>
    </w:tbl>
    <w:p w:rsidRDefault="008D05FD" w:rsidP="009A48E5" w:rsidR="008D05F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</w:t>
      </w:r>
      <w:r w:rsidR="00B53954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50291" w:rsidP="0049749B" w:rsidR="004502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14FB" w:rsidP="0049749B" w:rsidR="005214FB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sutkinji toga suda Meliti Poljanec-Bubaš,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kao stečajnoj sutkinji, u stečajnom predmetu povodom prijedloga </w:t>
      </w:r>
      <w:r w:rsidR="005214FB">
        <w:rPr>
          <w:rFonts w:eastAsia="Times New Roman" w:hAnsi="Times New Roman" w:ascii="Times New Roman"/>
          <w:sz w:val="24"/>
          <w:szCs w:val="24"/>
          <w:lang w:eastAsia="hr-HR"/>
        </w:rPr>
        <w:t xml:space="preserve">za nastavkom stečajnog postupka nad stečajnom masom dužnika MARTINČIĆ d.o.o., OIB: 66008582710, Križevci, Ulica Marcela Kiepacha 1,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214FB">
        <w:rPr>
          <w:rFonts w:eastAsia="Times New Roman" w:hAnsi="Times New Roman" w:ascii="Times New Roman"/>
          <w:sz w:val="24"/>
          <w:szCs w:val="24"/>
          <w:lang w:eastAsia="hr-HR"/>
        </w:rPr>
        <w:t xml:space="preserve">27. studenoga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2017. </w:t>
      </w:r>
    </w:p>
    <w:p w:rsidRDefault="009A48E5" w:rsidP="009A48E5" w:rsidR="009A48E5" w:rsidRPr="009A48E5">
      <w:pPr>
        <w:tabs>
          <w:tab w:pos="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 i j e š i o  j e           </w:t>
      </w:r>
    </w:p>
    <w:p w:rsidRDefault="005214FB" w:rsidP="009A48E5" w:rsidR="005214FB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ab/>
        <w:t>I/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zakazano za dan </w:t>
      </w:r>
      <w:r w:rsidR="005214FB">
        <w:rPr>
          <w:rFonts w:eastAsia="Times New Roman" w:hAnsi="Times New Roman" w:ascii="Times New Roman"/>
          <w:sz w:val="24"/>
          <w:szCs w:val="24"/>
          <w:lang w:eastAsia="hr-HR"/>
        </w:rPr>
        <w:t>7. prosinca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2017. se odgađa zbog bolovanja sutkinje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, a novo ročište se zakazuje za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dan </w:t>
      </w:r>
      <w:r w:rsidR="005214FB">
        <w:rPr>
          <w:rFonts w:eastAsia="Times New Roman" w:hAnsi="Times New Roman" w:ascii="Times New Roman"/>
          <w:sz w:val="24"/>
          <w:szCs w:val="24"/>
          <w:lang w:eastAsia="hr-HR"/>
        </w:rPr>
        <w:t>11. siječnja 2018. u 12,40 sati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    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kod ovog suda u Varaždinu, Braće Radić 2, soba br. 22</w:t>
      </w:r>
      <w:r w:rsidR="005214FB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/II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II/ Na</w:t>
      </w:r>
      <w:r w:rsidR="005214FB">
        <w:rPr>
          <w:rFonts w:eastAsia="Times New Roman" w:hAnsi="Times New Roman" w:ascii="Times New Roman"/>
          <w:sz w:val="24"/>
          <w:szCs w:val="24"/>
          <w:lang w:eastAsia="hr-HR"/>
        </w:rPr>
        <w:t xml:space="preserve"> ročište se pozivaju:                </w:t>
      </w:r>
    </w:p>
    <w:p w:rsidRDefault="00560FDA" w:rsidP="00035A5D" w:rsidR="00560FDA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  <w:r w:rsidR="00407373">
        <w:rPr>
          <w:rFonts w:eastAsia="Times New Roman" w:hAnsi="Times New Roman" w:ascii="Times New Roman"/>
          <w:sz w:val="24"/>
          <w:szCs w:val="24"/>
          <w:lang w:eastAsia="hr-HR"/>
        </w:rPr>
        <w:t xml:space="preserve"> Goran Jujnović Lučić, iz Zagreba, Strojarska cesta 20/XXII</w:t>
      </w:r>
    </w:p>
    <w:p w:rsidRDefault="00035A5D" w:rsidP="00035A5D" w:rsidR="009A48E5" w:rsidRP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vjerovnici</w:t>
      </w:r>
    </w:p>
    <w:p w:rsidRDefault="009A48E5" w:rsidP="009A48E5" w:rsidR="009A48E5" w:rsidRPr="009A48E5">
      <w:pPr>
        <w:spacing w:lineRule="auto" w:line="240" w:after="0"/>
        <w:ind w:left="72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III/ Ovo rješenje objavit će se na e-oglasnoj ploči suda.</w:t>
      </w:r>
    </w:p>
    <w:p w:rsidRDefault="00035A5D" w:rsidP="00035A5D" w:rsidR="00035A5D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 w:rsidRP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373" w:rsidP="009A48E5" w:rsid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10. listopada 2017. </w:t>
      </w:r>
    </w:p>
    <w:p w:rsidRDefault="00035A5D" w:rsidP="009A48E5" w:rsidR="00035A5D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035A5D" w:rsidR="00035A5D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407373" w:rsidP="00035A5D" w:rsidR="00407373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21699" w:rsidP="009A48E5" w:rsid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Melita Poljanec Bubaš, v.r.</w:t>
      </w:r>
    </w:p>
    <w:p w:rsidRDefault="00721699" w:rsidP="009A48E5" w:rsidR="00721699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21699" w:rsidP="009A48E5" w:rsidR="00721699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otpravka-ovlašteni službenik: </w:t>
      </w:r>
    </w:p>
    <w:p w:rsidRDefault="00407373" w:rsidP="009A48E5" w:rsidR="00407373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9A48E5" w:rsidR="00035A5D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881F1B">
        <w:rPr>
          <w:rFonts w:eastAsia="Times New Roman" w:hAnsi="Times New Roman" w:ascii="Times New Roman"/>
          <w:sz w:val="24"/>
          <w:szCs w:val="24"/>
          <w:lang w:eastAsia="hr-HR"/>
        </w:rPr>
        <w:t xml:space="preserve">puta o pravnom lijeku:    </w:t>
      </w: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A48E5" w:rsidP="00407373" w:rsidR="009A48E5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07373">
        <w:rPr>
          <w:rFonts w:eastAsia="Times New Roman" w:hAnsi="Times New Roman" w:ascii="Times New Roman"/>
          <w:sz w:val="24"/>
          <w:szCs w:val="24"/>
          <w:lang w:eastAsia="hr-HR"/>
        </w:rPr>
        <w:t xml:space="preserve">e-Oglasna ploča suda </w:t>
      </w:r>
    </w:p>
    <w:p w:rsidRDefault="00407373" w:rsidP="00407373" w:rsidR="00407373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upravitelj Goran Jujnović Lučić, iz Zagreba, Strojarska cesta 20/XXII</w:t>
      </w: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8659E3" w:rsidR="00DC70E5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DC6" w:rsidP="00501147" w:rsidR="00343DC6">
      <w:pPr>
        <w:spacing w:lineRule="auto" w:line="240" w:after="0"/>
      </w:pPr>
      <w:r>
        <w:separator/>
      </w:r>
    </w:p>
  </w:endnote>
  <w:endnote w:id="0" w:type="continuationSeparator">
    <w:p w:rsidRDefault="00343DC6" w:rsidP="00501147" w:rsidR="00343DC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DC6" w:rsidP="00501147" w:rsidR="00343DC6">
      <w:pPr>
        <w:spacing w:lineRule="auto" w:line="240" w:after="0"/>
      </w:pPr>
      <w:r>
        <w:separator/>
      </w:r>
    </w:p>
  </w:footnote>
  <w:footnote w:id="0" w:type="continuationSeparator">
    <w:p w:rsidRDefault="00343DC6" w:rsidP="00501147" w:rsidR="00343DC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721699">
      <w:rPr>
        <w:rFonts w:hAnsi="Times New Roman" w:ascii="Times New Roman"/>
        <w:noProof/>
        <w:sz w:val="24"/>
        <w:szCs w:val="24"/>
      </w:rPr>
      <w:t>Poslovni broj: 2 St-1015/2016-19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721699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B1410"/>
    <w:multiLevelType w:val="hybridMultilevel"/>
    <w:tmpl w:val="2D2A2386"/>
    <w:lvl w:tplc="7B2A68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35A5D"/>
    <w:rsid w:val="0004207D"/>
    <w:rsid w:val="00087C43"/>
    <w:rsid w:val="00125F72"/>
    <w:rsid w:val="00194888"/>
    <w:rsid w:val="001F69B6"/>
    <w:rsid w:val="001F6DF0"/>
    <w:rsid w:val="002213CC"/>
    <w:rsid w:val="00237FCE"/>
    <w:rsid w:val="002971D6"/>
    <w:rsid w:val="002D2FC4"/>
    <w:rsid w:val="002E3DDB"/>
    <w:rsid w:val="002F61DE"/>
    <w:rsid w:val="002F744D"/>
    <w:rsid w:val="00340399"/>
    <w:rsid w:val="00341823"/>
    <w:rsid w:val="00342CFC"/>
    <w:rsid w:val="00343DC6"/>
    <w:rsid w:val="00345212"/>
    <w:rsid w:val="00367E59"/>
    <w:rsid w:val="00385BF0"/>
    <w:rsid w:val="00394A8C"/>
    <w:rsid w:val="003A4477"/>
    <w:rsid w:val="00407373"/>
    <w:rsid w:val="0044796D"/>
    <w:rsid w:val="00450291"/>
    <w:rsid w:val="0049749B"/>
    <w:rsid w:val="004A0BD1"/>
    <w:rsid w:val="004E1C60"/>
    <w:rsid w:val="00501147"/>
    <w:rsid w:val="005214FB"/>
    <w:rsid w:val="00560FDA"/>
    <w:rsid w:val="005E1D89"/>
    <w:rsid w:val="005F633B"/>
    <w:rsid w:val="00685195"/>
    <w:rsid w:val="00721699"/>
    <w:rsid w:val="00741600"/>
    <w:rsid w:val="00757A30"/>
    <w:rsid w:val="007802E2"/>
    <w:rsid w:val="0078776D"/>
    <w:rsid w:val="007A409A"/>
    <w:rsid w:val="007D2674"/>
    <w:rsid w:val="008659E3"/>
    <w:rsid w:val="00881F1B"/>
    <w:rsid w:val="008A6557"/>
    <w:rsid w:val="008C4EFB"/>
    <w:rsid w:val="008D05FD"/>
    <w:rsid w:val="0092437B"/>
    <w:rsid w:val="00957093"/>
    <w:rsid w:val="0096157B"/>
    <w:rsid w:val="0096563D"/>
    <w:rsid w:val="00975368"/>
    <w:rsid w:val="009A48E5"/>
    <w:rsid w:val="00A31425"/>
    <w:rsid w:val="00A31587"/>
    <w:rsid w:val="00A65E60"/>
    <w:rsid w:val="00AA1295"/>
    <w:rsid w:val="00AF28D9"/>
    <w:rsid w:val="00B00B9A"/>
    <w:rsid w:val="00B43087"/>
    <w:rsid w:val="00B43741"/>
    <w:rsid w:val="00B53954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16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6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69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6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6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16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6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69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6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6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St-1015/2016-19</izvorni_sadrzaj>
    <derivirana_varijabla naziv="DomainObject.Oznaka_1">St-1015/2016-19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naknadno pronađenu imovinu</izvorni_sadrzaj>
    <derivirana_varijabla naziv="DomainObject.Predmet.Opis_1">Prijedlog za naknadno pronađenu imovinu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St-1015/2016</izvorni_sadrzaj>
    <derivirana_varijabla naziv="DomainObject.Predmet.OznakaBroj_1">St-1015/2016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brisano MARTINČIĆ d.o.o. za pružanje usluga putničke agencije i prijevoza</izvorni_sadrzaj>
    <derivirana_varijabla naziv="DomainObject.Predmet.ProtustrankaFormated_1">  brisano MARTINČIĆ d.o.o. za pružanje usluga putničke agencije i prijevoza</derivirana_varijabla>
  </DomainObject.Predmet.ProtustrankaFormated>
  <DomainObject.Predmet.ProtustrankaFormatedOIB>
    <izvorni_sadrzaj>  brisano MARTINČIĆ d.o.o. za pružanje usluga putničke agencije i prijevoza, OIB 86036708566</izvorni_sadrzaj>
    <derivirana_varijabla naziv="DomainObject.Predmet.ProtustrankaFormatedOIB_1">  brisano MARTINČIĆ d.o.o. za pružanje usluga putničke agencije i prijevoza, OIB 86036708566</derivirana_varijabla>
  </DomainObject.Predmet.ProtustrankaFormatedOIB>
  <DomainObject.Predmet.ProtustrankaFormatedWithAdress>
    <izvorni_sadrzaj> brisano MARTINČIĆ d.o.o. za pružanje usluga putničke agencije i prijevoza, Ulica Marcela Kiepacha 1, 48260 Križevci</izvorni_sadrzaj>
    <derivirana_varijabla naziv="DomainObject.Predmet.ProtustrankaFormatedWithAdress_1"> brisano MARTINČIĆ d.o.o. za pružanje usluga putničke agencije i prijevoza, Ulica Marcela Kiepacha 1, 48260 Križevci</derivirana_varijabla>
  </DomainObject.Predmet.ProtustrankaFormatedWithAdress>
  <DomainObject.Predmet.ProtustrankaFormatedWithAdressOIB>
    <izvorni_sadrzaj> brisano MARTINČIĆ d.o.o. za pružanje usluga putničke agencije i prijevoza, OIB 86036708566, Ulica Marcela Kiepacha 1, 48260 Križevci</izvorni_sadrzaj>
    <derivirana_varijabla naziv="DomainObject.Predmet.ProtustrankaFormatedWithAdressOIB_1"> brisano MARTINČIĆ d.o.o. za pružanje usluga putničke agencije i prijevoza, OIB 86036708566, Ulica Marcela Kiepacha 1, 48260 Križevci</derivirana_varijabla>
  </DomainObject.Predmet.ProtustrankaFormatedWithAdressOIB>
  <DomainObject.Predmet.ProtustrankaWithAdress>
    <izvorni_sadrzaj>brisano MARTINČIĆ d.o.o. za pružanje usluga putničke agencije i prijevoza Ulica Marcela Kiepacha 1, 48260 Križevci</izvorni_sadrzaj>
    <derivirana_varijabla naziv="DomainObject.Predmet.ProtustrankaWithAdress_1">brisano MARTINČIĆ d.o.o. za pružanje usluga putničke agencije i prijevoza Ulica Marcela Kiepacha 1, 48260 Križevci</derivirana_varijabla>
  </DomainObject.Predmet.ProtustrankaWithAdress>
  <DomainObject.Predmet.ProtustrankaWithAdressOIB>
    <izvorni_sadrzaj>brisano MARTINČIĆ d.o.o. za pružanje usluga putničke agencije i prijevoza, OIB 86036708566, Ulica Marcela Kiepacha 1, 48260 Križevci</izvorni_sadrzaj>
    <derivirana_varijabla naziv="DomainObject.Predmet.ProtustrankaWithAdressOIB_1">brisano MARTINČIĆ d.o.o. za pružanje usluga putničke agencije i prijevoza, OIB 86036708566, Ulica Marcela Kiepacha 1, 48260 Križevci</derivirana_varijabla>
  </DomainObject.Predmet.ProtustrankaWithAdressOIB>
  <DomainObject.Predmet.ProtustrankaNazivFormated>
    <izvorni_sadrzaj>brisano MARTINČIĆ d.o.o. za pružanje usluga putničke agencije i prijevoza</izvorni_sadrzaj>
    <derivirana_varijabla naziv="DomainObject.Predmet.ProtustrankaNazivFormated_1">brisano MARTINČIĆ d.o.o. za pružanje usluga putničke agencije i prijevoza</derivirana_varijabla>
  </DomainObject.Predmet.ProtustrankaNazivFormated>
  <DomainObject.Predmet.ProtustrankaNazivFormatedOIB>
    <izvorni_sadrzaj>brisano MARTINČIĆ d.o.o. za pružanje usluga putničke agencije i prijevoza, OIB 86036708566</izvorni_sadrzaj>
    <derivirana_varijabla naziv="DomainObject.Predmet.ProtustrankaNazivFormatedOIB_1">brisano MARTINČIĆ d.o.o. za pružanje usluga putničke agencije i prijevoza, OIB 86036708566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Varaždin</izvorni_sadrzaj>
    <derivirana_varijabla naziv="DomainObject.Predmet.StrankaFormated_1">  Porezna uprava Područni ured Sjeverna Hrvatska zastupanog po punomoćniku Županijsko državno odvjetništvo Varaždin</derivirana_varijabla>
  </DomainObject.Predmet.StrankaFormated>
  <DomainObject.Predmet.StrankaFormatedOIB>
    <izvorni_sadrzaj>  Porezna uprava Područni ured Sjeverna Hrvatska, OIB 18683136487 zastupanog po punomoćniku Županijsko državno odvjetništvo Varaždin</izvorni_sadrzaj>
    <derivirana_varijabla naziv="DomainObject.Predmet.StrankaFormatedOIB_1">  Porezna uprava Područni ured Sjeverna Hrvatska, OIB 18683136487 zastupanog po punomoćniku Županijsko državno odvjetništvo Varaždin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Varaždin</izvorni_sadrzaj>
    <derivirana_varijabla naziv="DomainObject.Predmet.StrankaFormatedWithAdress_1"> Porezna uprava Područni ured Sjeverna Hrvatska, Graberje 1, 42000 Varaždin zastupanog po punomoćniku Županijsko državno odvjetništvo Varaždin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Varaždin</izvorni_sadrzaj>
    <derivirana_varijabla naziv="DomainObject.Predmet.StrankaFormatedWithAdressOIB_1"> Porezna uprava Područni ured Sjeverna Hrvatska, OIB 18683136487, Graberje 1, 42000 Varaždin zastupanog po punomoćniku Županijsko državno odvjetništvo Varaždin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653989.66</izvorni_sadrzaj>
    <derivirana_varijabla naziv="DomainObject.Predmet.TrenutnaVrijednost_1">653989.66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Porezna uprava Područni ured Sjeverna Hrvatska zastupanog po punomoćniku Županijsko državno odvjetništvo Varaždin</item>
    </izvorni_sadrzaj>
    <derivirana_varijabla naziv="DomainObject.Predmet.StrankaListFormated_1">
      <item>Porezna uprava Područni ured Sjeverna Hrvatska zastupanog po punomoćniku Županijsko državno odvjetništvo Varaždin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Varaždin</item>
    </izvorni_sadrzaj>
    <derivirana_varijabla naziv="DomainObject.Predmet.StrankaListFormatedOIB_1">
      <item>Porezna uprava Područni ured Sjeverna Hrvatska, OIB 18683136487 zastupanog po punomoćniku Županijsko državno odvjetništvo Varaždin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Varaždin</item>
    </izvorni_sadrzaj>
    <derivirana_varijabla naziv="DomainObject.Predmet.StrankaListFormatedWithAdress_1">
      <item>Porezna uprava Područni ured Sjeverna Hrvatska, Graberje 1, 42000 Varaždin zastupanog po punomoćniku Županijsko državno odvjetništvo Varaždin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Varaždin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Varaždin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brisano MARTINČIĆ d.o.o. za pružanje usluga putničke agencije i prijevoza</item>
    </izvorni_sadrzaj>
    <derivirana_varijabla naziv="DomainObject.Predmet.ProtuStrankaListFormated_1">
      <item>brisano MARTINČIĆ d.o.o. za pružanje usluga putničke agencije i prijevoza</item>
    </derivirana_varijabla>
  </DomainObject.Predmet.ProtuStrankaListFormated>
  <DomainObject.Predmet.ProtuStrankaListFormatedOIB>
    <izvorni_sadrzaj>
      <item>brisano MARTINČIĆ d.o.o. za pružanje usluga putničke agencije i prijevoza, OIB 86036708566</item>
    </izvorni_sadrzaj>
    <derivirana_varijabla naziv="DomainObject.Predmet.ProtuStrankaListFormatedOIB_1">
      <item>brisano MARTINČIĆ d.o.o. za pružanje usluga putničke agencije i prijevoza, OIB 86036708566</item>
    </derivirana_varijabla>
  </DomainObject.Predmet.ProtuStrankaListFormatedOIB>
  <DomainObject.Predmet.ProtuStrankaListFormatedWithAdress>
    <izvorni_sadrzaj>
      <item>brisano MARTINČIĆ d.o.o. za pružanje usluga putničke agencije i prijevoza, Ulica Marcela Kiepacha 1, 48260 Križevci</item>
    </izvorni_sadrzaj>
    <derivirana_varijabla naziv="DomainObject.Predmet.ProtuStrankaListFormatedWithAdress_1">
      <item>brisano MARTINČIĆ d.o.o. za pružanje usluga putničke agencije i prijevoza, Ulica Marcela Kiepacha 1, 48260 Križevci</item>
    </derivirana_varijabla>
  </DomainObject.Predmet.ProtuStrankaListFormatedWithAdress>
  <DomainObject.Predmet.ProtuStrankaListFormatedWithAdressOIB>
    <izvorni_sadrzaj>
      <item>brisano MARTINČIĆ d.o.o. za pružanje usluga putničke agencije i prijevoza, OIB 86036708566, Ulica Marcela Kiepacha 1, 48260 Križevci</item>
    </izvorni_sadrzaj>
    <derivirana_varijabla naziv="DomainObject.Predmet.ProtuStrankaListFormatedWithAdressOIB_1">
      <item>brisano MARTINČIĆ d.o.o. za pružanje usluga putničke agencije i prijevoza, OIB 86036708566, Ulica Marcela Kiepacha 1, 48260 Križevci</item>
    </derivirana_varijabla>
  </DomainObject.Predmet.ProtuStrankaListFormatedWithAdressOIB>
  <DomainObject.Predmet.ProtuStrankaListNazivFormated>
    <izvorni_sadrzaj>
      <item>brisano MARTINČIĆ d.o.o. za pružanje usluga putničke agencije i prijevoza</item>
    </izvorni_sadrzaj>
    <derivirana_varijabla naziv="DomainObject.Predmet.ProtuStrankaListNazivFormated_1">
      <item>brisano MARTINČIĆ d.o.o. za pružanje usluga putničke agencije i prijevoza</item>
    </derivirana_varijabla>
  </DomainObject.Predmet.ProtuStrankaListNazivFormated>
  <DomainObject.Predmet.ProtuStrankaListNazivFormatedOIB>
    <izvorni_sadrzaj>
      <item>brisano MARTINČIĆ d.o.o. za pružanje usluga putničke agencije i prijevoza, OIB 86036708566</item>
    </izvorni_sadrzaj>
    <derivirana_varijabla naziv="DomainObject.Predmet.ProtuStrankaListNazivFormatedOIB_1">
      <item>brisano MARTINČIĆ d.o.o. za pružanje usluga putničke agencije i prijevoza, OIB 86036708566</item>
    </derivirana_varijabla>
  </DomainObject.Predmet.ProtuStrankaListNazivFormatedOIB>
  <DomainObject.Predmet.OstaliListFormated>
    <izvorni_sadrzaj>
      <item>Vilim Martinčić</item>
      <item>Županijsko državno odvjetništvo Varaždin punomoćnik sudionika u postupku Porezna uprava Područni ured Sjeverna Hrvatska</item>
      <item>Sudski registar</item>
      <item>Goran Jujnović Lučić, stečajni upravitelj</item>
    </izvorni_sadrzaj>
    <derivirana_varijabla naziv="DomainObject.Predmet.OstaliListFormated_1">
      <item>Vilim Martinčić</item>
      <item>Županijsko državno odvjetništvo Varaždin punomoćnik sudionika u postupku Porezna uprava Područni ured Sjeverna Hrvatska</item>
      <item>Sudski registar</item>
      <item>Goran Jujnović Lučić, stečajni upravitelj</item>
    </derivirana_varijabla>
  </DomainObject.Predmet.OstaliListFormated>
  <DomainObject.Predmet.OstaliListFormatedOIB>
    <izvorni_sadrzaj>
      <item>Vilim Martinčić, OIB 03506090892</item>
      <item>Županijsko državno odvjetništvo Varaždin punomoćnik sudionika u postupku Porezna uprava Područni ured Sjeverna Hrvatska</item>
      <item>Sudski registar</item>
      <item>Goran Jujnović Lučić, stečajni upravitelj, OIB 62461289936</item>
    </izvorni_sadrzaj>
    <derivirana_varijabla naziv="DomainObject.Predmet.OstaliListFormatedOIB_1">
      <item>Vilim Martinčić, OIB 03506090892</item>
      <item>Županijsko državno odvjetništvo Varaždin punomoćnik sudionika u postupku Porezna uprava Područni ured Sjeverna Hrvatska</item>
      <item>Sudski registar</item>
      <item>Goran Jujnović Lučić, stečajni upravitelj, OIB 62461289936</item>
    </derivirana_varijabla>
  </DomainObject.Predmet.OstaliListFormatedOIB>
  <DomainObject.Predmet.OstaliListFormatedWithAdress>
    <izvorni_sadrzaj>
      <item>Vilim Martinčić, Blagaji 4, 48267 Dedina</item>
      <item>Županijsko državno odvjetništvo Varaždin, B.Radića 2, 42000 Varaždin punomoćnik sudionika u postupku Porezna uprava Područni ured Sjeverna Hrvatska</item>
      <item>Sudski registar</item>
      <item>Goran Jujnović Lučić, stečajni upravitelj, Zadarska 22, 21300 Makarska</item>
    </izvorni_sadrzaj>
    <derivirana_varijabla naziv="DomainObject.Predmet.OstaliListFormatedWithAdress_1">
      <item>Vilim Martinčić, Blagaji 4, 48267 Dedina</item>
      <item>Županijsko državno odvjetništvo Varaždin, B.Radića 2, 42000 Varaždin punomoćnik sudionika u postupku Porezna uprava Područni ured Sjeverna Hrvatska</item>
      <item>Sudski registar</item>
      <item>Goran Jujnović Lučić, stečajni upravitelj, Zadarska 22, 21300 Makarska</item>
    </derivirana_varijabla>
  </DomainObject.Predmet.OstaliListFormatedWithAdress>
  <DomainObject.Predmet.OstaliListFormatedWithAdressOIB>
    <izvorni_sadrzaj>
      <item>Vilim Martinčić, OIB 03506090892, Blagaji 4, 48267 Dedina</item>
      <item>Županijsko državno odvjetništvo Varaždin, B.Radića 2, 42000 Varaždin punomoćnik sudionika u postupku Porezna uprava Područni ured Sjeverna Hrvatska</item>
      <item>Sudski registar</item>
      <item>Goran Jujnović Lučić, stečajni upravitelj, OIB 62461289936, Zadarska 22, 21300 Makarska</item>
    </izvorni_sadrzaj>
    <derivirana_varijabla naziv="DomainObject.Predmet.OstaliListFormatedWithAdressOIB_1">
      <item>Vilim Martinčić, OIB 03506090892, Blagaji 4, 48267 Dedina</item>
      <item>Županijsko državno odvjetništvo Varaždin, B.Radića 2, 42000 Varaždin punomoćnik sudionika u postupku Porezna uprava Područni ured Sjeverna Hrvatska</item>
      <item>Sudski registar</item>
      <item>Goran Jujnović Lučić, stečajni upravitelj, OIB 62461289936, Zadarska 22, 21300 Makarska</item>
    </derivirana_varijabla>
  </DomainObject.Predmet.OstaliListFormatedWithAdressOIB>
  <DomainObject.Predmet.OstaliListNazivFormated>
    <izvorni_sadrzaj>
      <item>Vilim Martinčić</item>
      <item>Županijsko državno odvjetništvo Varaždin</item>
      <item>Sudski registar</item>
      <item>Goran Jujnović Lučić, stečajni upravitelj</item>
    </izvorni_sadrzaj>
    <derivirana_varijabla naziv="DomainObject.Predmet.OstaliListNazivFormated_1">
      <item>Vilim Martinčić</item>
      <item>Županijsko državno odvjetništvo Varaždin</item>
      <item>Sudski registar</item>
      <item>Goran Jujnović Lučić, stečajni upravitelj</item>
    </derivirana_varijabla>
  </DomainObject.Predmet.OstaliListNazivFormated>
  <DomainObject.Predmet.OstaliListNazivFormatedOIB>
    <izvorni_sadrzaj>
      <item>Vilim Martinčić, OIB 03506090892</item>
      <item>Županijsko državno odvjetništvo Varaždin</item>
      <item>Sudski registar</item>
      <item>Goran Jujnović Lučić, stečajni upravitelj, OIB 62461289936</item>
    </izvorni_sadrzaj>
    <derivirana_varijabla naziv="DomainObject.Predmet.OstaliListNazivFormatedOIB_1">
      <item>Vilim Martinčić, OIB 03506090892</item>
      <item>Županijsko državno odvjetništvo Varaždin</item>
      <item>Sudski registar</item>
      <item>Goran Jujnović Lučić, stečajni upravitelj,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>St-1015/2016-19</izvorni_sadrzaj>
    <derivirana_varijabla naziv="DomainObject.PoslovniBrojDokumenta_1">St-1015/2016-19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brisano MARTINČIĆ d.o.o. za pružanje usluga putničke agencije i prijevoza</izvorni_sadrzaj>
    <derivirana_varijabla naziv="DomainObject.Predmet.ProtustrankaIDrugi_1">brisano MARTINČIĆ d.o.o. za pružanje usluga putničke agencije i prijevoza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brisano MARTINČIĆ d.o.o. za pružanje usluga putničke agencije i prijevoza, OIB 86036708566, Ulica Marcela Kiepacha 1, 48260 Križevci</izvorni_sadrzaj>
    <derivirana_varijabla naziv="DomainObject.Predmet.ProtustrankaIDrugiAdressOIB_1">brisano MARTINČIĆ d.o.o. za pružanje usluga putničke agencije i prijevoza, OIB 86036708566, Ulica Marcela Kiepacha 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brisano MARTINČIĆ d.o.o. za pružanje usluga putničke agencije i prijevoza</item>
      <item>Vilim Martinčić</item>
      <item>Porezna uprava Područni ured Sjeverna Hrvatska</item>
      <item>Županijsko državno odvjetništvo Varaždin</item>
      <item>Sudski registar</item>
      <item>Goran Jujnović Lučić, stečajni upravitelj</item>
    </izvorni_sadrzaj>
    <derivirana_varijabla naziv="DomainObject.Predmet.SudioniciListNaziv_1">
      <item>brisano MARTINČIĆ d.o.o. za pružanje usluga putničke agencije i prijevoza</item>
      <item>Vilim Martinčić</item>
      <item>Porezna uprava Područni ured Sjeverna Hrvatska</item>
      <item>Županijsko državno odvjetništvo Varaždin</item>
      <item>Sudski registar</item>
      <item>Goran Jujnović Lučić, stečajni upravitelj</item>
    </derivirana_varijabla>
  </DomainObject.Predmet.SudioniciListNaziv>
  <DomainObject.Predmet.SudioniciListAdressOIB>
    <izvorni_sadrzaj>
      <item>brisano MARTINČIĆ d.o.o. za pružanje usluga putničke agencije i prijevoza, OIB 86036708566, Ulica Marcela Kiepacha 1,48260 Križevci</item>
      <item>Vilim Martinčić, OIB 03506090892, Blagaji 4,48267 Dedina</item>
      <item>Porezna uprava Područni ured Sjeverna Hrvatska, OIB 18683136487, Graberje 1,42000 Varaždin</item>
      <item>Županijsko državno odvjetništvo Varaždin, B.Radića 2,42000 Varaždin</item>
      <item>Sudski registar</item>
      <item>Goran Jujnović Lučić, stečajni upravitelj, OIB 62461289936, Zadarska 22,21300 Makarska</item>
    </izvorni_sadrzaj>
    <derivirana_varijabla naziv="DomainObject.Predmet.SudioniciListAdressOIB_1">
      <item>brisano MARTINČIĆ d.o.o. za pružanje usluga putničke agencije i prijevoza, OIB 86036708566, Ulica Marcela Kiepacha 1,48260 Križevci</item>
      <item>Vilim Martinčić, OIB 03506090892, Blagaji 4,48267 Dedina</item>
      <item>Porezna uprava Područni ured Sjeverna Hrvatska, OIB 18683136487, Graberje 1,42000 Varaždin</item>
      <item>Županijsko državno odvjetništvo Varaždin, B.Radića 2,42000 Varaždin</item>
      <item>Sudski registar</item>
      <item>Goran Jujnović Lučić, stečajni upravitelj, OIB 62461289936, Zadarska 22,21300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86036708566</item>
      <item>, OIB 03506090892</item>
      <item>, OIB 18683136487</item>
      <item>, OIB null</item>
      <item>, OIB null</item>
      <item>, OIB 62461289936</item>
    </izvorni_sadrzaj>
    <derivirana_varijabla naziv="DomainObject.Predmet.SudioniciListNazivOIB_1">
      <item>, OIB 86036708566</item>
      <item>, OIB 03506090892</item>
      <item>, OIB 18683136487</item>
      <item>, OIB null</item>
      <item>, OIB null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43527A-FB68-4EE7-A78F-05864ECA25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192</properties:Words>
  <properties:Characters>949</properties:Characters>
  <properties:Lines>58</properties:Lines>
  <properties:Paragraphs>24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Nikolina Cvek</cp:lastModifiedBy>
  <cp:lastPrinted>2017-11-27T12:54:00Z</cp:lastPrinted>
  <dcterms:modified xmlns:xsi="http://www.w3.org/2001/XMLSchema-instance" xsi:type="dcterms:W3CDTF">2017-11-27T12:55:00Z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St-1015/2016-19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