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0365" w14:paraId="23b0365" w:rsidRDefault="00AE649C" w:rsidP="004F27AE" w:rsidR="00AE649C">
      <w:pPr>
        <w:pStyle w:val="NormaleSPIS"/>
        <w15:collapsed w:val="false"/>
      </w:pPr>
    </w:p>
    <w:p w:rsidRDefault="00096335" w:rsidP="00096335" w:rsidR="00096335">
      <w:pPr>
        <w:pStyle w:val="NormaleSPIS"/>
        <w:spacing w:after="0"/>
        <w:ind w:firstLine="0"/>
      </w:pPr>
      <w:r>
        <w:t>REPUBLIKA HRVATSKA</w:t>
      </w:r>
    </w:p>
    <w:p w:rsidRDefault="00096335" w:rsidP="00096335" w:rsidR="00096335">
      <w:pPr>
        <w:pStyle w:val="NormaleSPIS"/>
        <w:spacing w:after="0"/>
        <w:ind w:firstLine="0"/>
      </w:pPr>
      <w:r>
        <w:t>Trgovački sud u Varaždinu</w:t>
      </w:r>
    </w:p>
    <w:p w:rsidRDefault="00096335" w:rsidP="00096335" w:rsidR="00096335" w:rsidRPr="00B76F3C">
      <w:pPr>
        <w:pStyle w:val="NormaleSPIS"/>
        <w:spacing w:after="0"/>
        <w:ind w:firstLine="0"/>
      </w:pPr>
      <w:r>
        <w:t>Varaždin, Braće Radić br. 2.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6335" w:rsidP="00096335" w:rsidR="00096335">
      <w:pPr>
        <w:pStyle w:val="Tijeloteksta"/>
        <w:spacing w:after="0"/>
        <w:ind w:firstLine="708"/>
        <w:jc w:val="both"/>
      </w:pPr>
      <w:r>
        <w:t xml:space="preserve">TRGOVAČKI SUD U VARAŽDINU,  po sucu toga suda Hugu </w:t>
      </w:r>
      <w:proofErr w:type="spellStart"/>
      <w:r>
        <w:t>Wedemeyeru</w:t>
      </w:r>
      <w:proofErr w:type="spellEnd"/>
      <w:r>
        <w:t xml:space="preserve">, u stečajnom postupku nad stečajnim dužnikom FERO-TEHNIKA d.o.o. „u stečaju“, iz </w:t>
      </w:r>
      <w:proofErr w:type="spellStart"/>
      <w:r>
        <w:t>Strahoninca</w:t>
      </w:r>
      <w:proofErr w:type="spellEnd"/>
      <w:r>
        <w:t xml:space="preserve">, M. Kovača br. 19, MBS: 070025355, OIB: 99350505075, kojeg zastupa stečajna upraviteljica Sanja </w:t>
      </w:r>
      <w:proofErr w:type="spellStart"/>
      <w:r>
        <w:t>Kraljek</w:t>
      </w:r>
      <w:proofErr w:type="spellEnd"/>
      <w:r>
        <w:t>, odvjetnica iz Čakovca, Kralja Tomislava br. 14, povodom prijedloga stečajnog upravitelja i odluke skupštine vjerovnika od 9.</w:t>
      </w:r>
      <w:r>
        <w:t xml:space="preserve"> svibnja 2016., izvan ročišta 30</w:t>
      </w:r>
      <w:r>
        <w:t>. ožujka 2017., donio je slijedeći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pStyle w:val="Naslov1"/>
        <w:spacing w:after="0" w:before="0"/>
        <w:jc w:val="center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Z A K L J U Č A K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ab/>
        <w:t>I/ Temeljem rješenja o prodaji ovoga suda poslovni broj 6 St-101/15-41 od 17. veljače 2017. godine, određuje se prodaja u stečajnom postupku nekretnina stečajnog dužnika FERO-TEHNIKA d.o.o. „u stečaju“, iz Čakovca, M. Kovača br. 19, MBS:070025355, OIB:99350505075, uz odgovarajuću primjenu pravila o ovrsi na nekretninama, i to: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spacing w:after="0"/>
        <w:jc w:val="both"/>
        <w:rPr>
          <w:lang w:val="en-AU"/>
        </w:rPr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1934 k.o.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k.č</w:t>
      </w:r>
      <w:proofErr w:type="spellEnd"/>
      <w:r>
        <w:t>. br. 311/61 poslovni objekt i dvorište, ukupne površine 5875 m2,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3313 k.o. </w:t>
      </w:r>
      <w:proofErr w:type="spellStart"/>
      <w:r>
        <w:t>Strahoninec</w:t>
      </w:r>
      <w:proofErr w:type="spellEnd"/>
      <w:r>
        <w:t xml:space="preserve"> </w:t>
      </w:r>
      <w:proofErr w:type="spellStart"/>
      <w:r>
        <w:t>k.č</w:t>
      </w:r>
      <w:proofErr w:type="spellEnd"/>
      <w:r>
        <w:t xml:space="preserve">. br. 311/83 oranica </w:t>
      </w:r>
      <w:proofErr w:type="spellStart"/>
      <w:r>
        <w:t>Topolovec</w:t>
      </w:r>
      <w:proofErr w:type="spellEnd"/>
      <w:r>
        <w:t xml:space="preserve"> od 1472 </w:t>
      </w:r>
      <w:proofErr w:type="spellStart"/>
      <w:r>
        <w:t>čhv</w:t>
      </w:r>
      <w:proofErr w:type="spellEnd"/>
      <w:r>
        <w:t>-a.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>Nekretnine se prodaju kao cjelina.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ab/>
        <w:t>II/ Utvrđuje se vrijednost nekretnina u iznosu od 8.320.000,00 kuna.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  <w:rPr>
          <w:u w:val="single"/>
        </w:rPr>
      </w:pPr>
      <w:r>
        <w:t xml:space="preserve">III/ </w:t>
      </w:r>
      <w:r>
        <w:rPr>
          <w:u w:val="single"/>
        </w:rPr>
        <w:t>NAČIN PRODAJE:</w:t>
      </w:r>
    </w:p>
    <w:p w:rsidRDefault="00096335" w:rsidP="00096335" w:rsidR="00096335">
      <w:pPr>
        <w:spacing w:after="0"/>
        <w:jc w:val="both"/>
        <w:rPr>
          <w:lang w:val="en-AU"/>
        </w:rPr>
      </w:pPr>
    </w:p>
    <w:p w:rsidRDefault="00096335" w:rsidP="00096335" w:rsidR="00096335">
      <w:pPr>
        <w:pStyle w:val="Tijeloteksta2"/>
        <w:spacing w:lineRule="auto" w:line="240" w:after="0"/>
        <w:jc w:val="both"/>
      </w:pPr>
      <w:r>
        <w:tab/>
        <w:t>Nekretnine iz točke I ovog zaključka prodavati će se u stečajnom postupku usmen</w:t>
      </w:r>
      <w:r w:rsidR="00DD382F">
        <w:t>om javnom dražbom, te će se drugo</w:t>
      </w:r>
      <w:r>
        <w:t xml:space="preserve"> ročište za javnu dražbu održati u zgradi Trgovačkog suda u Varaždinu, Braće Radić br.2, drugi kat, soba br. 222</w:t>
      </w:r>
    </w:p>
    <w:p w:rsidRDefault="00096335" w:rsidP="00096335" w:rsidR="00096335">
      <w:pPr>
        <w:spacing w:after="0"/>
        <w:jc w:val="both"/>
      </w:pPr>
    </w:p>
    <w:p w:rsidRDefault="00DD382F" w:rsidP="00096335" w:rsidR="00096335">
      <w:pPr>
        <w:spacing w:after="0"/>
        <w:jc w:val="center"/>
        <w:rPr>
          <w:u w:val="single"/>
        </w:rPr>
      </w:pPr>
      <w:r>
        <w:rPr>
          <w:u w:val="single"/>
        </w:rPr>
        <w:t>dana</w:t>
      </w:r>
      <w:r w:rsidR="007532A2">
        <w:rPr>
          <w:u w:val="single"/>
        </w:rPr>
        <w:t xml:space="preserve"> </w:t>
      </w:r>
      <w:r>
        <w:rPr>
          <w:u w:val="single"/>
        </w:rPr>
        <w:t xml:space="preserve"> </w:t>
      </w:r>
      <w:r w:rsidR="007532A2">
        <w:rPr>
          <w:u w:val="single"/>
        </w:rPr>
        <w:t>24. travnja</w:t>
      </w:r>
      <w:r>
        <w:rPr>
          <w:u w:val="single"/>
        </w:rPr>
        <w:t xml:space="preserve"> 2017.  u </w:t>
      </w:r>
      <w:r w:rsidR="007532A2">
        <w:rPr>
          <w:u w:val="single"/>
        </w:rPr>
        <w:t>14,00</w:t>
      </w:r>
      <w:r w:rsidR="00096335">
        <w:rPr>
          <w:u w:val="single"/>
        </w:rPr>
        <w:t xml:space="preserve">  sati.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  <w:r>
        <w:t>Ročište će se održati i ako na njemu sudjeluje samo jedan ponuditelj.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  <w:r>
        <w:t>Ovaj zaključak o prodaji objaviti će se na e-oglasnoj ploči Trgovačkog suda u Varaždinu, na web stranici Visokog trgovačkog suda Republike Hrvatske (</w:t>
      </w:r>
      <w:hyperlink r:id="rId11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  <w:r>
        <w:t>Ovlašćuje se stečajni upravitelj da oglas o javnoj dražbi sa svim uvjetima prodaje objavi u sredstvima javnog informiranja.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</w:pPr>
      <w:r>
        <w:t>Rok od objave ovog zaključka o prodaji na e-Oglasnoj ploči ovog suda do prodaje iznosi najmanje 15 dana.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jc w:val="both"/>
        <w:rPr>
          <w:u w:val="single"/>
        </w:rPr>
      </w:pPr>
      <w:r>
        <w:rPr>
          <w:u w:val="single"/>
        </w:rPr>
        <w:t>IV/  UVJETI  PRODAJE :</w:t>
      </w:r>
    </w:p>
    <w:p w:rsidRDefault="00096335" w:rsidP="00096335" w:rsidR="00096335">
      <w:pPr>
        <w:spacing w:after="0"/>
        <w:jc w:val="both"/>
        <w:rPr>
          <w:u w:val="single"/>
        </w:rPr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>Nekretnine iz točke I ovog za</w:t>
      </w:r>
      <w:r w:rsidR="00DD382F">
        <w:t>ključka prodavati će se na drugom</w:t>
      </w:r>
      <w:r>
        <w:t xml:space="preserve"> ročištu za javnu dražbu, po cijeni navedenoj u točki II ovog zaključka i ispod te cijene se ne mogu prodati.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>Poreze, pristojbe i troškove koji nisu sadržani u početnoj cijeni oglašenih nekretnina kupac je dužan platiti u skladu sa zakonom.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Na nekretnini upisanoj u </w:t>
      </w:r>
      <w:proofErr w:type="spellStart"/>
      <w:r>
        <w:t>zk</w:t>
      </w:r>
      <w:proofErr w:type="spellEnd"/>
      <w:r>
        <w:t xml:space="preserve">. ul. 1934 k.o.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k.č</w:t>
      </w:r>
      <w:proofErr w:type="spellEnd"/>
      <w:r>
        <w:t xml:space="preserve">. br. 311/61 poslovni objekt i dvorište, ukupne površine 5875 m2 uknjiženo je založno pravo u korist Privredne banke d.d. Zagreb (ranije Međimurska banka d.d. Čakovec, V. </w:t>
      </w:r>
      <w:proofErr w:type="spellStart"/>
      <w:r>
        <w:t>Morandinija</w:t>
      </w:r>
      <w:proofErr w:type="spellEnd"/>
      <w:r>
        <w:t xml:space="preserve"> 37) i Republika Hrvatska, Ministarstvo financija, Porezna uprava, Područni ured Čakovec. 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spacing w:after="0"/>
        <w:ind w:firstLine="360"/>
        <w:jc w:val="both"/>
      </w:pPr>
      <w:r>
        <w:t xml:space="preserve">Na nekretnini upisanoj u </w:t>
      </w:r>
      <w:proofErr w:type="spellStart"/>
      <w:r>
        <w:t>zk</w:t>
      </w:r>
      <w:proofErr w:type="spellEnd"/>
      <w:r>
        <w:t xml:space="preserve">. ul. 3313 k.o. </w:t>
      </w:r>
      <w:proofErr w:type="spellStart"/>
      <w:r>
        <w:t>Strahoninec</w:t>
      </w:r>
      <w:proofErr w:type="spellEnd"/>
      <w:r>
        <w:t xml:space="preserve"> </w:t>
      </w:r>
      <w:proofErr w:type="spellStart"/>
      <w:r>
        <w:t>k.č</w:t>
      </w:r>
      <w:proofErr w:type="spellEnd"/>
      <w:r>
        <w:t xml:space="preserve">. br. 311/83 oranica </w:t>
      </w:r>
      <w:proofErr w:type="spellStart"/>
      <w:r>
        <w:t>Topolovec</w:t>
      </w:r>
      <w:proofErr w:type="spellEnd"/>
      <w:r>
        <w:t xml:space="preserve"> od 1472 </w:t>
      </w:r>
      <w:proofErr w:type="spellStart"/>
      <w:r>
        <w:t>čhv</w:t>
      </w:r>
      <w:proofErr w:type="spellEnd"/>
      <w:r>
        <w:t>-a uknjiženo je založno pravo u korist Republika Hrvatska, Ministarstvo financija, Porezna uprava, Područni ured Čakovec.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>Kao kupci mogu sudjelovati samo osobe koje su najkasnije tri dana prije dana održavanja ročišta za dražbu uplatile jamčevinu u iznosu od 10% utvrđene vrijednosti nekretnine iz točke I ovog zaključka na žiro-račun Trgovačkog suda u Varaždinu broj: IBAN HR 40 23900011300002754 otvoren kod Hrvatske poštanske banke d.d., pozivom na broj spisa St-101/15, u koloni svrha uplate, jer u suprotnom neće moći pristupiti dražbovanju, a dokaz o tome predočiti stečajnom sucu prije početka dražbe.</w:t>
      </w:r>
    </w:p>
    <w:p w:rsidRDefault="00096335" w:rsidP="00096335" w:rsidR="00096335">
      <w:pPr>
        <w:spacing w:after="0"/>
        <w:ind w:left="360"/>
        <w:jc w:val="both"/>
      </w:pPr>
      <w:r>
        <w:t>Kupac je dužan izvršiti uplatu jamčevine za one nekretnine za koje namjerava sudjelovati na javnoj dražbi.</w:t>
      </w:r>
    </w:p>
    <w:p w:rsidRDefault="00096335" w:rsidP="00096335" w:rsidR="00096335">
      <w:pPr>
        <w:spacing w:after="0"/>
        <w:ind w:firstLine="360"/>
        <w:jc w:val="both"/>
      </w:pPr>
      <w:r>
        <w:t>Kupcu nekretnine jamčevina se uračunava u kupoprodajnu cijenu.</w:t>
      </w:r>
    </w:p>
    <w:p w:rsidRDefault="00096335" w:rsidP="00096335" w:rsidR="00096335">
      <w:pPr>
        <w:spacing w:after="0"/>
        <w:ind w:firstLine="36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</w:t>
      </w:r>
      <w:proofErr w:type="spellStart"/>
      <w:r>
        <w:t>knigama</w:t>
      </w:r>
      <w:proofErr w:type="spellEnd"/>
      <w:r>
        <w:t xml:space="preserve">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Kupac je dužan uplatiti razliku između jamčevine i postignute kupoprodajne cijene  u roku od 30 dana od dana obavijesti o pravomoćnosti rješenja o dosudi na račun sudskog </w:t>
      </w:r>
      <w:proofErr w:type="spellStart"/>
      <w:r>
        <w:t>depozuta</w:t>
      </w:r>
      <w:proofErr w:type="spellEnd"/>
      <w:r>
        <w:t xml:space="preserve">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</w:t>
      </w:r>
      <w:r>
        <w:lastRenderedPageBreak/>
        <w:t xml:space="preserve">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96335" w:rsidP="00096335" w:rsidR="00096335">
      <w:pPr>
        <w:spacing w:after="0"/>
        <w:ind w:left="360"/>
        <w:jc w:val="both"/>
      </w:pPr>
      <w:r>
        <w:t>Prodaja se obavlja po načelu viđeno-kupljeno, što isključuje sve naknadne progovore kupca.</w:t>
      </w:r>
    </w:p>
    <w:p w:rsidRDefault="00096335" w:rsidP="00096335" w:rsidR="00096335">
      <w:pPr>
        <w:spacing w:after="0"/>
        <w:ind w:left="36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096335" w:rsidP="00096335" w:rsidR="00096335">
      <w:pPr>
        <w:spacing w:after="0"/>
        <w:jc w:val="both"/>
      </w:pPr>
    </w:p>
    <w:p w:rsidRDefault="00096335" w:rsidP="00096335" w:rsidR="00096335">
      <w:pPr>
        <w:numPr>
          <w:ilvl w:val="0"/>
          <w:numId w:val="47"/>
        </w:numPr>
        <w:spacing w:after="0"/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096335" w:rsidP="00096335" w:rsidR="00096335">
      <w:pPr>
        <w:pStyle w:val="Tijeloteksta"/>
        <w:spacing w:after="0"/>
        <w:jc w:val="both"/>
      </w:pPr>
    </w:p>
    <w:p w:rsidRDefault="00B84A77" w:rsidP="00096335" w:rsidR="00B84A77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center"/>
      </w:pPr>
      <w:r>
        <w:t>U Varaždinu, 3</w:t>
      </w:r>
      <w:r>
        <w:t xml:space="preserve">0. ožujka 2017. 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 xml:space="preserve">                                                                                                   SUDAC :</w:t>
      </w:r>
    </w:p>
    <w:p w:rsidRDefault="00096335" w:rsidP="00096335" w:rsidR="00096335">
      <w:pPr>
        <w:pStyle w:val="Tijeloteksta"/>
        <w:spacing w:after="0"/>
        <w:jc w:val="both"/>
      </w:pPr>
    </w:p>
    <w:p w:rsidRDefault="00B84A77" w:rsidP="00096335" w:rsidR="00096335">
      <w:pPr>
        <w:pStyle w:val="Tijelotekst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096335">
        <w:t xml:space="preserve">   </w:t>
      </w:r>
      <w:r w:rsidR="007532A2">
        <w:t xml:space="preserve">  Hugo </w:t>
      </w:r>
      <w:proofErr w:type="spellStart"/>
      <w:r w:rsidR="007532A2">
        <w:t>Wedemeyer</w:t>
      </w:r>
      <w:proofErr w:type="spellEnd"/>
      <w:r>
        <w:t>, v.r.</w:t>
      </w:r>
    </w:p>
    <w:p w:rsidRDefault="00096335" w:rsidP="00096335" w:rsidR="00096335">
      <w:pPr>
        <w:pStyle w:val="Tijeloteksta"/>
        <w:spacing w:after="0"/>
        <w:jc w:val="both"/>
      </w:pPr>
      <w:r>
        <w:tab/>
      </w:r>
      <w:r>
        <w:tab/>
      </w:r>
    </w:p>
    <w:p w:rsidRDefault="00096335" w:rsidP="00096335" w:rsidR="00096335">
      <w:pPr>
        <w:pStyle w:val="Tijeloteksta"/>
        <w:spacing w:after="0"/>
        <w:ind w:firstLine="720" w:left="4320"/>
        <w:jc w:val="both"/>
      </w:pPr>
      <w:bookmarkStart w:name="_GoBack" w:id="0"/>
      <w:bookmarkEnd w:id="0"/>
    </w:p>
    <w:p w:rsidRDefault="00096335" w:rsidP="00096335" w:rsidR="00096335">
      <w:pPr>
        <w:pStyle w:val="Tijeloteksta"/>
        <w:spacing w:after="0"/>
        <w:ind w:firstLine="720" w:left="4320"/>
        <w:jc w:val="both"/>
      </w:pP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  <w:rPr>
          <w:u w:val="single"/>
        </w:rPr>
      </w:pPr>
      <w:r>
        <w:rPr>
          <w:u w:val="single"/>
        </w:rPr>
        <w:t>UPUTA   O   PRAVNOM   LIJEKU  :</w:t>
      </w:r>
    </w:p>
    <w:p w:rsidRDefault="00096335" w:rsidP="00096335" w:rsidR="00096335">
      <w:pPr>
        <w:pStyle w:val="Tijeloteksta"/>
        <w:spacing w:after="0"/>
        <w:jc w:val="both"/>
      </w:pPr>
      <w:r>
        <w:tab/>
        <w:t>Protiv ovog zaključka nije dopuštena žalba (čl. 11. st. 9. SZ-a).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>DNA: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14,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>e-Oglasna ploča suda,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>Privredna banka Zagreb d.d. Zagreb,kojeg zastupa punomoćnik Davor Ivančić,</w:t>
      </w:r>
    </w:p>
    <w:p w:rsidRDefault="00096335" w:rsidP="00096335" w:rsidR="00096335">
      <w:pPr>
        <w:pStyle w:val="Tijeloteksta"/>
        <w:spacing w:after="0"/>
        <w:jc w:val="both"/>
      </w:pPr>
      <w:r>
        <w:t xml:space="preserve">odvjetnik iz Čakovca, Park Rudolfa </w:t>
      </w:r>
      <w:proofErr w:type="spellStart"/>
      <w:r>
        <w:t>Kropeka</w:t>
      </w:r>
      <w:proofErr w:type="spellEnd"/>
      <w:r>
        <w:t xml:space="preserve"> br.1,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 xml:space="preserve">Republika Hrvatska, Ministarstvo financija, Porezna uprava, Područni </w:t>
      </w:r>
    </w:p>
    <w:p w:rsidRDefault="00096335" w:rsidP="00096335" w:rsidR="00096335">
      <w:pPr>
        <w:pStyle w:val="Tijeloteksta"/>
        <w:spacing w:after="0"/>
        <w:jc w:val="both"/>
      </w:pPr>
      <w:r>
        <w:t>ured Sjeverna Hrvatska,zastupana po Županijskom državnom odvjetništvu</w:t>
      </w:r>
    </w:p>
    <w:p w:rsidRDefault="00096335" w:rsidP="00096335" w:rsidR="00096335">
      <w:pPr>
        <w:pStyle w:val="Tijeloteksta"/>
        <w:spacing w:after="0"/>
        <w:jc w:val="both"/>
      </w:pPr>
      <w:r>
        <w:t>u Varaždinu,</w:t>
      </w:r>
    </w:p>
    <w:p w:rsidRDefault="007532A2" w:rsidP="00096335" w:rsidR="007532A2">
      <w:pPr>
        <w:pStyle w:val="Tijeloteksta"/>
        <w:spacing w:after="0"/>
        <w:jc w:val="both"/>
      </w:pPr>
    </w:p>
    <w:p w:rsidRDefault="007532A2" w:rsidP="00096335" w:rsidR="007532A2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  <w:r>
        <w:t>Pisarnica –  kal. pravomoćnosti – 8 dana,</w:t>
      </w: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both"/>
      </w:pPr>
    </w:p>
    <w:p w:rsidRDefault="00096335" w:rsidP="00096335" w:rsidR="00096335">
      <w:pPr>
        <w:pStyle w:val="Tijeloteksta"/>
        <w:spacing w:after="0"/>
        <w:jc w:val="center"/>
      </w:pPr>
      <w:r>
        <w:t>U Varaždinu, 3</w:t>
      </w:r>
      <w:r>
        <w:t>0. ožujka 2017.</w:t>
      </w:r>
    </w:p>
    <w:p w:rsidRDefault="00096335" w:rsidP="00096335" w:rsidR="00096335">
      <w:pPr>
        <w:pStyle w:val="Tijeloteksta"/>
        <w:spacing w:after="0"/>
        <w:jc w:val="center"/>
      </w:pPr>
    </w:p>
    <w:p w:rsidRDefault="00096335" w:rsidP="00096335" w:rsidR="00096335">
      <w:pPr>
        <w:pStyle w:val="Tijeloteksta"/>
        <w:spacing w:after="0"/>
        <w:jc w:val="center"/>
      </w:pPr>
      <w:r>
        <w:tab/>
      </w:r>
      <w:r>
        <w:tab/>
      </w:r>
      <w:r>
        <w:tab/>
      </w:r>
    </w:p>
    <w:p w:rsidRDefault="00096335" w:rsidP="00096335" w:rsidR="00096335">
      <w:pPr>
        <w:pStyle w:val="Tijeloteksta"/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 :</w:t>
      </w:r>
    </w:p>
    <w:p w:rsidRDefault="00096335" w:rsidP="00096335" w:rsidR="00096335">
      <w:pPr>
        <w:spacing w:after="0"/>
        <w:jc w:val="both"/>
        <w:rPr>
          <w:u w:val="single"/>
        </w:rPr>
      </w:pPr>
    </w:p>
    <w:p w:rsidRDefault="00096335" w:rsidP="00096335" w:rsidR="00096335">
      <w:pPr>
        <w:pStyle w:val="Naslovdokumenta"/>
        <w:spacing w:after="0" w:before="0"/>
        <w:jc w:val="both"/>
      </w:pPr>
    </w:p>
    <w:p w:rsidRDefault="00096335" w:rsidP="00096335" w:rsidR="00096335">
      <w:pPr>
        <w:pStyle w:val="Poetniodjeljak"/>
        <w:spacing w:after="0" w:before="0"/>
      </w:pPr>
    </w:p>
    <w:p w:rsidRDefault="00096335" w:rsidP="00096335" w:rsidR="00096335">
      <w:pPr>
        <w:pStyle w:val="NormaleSPIS"/>
        <w:spacing w:after="0"/>
        <w:rPr>
          <w:noProof/>
        </w:rPr>
      </w:pPr>
    </w:p>
    <w:p w:rsidRDefault="00096335" w:rsidP="00096335" w:rsidR="00096335">
      <w:pPr>
        <w:pStyle w:val="ZapisniarPotpis"/>
        <w:spacing w:after="0" w:before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60" w:rsidP="00537B78" w:rsidR="00622760">
      <w:r>
        <w:separator/>
      </w:r>
    </w:p>
  </w:endnote>
  <w:endnote w:id="0" w:type="continuationSeparator">
    <w:p w:rsidRDefault="00622760" w:rsidP="00537B78" w:rsidR="00622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2933226"/>
      <w:docPartObj>
        <w:docPartGallery w:val="Page Numbers (Bottom of Page)"/>
        <w:docPartUnique/>
      </w:docPartObj>
    </w:sdtPr>
    <w:sdtContent>
      <w:p w:rsidRDefault="00096335" w:rsidR="0009633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77">
          <w:t>3</w:t>
        </w:r>
        <w:r>
          <w:fldChar w:fldCharType="end"/>
        </w:r>
      </w:p>
    </w:sdtContent>
  </w:sdt>
  <w:p w:rsidRDefault="00096335" w:rsidR="000963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60" w:rsidP="00537B78" w:rsidR="00622760">
      <w:r>
        <w:separator/>
      </w:r>
    </w:p>
  </w:footnote>
  <w:footnote w:id="0" w:type="continuationSeparator">
    <w:p w:rsidRDefault="00622760" w:rsidP="00537B78" w:rsidR="00622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335" w:rsidR="008333A9">
    <w:pPr>
      <w:pStyle w:val="Zaglavlje"/>
    </w:pPr>
    <w:r>
      <w:rPr>
        <w:rStyle w:val="PozadinaSvijetloCrvena"/>
        <w:shd w:fill="auto" w:color="auto" w:val="clear"/>
      </w:rPr>
      <w:t>POSL. BROJ : 6 St-101/15-45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335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76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2A2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A7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0E0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82F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4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)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St-101/2015-45</izvorni_sadrzaj>
    <derivirana_varijabla naziv="DomainObject.Oznaka_1">St-101/2015-45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St-101/2015-45</izvorni_sadrzaj>
    <derivirana_varijabla naziv="DomainObject.PoslovniBrojDokumenta_1">St-101/2015-45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E65F6-D205-46B7-94E8-3120F1973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988</properties:Words>
  <properties:Characters>5497</properties:Characters>
  <properties:Lines>154</properties:Lines>
  <properties:Paragraphs>48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2017-03-30T08:56:00Z</cp:lastPrinted>
  <dcterms:modified xmlns:xsi="http://www.w3.org/2001/XMLSchema-instance" xsi:type="dcterms:W3CDTF">2017-03-30T08:57:00Z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St-101/2015-45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