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e101" w14:paraId="bb7e101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023A53">
        <w:rPr>
          <w:lang w:val="hr-HR"/>
        </w:rPr>
        <w:t>195</w:t>
      </w:r>
      <w:r w:rsidR="00C2378B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023A53">
        <w:t>rotiv dužnika MONDI</w:t>
      </w:r>
      <w:r w:rsidR="00345657">
        <w:t xml:space="preserve"> </w:t>
      </w:r>
      <w:r w:rsidR="00023A53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023A53">
        <w:t>60717379465</w:t>
      </w:r>
      <w:r w:rsidR="00D07ECC">
        <w:t xml:space="preserve"> s</w:t>
      </w:r>
      <w:r w:rsidR="00B71B33">
        <w:t>a sjedišt</w:t>
      </w:r>
      <w:r w:rsidR="00023A53">
        <w:t>em u Bjelovarska cesta 29, 48260 Križevci</w:t>
      </w:r>
      <w:r w:rsidR="00247894">
        <w:t>,</w:t>
      </w:r>
      <w:r w:rsidR="00023A53">
        <w:t xml:space="preserve"> dana 1</w:t>
      </w:r>
      <w:r w:rsidR="00C00E26">
        <w:t>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023A53" w:rsidRPr="00023A53">
        <w:t xml:space="preserve"> </w:t>
      </w:r>
      <w:r w:rsidR="00023A53">
        <w:t>MONDI j.d.o.o., OIB: 60717379465 sa sjedištem u Bjelovarska cesta 29, 48260 Križevci</w:t>
      </w:r>
      <w:r w:rsidR="00552216">
        <w:t>,</w:t>
      </w:r>
      <w:r w:rsidR="002E00D7">
        <w:t xml:space="preserve"> </w:t>
      </w:r>
      <w:r w:rsidR="00B82432">
        <w:t>iznosi</w:t>
      </w:r>
      <w:r w:rsidR="00023A53">
        <w:t xml:space="preserve"> 16.315,36 </w:t>
      </w:r>
      <w:r w:rsidR="00345657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023A53">
        <w:t xml:space="preserve"> Robert Jozić, iz Žabjaka, Žabjak 57, OIB: 42892955726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23A53">
        <w:rPr>
          <w:lang w:val="hr-HR"/>
        </w:rPr>
        <w:t>Dana 08</w:t>
      </w:r>
      <w:r w:rsidR="004018F3">
        <w:rPr>
          <w:lang w:val="hr-HR"/>
        </w:rPr>
        <w:t>.</w:t>
      </w:r>
      <w:r w:rsidR="00023A53">
        <w:rPr>
          <w:lang w:val="hr-HR"/>
        </w:rPr>
        <w:t xml:space="preserve"> veljače</w:t>
      </w:r>
      <w:r w:rsidR="00BC0702">
        <w:rPr>
          <w:lang w:val="hr-HR"/>
        </w:rPr>
        <w:t xml:space="preserve">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023A53" w:rsidRPr="00023A53">
        <w:t xml:space="preserve"> </w:t>
      </w:r>
      <w:r w:rsidR="00023A53">
        <w:t>MONDI j.d.o.o., OIB: 60717379465 sa sjedištem u Bjelovarska cesta 29, 48260 Križevci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023A53">
        <w:t>e u ukupnom iznosu 16.315,36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23A53">
        <w:rPr>
          <w:lang w:val="hr-HR"/>
        </w:rPr>
        <w:t>1</w:t>
      </w:r>
      <w:r w:rsidR="00C00E26">
        <w:rPr>
          <w:lang w:val="hr-HR"/>
        </w:rPr>
        <w:t>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7D2FA5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82A" w:rsidP="007F64E0" w:rsidR="0045582A">
      <w:r>
        <w:separator/>
      </w:r>
    </w:p>
  </w:endnote>
  <w:endnote w:id="0" w:type="continuationSeparator">
    <w:p w:rsidRDefault="0045582A" w:rsidP="007F64E0" w:rsidR="00455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82A" w:rsidP="007F64E0" w:rsidR="0045582A">
      <w:r>
        <w:separator/>
      </w:r>
    </w:p>
  </w:footnote>
  <w:footnote w:id="0" w:type="continuationSeparator">
    <w:p w:rsidRDefault="0045582A" w:rsidP="007F64E0" w:rsidR="004558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023A53">
      <w:rPr>
        <w:lang w:val="hr-HR"/>
      </w:rPr>
      <w:t>195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1B96" w:rsidRPr="00A11B9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3A53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5657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582A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3262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81416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2FA5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E74BF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11B96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0DA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1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B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B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B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B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1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B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B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B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B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MONDI jednostavno društvo s ograničenom odgovornošću za  građevinarstvo i trgovinu</izvorni_sadrzaj>
    <derivirana_varijabla naziv="DomainObject.Predmet.ProtustrankaFormated_1">  MONDI jednostavno društvo s ograničenom odgovornošću za  građevinarstvo i trgovinu</derivirana_varijabla>
  </DomainObject.Predmet.ProtustrankaFormated>
  <DomainObject.Predmet.ProtustrankaFormatedOIB>
    <izvorni_sadrzaj>  MONDI jednostavno društvo s ograničenom odgovornošću za  građevinarstvo i trgovinu, OIB 60717379465</izvorni_sadrzaj>
    <derivirana_varijabla naziv="DomainObject.Predmet.ProtustrankaFormatedOIB_1">  MONDI jednostavno društvo s ograničenom odgovornošću za  građevinarstvo i trgovinu, OIB 60717379465</derivirana_varijabla>
  </DomainObject.Predmet.ProtustrankaFormatedOIB>
  <DomainObject.Predmet.ProtustrankaFormatedWithAdress>
    <izvorni_sadrzaj> MONDI jednostavno društvo s ograničenom odgovornošću za  građevinarstvo i trgovinu, Bjelovarska cesta 29, 48260 Križevci</izvorni_sadrzaj>
    <derivirana_varijabla naziv="DomainObject.Predmet.ProtustrankaFormatedWithAdress_1"> MONDI jednostavno društvo s ograničenom odgovornošću za  građevinarstvo i trgovinu, Bjelovarska cesta 29, 48260 Križevci</derivirana_varijabla>
  </DomainObject.Predmet.ProtustrankaFormatedWithAdress>
  <DomainObject.Predmet.ProtustrankaFormatedWithAdressOIB>
    <izvorni_sadrzaj> MONDI jednostavno društvo s ograničenom odgovornošću za  građevinarstvo i trgovinu, OIB 60717379465, Bjelovarska cesta 29, 48260 Križevci</izvorni_sadrzaj>
    <derivirana_varijabla naziv="DomainObject.Predmet.ProtustrankaFormatedWithAdressOIB_1"> MONDI jednostavno društvo s ograničenom odgovornošću za  građevinarstvo i trgovinu, OIB 60717379465, Bjelovarska cesta 29, 48260 Križevci</derivirana_varijabla>
  </DomainObject.Predmet.ProtustrankaFormatedWithAdressOIB>
  <DomainObject.Predmet.ProtustrankaWithAdress>
    <izvorni_sadrzaj>MONDI jednostavno društvo s ograničenom odgovornošću za  građevinarstvo i trgovinu Bjelovarska cesta 29, 48260 Križevci</izvorni_sadrzaj>
    <derivirana_varijabla naziv="DomainObject.Predmet.ProtustrankaWithAdress_1">MONDI jednostavno društvo s ograničenom odgovornošću za  građevinarstvo i trgovinu Bjelovarska cesta 29, 48260 Križevci</derivirana_varijabla>
  </DomainObject.Predmet.ProtustrankaWithAdress>
  <DomainObject.Predmet.ProtustrankaWithAdressOIB>
    <izvorni_sadrzaj>MONDI jednostavno društvo s ograničenom odgovornošću za  građevinarstvo i trgovinu, OIB 60717379465, Bjelovarska cesta 29, 48260 Križevci</izvorni_sadrzaj>
    <derivirana_varijabla naziv="DomainObject.Predmet.ProtustrankaWithAdressOIB_1">MONDI jednostavno društvo s ograničenom odgovornošću za  građevinarstvo i trgovinu, OIB 60717379465, Bjelovarska cesta 29, 48260 Križevci</derivirana_varijabla>
  </DomainObject.Predmet.ProtustrankaWithAdressOIB>
  <DomainObject.Predmet.ProtustrankaNazivFormated>
    <izvorni_sadrzaj>MONDI jednostavno društvo s ograničenom odgovornošću za  građevinarstvo i trgovinu</izvorni_sadrzaj>
    <derivirana_varijabla naziv="DomainObject.Predmet.ProtustrankaNazivFormated_1">MONDI jednostavno društvo s ograničenom odgovornošću za  građevinarstvo i trgovinu</derivirana_varijabla>
  </DomainObject.Predmet.ProtustrankaNazivFormated>
  <DomainObject.Predmet.ProtustrankaNazivFormatedOIB>
    <izvorni_sadrzaj>MONDI jednostavno društvo s ograničenom odgovornošću za  građevinarstvo i trgovinu, OIB 60717379465</izvorni_sadrzaj>
    <derivirana_varijabla naziv="DomainObject.Predmet.ProtustrankaNazivFormatedOIB_1">MONDI jednostavno društvo s ograničenom odgovornošću za  građevinarstvo i trgovinu, OIB 60717379465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16315.36</izvorni_sadrzaj>
    <derivirana_varijabla naziv="DomainObject.Predmet.TrenutnaVrijednost_1">16315.36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MONDI jednostavno društvo s ograničenom odgovornošću za  građevinarstvo i trgovinu</item>
    </izvorni_sadrzaj>
    <derivirana_varijabla naziv="DomainObject.Predmet.ProtuStrankaListFormated_1">
      <item>MONDI jednostavno društvo s ograničenom odgovornošću za  građevinarstvo i trgovinu</item>
    </derivirana_varijabla>
  </DomainObject.Predmet.ProtuStrankaListFormated>
  <DomainObject.Predmet.ProtuStrankaListFormatedOIB>
    <izvorni_sadrzaj>
      <item>MONDI jednostavno društvo s ograničenom odgovornošću za  građevinarstvo i trgovinu, OIB 60717379465</item>
    </izvorni_sadrzaj>
    <derivirana_varijabla naziv="DomainObject.Predmet.ProtuStrankaListFormatedOIB_1">
      <item>MONDI jednostavno društvo s ograničenom odgovornošću za  građevinarstvo i trgovinu, OIB 60717379465</item>
    </derivirana_varijabla>
  </DomainObject.Predmet.ProtuStrankaListFormatedOIB>
  <DomainObject.Predmet.ProtuStrankaListFormatedWithAdress>
    <izvorni_sadrzaj>
      <item>MONDI jednostavno društvo s ograničenom odgovornošću za  građevinarstvo i trgovinu, Bjelovarska cesta 29, 48260 Križevci</item>
    </izvorni_sadrzaj>
    <derivirana_varijabla naziv="DomainObject.Predmet.ProtuStrankaListFormatedWithAdress_1">
      <item>MONDI jednostavno društvo s ograničenom odgovornošću za  građevinarstvo i trgovinu, Bjelovarska cesta 29, 48260 Križevci</item>
    </derivirana_varijabla>
  </DomainObject.Predmet.ProtuStrankaListFormatedWithAdress>
  <DomainObject.Predmet.ProtuStrankaListFormatedWithAdressOIB>
    <izvorni_sadrzaj>
      <item>MONDI jednostavno društvo s ograničenom odgovornošću za  građevinarstvo i trgovinu, OIB 60717379465, Bjelovarska cesta 29, 48260 Križevci</item>
    </izvorni_sadrzaj>
    <derivirana_varijabla naziv="DomainObject.Predmet.ProtuStrankaListFormatedWithAdressOIB_1">
      <item>MONDI jednostavno društvo s ograničenom odgovornošću za  građevinarstvo i trgovinu, OIB 60717379465, Bjelovarska cesta 29, 48260 Križevci</item>
    </derivirana_varijabla>
  </DomainObject.Predmet.ProtuStrankaListFormatedWithAdressOIB>
  <DomainObject.Predmet.ProtuStrankaListNazivFormated>
    <izvorni_sadrzaj>
      <item>MONDI jednostavno društvo s ograničenom odgovornošću za  građevinarstvo i trgovinu</item>
    </izvorni_sadrzaj>
    <derivirana_varijabla naziv="DomainObject.Predmet.ProtuStrankaListNazivFormated_1">
      <item>MONDI jednostavno društvo s ograničenom odgovornošću za  građevinarstvo i trgovinu</item>
    </derivirana_varijabla>
  </DomainObject.Predmet.ProtuStrankaListNazivFormated>
  <DomainObject.Predmet.ProtuStrankaListNazivFormatedOIB>
    <izvorni_sadrzaj>
      <item>MONDI jednostavno društvo s ograničenom odgovornošću za  građevinarstvo i trgovinu, OIB 60717379465</item>
    </izvorni_sadrzaj>
    <derivirana_varijabla naziv="DomainObject.Predmet.ProtuStrankaListNazivFormatedOIB_1">
      <item>MONDI jednostavno društvo s ograničenom odgovornošću za  građevinarstvo i trgovinu, OIB 60717379465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MONDI jednostavno društvo s ograničenom odgovornošću za  građevinarstvo i trgovinu</izvorni_sadrzaj>
    <derivirana_varijabla naziv="DomainObject.Predmet.ProtustrankaIDrugi_1">MONDI jednostavno društvo s ograničenom odgovornošću za 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MONDI jednostavno društvo s ograničenom odgovornošću za  građevinarstvo i trgovinu, OIB 60717379465, Bjelovarska cesta 29, 48260 Križevci</izvorni_sadrzaj>
    <derivirana_varijabla naziv="DomainObject.Predmet.ProtustrankaIDrugiAdressOIB_1">MONDI jednostavno društvo s ograničenom odgovornošću za  građevinarstvo i trgovinu, OIB 60717379465, Bjelovarska cesta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MONDI jednostavno društvo s ograničenom odgovornošću za  građevinarstvo i trgovinu</item>
      <item>E-oglasna ploča</item>
      <item>Sudski registar</item>
    </izvorni_sadrzaj>
    <derivirana_varijabla naziv="DomainObject.Predmet.SudioniciListNaziv_1">
      <item>Financijska agencija</item>
      <item>MONDI jednostavno društvo s ograničenom odgovornošću za  građevinarstvo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MONDI jednostavno društvo s ograničenom odgovornošću za  građevinarstvo i trgovinu, OIB 60717379465, Bjelovarska cesta 29,48260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MONDI jednostavno društvo s ograničenom odgovornošću za  građevinarstvo i trgovinu, OIB 60717379465, Bjelovarska cesta 29,48260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60717379465</item>
      <item>, OIB null</item>
      <item>, OIB null</item>
    </izvorni_sadrzaj>
    <derivirana_varijabla naziv="DomainObject.Predmet.SudioniciListNazivOIB_1">
      <item>, OIB 85821130368</item>
      <item>, OIB 60717379465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D5513-DB53-46B1-9544-78B270BA5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464</properties:Words>
  <properties:Characters>2484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2016-02-15T12:21:00Z</dcterms:created>
  <dc:creator>user</dc:creator>
  <cp:lastModifiedBy>Maja Marčec</cp:lastModifiedBy>
  <cp:lastPrinted>2016-02-15T12:22:00Z</cp:lastPrinted>
  <dcterms:modified xmlns:xsi="http://www.w3.org/2001/XMLSchema-instance" xsi:type="dcterms:W3CDTF">2016-02-15T12:38:00Z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