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4031" w14:paraId="1de4031" w:rsidRDefault="00135256" w:rsidP="00135256" w:rsidR="00135256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St-102/10-235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27B69" w:rsidP="008965DC" w:rsidR="00927B69">
      <w:pPr>
        <w:jc w:val="center"/>
        <w:rPr>
          <w:bCs/>
        </w:rPr>
      </w:pPr>
    </w:p>
    <w:p w:rsidRDefault="00927B69" w:rsidP="008965DC" w:rsidR="008965DC">
      <w:pPr>
        <w:jc w:val="center"/>
        <w:rPr>
          <w:bCs/>
        </w:rPr>
      </w:pPr>
      <w:r>
        <w:rPr>
          <w:bCs/>
        </w:rPr>
        <w:t>R J E Š E N J E</w:t>
      </w:r>
    </w:p>
    <w:p w:rsidRDefault="00927B69" w:rsidP="008965DC" w:rsidR="00927B69" w:rsidRPr="00EF1D21">
      <w:pPr>
        <w:jc w:val="center"/>
        <w:rPr>
          <w:bCs/>
        </w:rPr>
      </w:pPr>
    </w:p>
    <w:p w:rsidRDefault="00927B69" w:rsidP="00927B69" w:rsidR="008965DC" w:rsidRPr="00EF1D21">
      <w:pPr>
        <w:jc w:val="both"/>
      </w:pPr>
      <w:r w:rsidRPr="00927B69">
        <w:t xml:space="preserve">          Trgovački sud u Rijeci, po stečajnoj sutkinji Emi Brdovčak, u stečajnom postupku nad dužnikom </w:t>
      </w:r>
      <w:r w:rsidR="00985039">
        <w:t>G. H. B. d.o.o. u stečaju, Opatija, Marša</w:t>
      </w:r>
      <w:r w:rsidR="001145E9">
        <w:t>la Tita 87, OIB: 76966284028, 24. kolovoza 2017</w:t>
      </w:r>
      <w:r w:rsidR="00985039">
        <w:t xml:space="preserve">., 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105CC" w:rsidP="00135256" w:rsidR="00985039">
      <w:pPr>
        <w:ind w:firstLine="720"/>
        <w:jc w:val="both"/>
      </w:pPr>
      <w:r>
        <w:t>Članovima odbora vjerovnika određuje se nagrada za rad u o</w:t>
      </w:r>
      <w:r w:rsidR="001145E9">
        <w:t>dboru vjerovnika u periodu od 3. prosinca 2015</w:t>
      </w:r>
      <w:r w:rsidR="00927B69">
        <w:t xml:space="preserve">. </w:t>
      </w:r>
      <w:r w:rsidR="00985039">
        <w:t xml:space="preserve">do </w:t>
      </w:r>
      <w:r w:rsidR="001145E9">
        <w:t>7. travnja 2017</w:t>
      </w:r>
      <w:r w:rsidR="001B1186">
        <w:t xml:space="preserve">. i to: </w:t>
      </w:r>
      <w:r w:rsidR="00985039">
        <w:t>Vedranu Kos u</w:t>
      </w:r>
      <w:r w:rsidR="001145E9">
        <w:t xml:space="preserve"> iznosu od 1.387,69</w:t>
      </w:r>
      <w:r>
        <w:t xml:space="preserve"> kn, </w:t>
      </w:r>
      <w:r w:rsidR="001145E9">
        <w:t>Petri Nadramija</w:t>
      </w:r>
      <w:r w:rsidR="001B1186">
        <w:t xml:space="preserve"> u iznosu od </w:t>
      </w:r>
      <w:r w:rsidR="001145E9">
        <w:t>1.387,69</w:t>
      </w:r>
      <w:r w:rsidR="00985039">
        <w:t xml:space="preserve"> kn, Jasni Lovr</w:t>
      </w:r>
      <w:r w:rsidR="001145E9">
        <w:t>ović Kirinčić u iznosu od 1.076,43</w:t>
      </w:r>
      <w:r>
        <w:t xml:space="preserve"> kn</w:t>
      </w:r>
      <w:r w:rsidR="00985039">
        <w:t>,</w:t>
      </w:r>
      <w:r w:rsidR="001145E9">
        <w:t xml:space="preserve"> Saši Poldanu u iznosu od 311,26</w:t>
      </w:r>
      <w:r w:rsidR="00985039">
        <w:t xml:space="preserve"> kn i Đo</w:t>
      </w:r>
      <w:r w:rsidR="001145E9">
        <w:t>rđu Perkoviću u iznosu od 268,24</w:t>
      </w:r>
      <w:r w:rsidR="00985039">
        <w:t xml:space="preserve"> kn.</w:t>
      </w:r>
    </w:p>
    <w:p w:rsidRDefault="004105CC" w:rsidP="004105CC" w:rsidR="004105CC">
      <w:pPr>
        <w:jc w:val="both"/>
      </w:pPr>
      <w:r>
        <w:t xml:space="preserve">  </w:t>
      </w:r>
    </w:p>
    <w:p w:rsidRDefault="004105CC" w:rsidP="001B1186" w:rsidR="004105CC">
      <w:pPr>
        <w:jc w:val="center"/>
      </w:pPr>
      <w:r>
        <w:t>Obrazloženje</w:t>
      </w:r>
    </w:p>
    <w:p w:rsidRDefault="004105CC" w:rsidP="004105CC" w:rsidR="004105CC">
      <w:pPr>
        <w:jc w:val="both"/>
      </w:pPr>
    </w:p>
    <w:p w:rsidRDefault="004105CC" w:rsidP="004105CC" w:rsidR="004105CC">
      <w:pPr>
        <w:jc w:val="both"/>
      </w:pPr>
      <w:r>
        <w:t xml:space="preserve"> </w:t>
      </w:r>
      <w:r w:rsidR="001145E9">
        <w:tab/>
        <w:t>Podneskom od 3. kolovoza 2017</w:t>
      </w:r>
      <w:r w:rsidR="001B1186">
        <w:t xml:space="preserve">. </w:t>
      </w:r>
      <w:r w:rsidR="001145E9">
        <w:t>podnesen je zahtjev za isplatu</w:t>
      </w:r>
      <w:r>
        <w:t xml:space="preserve"> nagrade za rad članovima odbora vjerovnika.</w:t>
      </w:r>
    </w:p>
    <w:p w:rsidRDefault="001145E9" w:rsidP="001145E9" w:rsidR="004105CC">
      <w:pPr>
        <w:ind w:firstLine="720"/>
        <w:jc w:val="both"/>
      </w:pPr>
      <w:r w:rsidRPr="001145E9">
        <w:t>Odredbom čl. 102. st. 1. Stečajnog zakona ("Narodne novine" broj 71/15; dalje: SZ) propisano je da članovi odbora vjerovnika imaju pravo na nagradu za rad u odboru vjerovnika te da se nagrada određuje do visine prosječne dnevne plaće u Republici Hrvatskoj po danu koji provedu u obavljanju poslova iz svog djelokruga. Prosječna dnevna plaća utvrđuje se prema prosječnoj mjesečnoj isplaćenoj neto – plaći po zaposlenome u pravnim osobama Republike Hrvatske za razdoblje siječanj – kolovoz.</w:t>
      </w:r>
    </w:p>
    <w:p w:rsidRDefault="001B1186" w:rsidP="004105CC" w:rsidR="004105CC">
      <w:pPr>
        <w:jc w:val="both"/>
      </w:pPr>
      <w:r>
        <w:tab/>
      </w:r>
      <w:r w:rsidR="004105CC">
        <w:t>Uvidom u tabl</w:t>
      </w:r>
      <w:r>
        <w:t xml:space="preserve">icu </w:t>
      </w:r>
      <w:r w:rsidR="001145E9">
        <w:t xml:space="preserve">prosječne dnevne plaće </w:t>
      </w:r>
      <w:r>
        <w:t xml:space="preserve">priloženu uz prijedlog </w:t>
      </w:r>
      <w:r w:rsidR="008F3428">
        <w:t xml:space="preserve">od </w:t>
      </w:r>
      <w:r w:rsidR="001145E9">
        <w:t xml:space="preserve">3. kolovoza 2017. </w:t>
      </w:r>
      <w:r>
        <w:t xml:space="preserve">te zapisnike </w:t>
      </w:r>
      <w:r w:rsidR="004105CC">
        <w:t>od</w:t>
      </w:r>
      <w:r w:rsidR="001145E9">
        <w:t>bora vjerovnika priložene spisu</w:t>
      </w:r>
      <w:r w:rsidR="004105CC">
        <w:t xml:space="preserve"> </w:t>
      </w:r>
      <w:r w:rsidR="001145E9">
        <w:t xml:space="preserve">(iz kojih je vidljivo koji su članovi odbora bili prisutni na održanim sjednicama) </w:t>
      </w:r>
      <w:r w:rsidR="004105CC">
        <w:t xml:space="preserve">utvrđeno je da je prijedlog osnovan. </w:t>
      </w:r>
    </w:p>
    <w:p w:rsidRDefault="001B1186" w:rsidP="001B1186" w:rsidR="004105CC">
      <w:pPr>
        <w:ind w:firstLine="720"/>
        <w:jc w:val="both"/>
      </w:pPr>
      <w:r>
        <w:t>Slijedom nav</w:t>
      </w:r>
      <w:r w:rsidR="001145E9">
        <w:t>edenog, primjenom odredbe čl. 102</w:t>
      </w:r>
      <w:r>
        <w:t>. st. 1. SZ-a riješeno je kao u izreci</w:t>
      </w:r>
      <w:r w:rsidR="004105CC">
        <w:t>.</w:t>
      </w:r>
    </w:p>
    <w:p w:rsidRDefault="004105CC" w:rsidP="004105CC" w:rsidR="004105CC">
      <w:pPr>
        <w:jc w:val="both"/>
      </w:pPr>
    </w:p>
    <w:p w:rsidRDefault="001145E9" w:rsidP="001B1186" w:rsidR="004105CC">
      <w:pPr>
        <w:jc w:val="center"/>
      </w:pPr>
      <w:r>
        <w:t>U Rijeci 24. kolovoza 2017</w:t>
      </w:r>
      <w:r w:rsidR="004105CC">
        <w:t>.</w:t>
      </w:r>
    </w:p>
    <w:p w:rsidRDefault="00312690" w:rsidP="004105CC" w:rsidR="004105CC">
      <w:pPr>
        <w:jc w:val="both"/>
      </w:pPr>
      <w:r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145E9">
        <w:tab/>
      </w:r>
      <w:r w:rsidR="00135256">
        <w:tab/>
      </w:r>
      <w:r w:rsidR="001145E9">
        <w:t>S</w:t>
      </w:r>
      <w:r w:rsidR="00135256">
        <w:t>utkinja</w:t>
      </w:r>
    </w:p>
    <w:p w:rsidRDefault="001B1186" w:rsidP="004105CC" w:rsidR="001B1186">
      <w:pPr>
        <w:jc w:val="both"/>
      </w:pPr>
      <w:r>
        <w:tab/>
      </w:r>
      <w:r w:rsidR="0031269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5256">
        <w:t xml:space="preserve">       </w:t>
      </w:r>
      <w:r>
        <w:t>E</w:t>
      </w:r>
      <w:r w:rsidR="00135256">
        <w:t>ma</w:t>
      </w:r>
      <w:r>
        <w:t xml:space="preserve"> B</w:t>
      </w:r>
      <w:r w:rsidR="00135256">
        <w:t>rdovčak</w:t>
      </w:r>
    </w:p>
    <w:p w:rsidRDefault="004105CC" w:rsidP="004105CC" w:rsidR="004105CC">
      <w:pPr>
        <w:jc w:val="both"/>
      </w:pPr>
    </w:p>
    <w:p w:rsidRDefault="00135256" w:rsidP="004105CC" w:rsidR="00135256">
      <w:pPr>
        <w:jc w:val="both"/>
      </w:pPr>
    </w:p>
    <w:p w:rsidRDefault="00135256" w:rsidP="004105CC" w:rsidR="00135256">
      <w:pPr>
        <w:jc w:val="both"/>
      </w:pPr>
    </w:p>
    <w:p w:rsidRDefault="00135256" w:rsidP="004105CC" w:rsidR="00135256">
      <w:pPr>
        <w:jc w:val="both"/>
      </w:pPr>
    </w:p>
    <w:p w:rsidRDefault="001B1186" w:rsidP="004105CC" w:rsidR="004105CC">
      <w:pPr>
        <w:jc w:val="both"/>
      </w:pPr>
      <w:r>
        <w:t xml:space="preserve">UPUTA </w:t>
      </w:r>
      <w:r w:rsidR="004105CC">
        <w:t xml:space="preserve">O PRAVNOM LIJEKU </w:t>
      </w:r>
    </w:p>
    <w:p w:rsidRDefault="004105CC" w:rsidP="00135256" w:rsidR="004105CC">
      <w:pPr>
        <w:ind w:firstLine="720"/>
        <w:jc w:val="both"/>
      </w:pPr>
      <w:r>
        <w:t>Žalbu protiv ovog rješenja mogu izjaviti čl</w:t>
      </w:r>
      <w:r w:rsidR="001B1186">
        <w:t>anov</w:t>
      </w:r>
      <w:r w:rsidR="008F3428">
        <w:t>i odbora vjerovnika ( čl.  38. s</w:t>
      </w:r>
      <w:r w:rsidR="001B1186">
        <w:t>t.</w:t>
      </w:r>
      <w:r>
        <w:t xml:space="preserve"> 5. SZ ). Žalba se podnosi ovom sudu u dva istovjetna primjerka u roku od 8 dana od dana primitka prijepisa rješenja. O žalbi odlučuje Visoki trgovački sud Republike Hrvatske u Zagrebu.</w:t>
      </w:r>
    </w:p>
    <w:sectPr w:rsidSect="00135256" w:rsidR="004105CC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15F" w:rsidR="00BC515F">
      <w:r>
        <w:separator/>
      </w:r>
    </w:p>
  </w:endnote>
  <w:endnote w:id="0" w:type="continuationSeparator">
    <w:p w:rsidRDefault="00BC515F" w:rsidR="00BC5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15F" w:rsidR="00BC515F">
      <w:r>
        <w:separator/>
      </w:r>
    </w:p>
  </w:footnote>
  <w:footnote w:id="0" w:type="continuationSeparator">
    <w:p w:rsidRDefault="00BC515F" w:rsidR="00BC5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256" w:rsidP="00135256" w:rsidR="00135256">
    <w:pPr>
      <w:pStyle w:val="Zaglavlje"/>
      <w:jc w:val="right"/>
    </w:pPr>
    <w:r>
      <w:tab/>
    </w:r>
    <w:r>
      <w:tab/>
      <w:t>8 St-102/10-235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90" w:rsidP="00A45EAD" w:rsidR="00312690" w:rsidRPr="00312690">
    <w:pPr>
      <w:ind w:firstLine="708"/>
      <w:rPr>
        <w:sz w:val="20"/>
        <w:szCs w:val="20"/>
      </w:rPr>
    </w:pPr>
    <w:r w:rsidRPr="0031269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12690" w:rsidP="00210E4E" w:rsidR="00312690" w:rsidRPr="00312690">
    <w:pPr>
      <w:rPr>
        <w:sz w:val="20"/>
        <w:szCs w:val="20"/>
      </w:rPr>
    </w:pPr>
    <w:r w:rsidRPr="00312690">
      <w:rPr>
        <w:rFonts w:eastAsia="MS Mincho"/>
        <w:sz w:val="20"/>
        <w:szCs w:val="20"/>
      </w:rPr>
      <w:t>REPUBLIKA HRVATSKA</w:t>
    </w:r>
  </w:p>
  <w:p w:rsidRDefault="00312690" w:rsidP="00210E4E" w:rsidR="00312690" w:rsidRPr="00312690">
    <w:pPr>
      <w:rPr>
        <w:sz w:val="20"/>
        <w:szCs w:val="20"/>
      </w:rPr>
    </w:pPr>
    <w:r w:rsidRPr="00312690">
      <w:rPr>
        <w:rFonts w:eastAsia="MS Mincho"/>
        <w:sz w:val="20"/>
        <w:szCs w:val="20"/>
      </w:rPr>
      <w:t>TRGOVAČKI SUD U RIJECI</w:t>
    </w:r>
  </w:p>
  <w:p w:rsidRDefault="00312690" w:rsidP="00A45EAD" w:rsidR="00312690" w:rsidRPr="00312690">
    <w:pPr>
      <w:rPr>
        <w:rFonts w:eastAsia="MS Mincho"/>
        <w:sz w:val="20"/>
        <w:szCs w:val="20"/>
      </w:rPr>
    </w:pPr>
    <w:r w:rsidRPr="003126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2611E"/>
    <w:multiLevelType w:val="hybridMultilevel"/>
    <w:tmpl w:val="790AF7E4"/>
    <w:lvl w:tplc="2260450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95F3E"/>
    <w:rsid w:val="000D0E95"/>
    <w:rsid w:val="001019A8"/>
    <w:rsid w:val="001145E9"/>
    <w:rsid w:val="00135256"/>
    <w:rsid w:val="001622F6"/>
    <w:rsid w:val="00191C72"/>
    <w:rsid w:val="001B1186"/>
    <w:rsid w:val="001C05C1"/>
    <w:rsid w:val="001D5070"/>
    <w:rsid w:val="00205A06"/>
    <w:rsid w:val="002249BC"/>
    <w:rsid w:val="00241D24"/>
    <w:rsid w:val="00274354"/>
    <w:rsid w:val="002D3728"/>
    <w:rsid w:val="002D4B96"/>
    <w:rsid w:val="002F7CA3"/>
    <w:rsid w:val="00312690"/>
    <w:rsid w:val="00327862"/>
    <w:rsid w:val="00331B21"/>
    <w:rsid w:val="00362ED7"/>
    <w:rsid w:val="003A38C8"/>
    <w:rsid w:val="003B2888"/>
    <w:rsid w:val="003C151A"/>
    <w:rsid w:val="004105CC"/>
    <w:rsid w:val="004165CD"/>
    <w:rsid w:val="00424E14"/>
    <w:rsid w:val="004A00B2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8F3428"/>
    <w:rsid w:val="009034BE"/>
    <w:rsid w:val="00927B69"/>
    <w:rsid w:val="00927D8D"/>
    <w:rsid w:val="00934FAE"/>
    <w:rsid w:val="00953A18"/>
    <w:rsid w:val="009658EC"/>
    <w:rsid w:val="00985039"/>
    <w:rsid w:val="0098719A"/>
    <w:rsid w:val="009946AF"/>
    <w:rsid w:val="0099615C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C515F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E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324</properties:Words>
  <properties:Characters>1561</properties:Characters>
  <properties:Lines>43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2017-08-24T13:11:00Z</dcterms:created>
  <dc:creator>M San Grupa</dc:creator>
  <cp:lastModifiedBy>Renata Valić</cp:lastModifiedBy>
  <cp:lastPrinted>2015-02-20T07:31:00Z</cp:lastPrinted>
  <dcterms:modified xmlns:xsi="http://www.w3.org/2001/XMLSchema-instance" xsi:type="dcterms:W3CDTF">2017-08-25T06:31:00Z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