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57a2" w14:paraId="0ad57a2" w:rsidRDefault="00492043" w:rsidP="00CF154B" w:rsidR="00492043" w:rsidRPr="00790D32">
      <w:pPr>
        <w15:collapsed w:val="false"/>
      </w:pPr>
      <w:bookmarkStart w:name="_GoBack" w:id="0"/>
      <w:bookmarkEnd w:id="0"/>
    </w:p>
    <w:p w:rsidRDefault="004F094E" w:rsidP="00CF154B" w:rsidR="004F094E" w:rsidRPr="00790D32"/>
    <w:p w:rsidRDefault="00692C3F" w:rsidP="00692C3F" w:rsidR="00692C3F" w:rsidRPr="00790D32">
      <w:pPr>
        <w:rPr>
          <w:b/>
          <w:bCs/>
        </w:rPr>
      </w:pPr>
    </w:p>
    <w:p w:rsidRDefault="00692C3F" w:rsidP="00692C3F" w:rsidR="00692C3F" w:rsidRPr="00790D32">
      <w:pPr>
        <w:rPr>
          <w:b/>
          <w:bCs/>
        </w:rPr>
      </w:pPr>
    </w:p>
    <w:p w:rsidRDefault="00CF154B" w:rsidP="00692C3F" w:rsidR="00692C3F" w:rsidRPr="00790D32">
      <w:pPr>
        <w:rPr>
          <w:bCs/>
        </w:rPr>
      </w:pPr>
      <w:r w:rsidRPr="00790D32">
        <w:rPr>
          <w:bCs/>
        </w:rPr>
        <w:t>REPUBLIKA HRVATSKA</w:t>
      </w:r>
    </w:p>
    <w:p w:rsidRDefault="00CF154B" w:rsidP="00692C3F" w:rsidR="004F094E" w:rsidRPr="00790D32">
      <w:pPr>
        <w:rPr>
          <w:bCs/>
        </w:rPr>
      </w:pPr>
      <w:r w:rsidRPr="00790D32">
        <w:rPr>
          <w:bCs/>
        </w:rPr>
        <w:t>TRG</w:t>
      </w:r>
      <w:r w:rsidR="00604FE0" w:rsidRPr="00790D32">
        <w:rPr>
          <w:bCs/>
        </w:rPr>
        <w:t>OVAČKI SUD U ZADRU</w:t>
      </w:r>
      <w:r w:rsidR="00604FE0" w:rsidRPr="00790D32">
        <w:rPr>
          <w:bCs/>
        </w:rPr>
        <w:tab/>
      </w:r>
    </w:p>
    <w:p w:rsidRDefault="004F094E" w:rsidP="00CF154B" w:rsidR="004F094E" w:rsidRPr="00790D32">
      <w:r w:rsidRPr="00790D32">
        <w:t>Dr. Franje Tuđmana 35</w:t>
      </w:r>
      <w:r w:rsidR="00604FE0" w:rsidRPr="00790D32">
        <w:tab/>
      </w:r>
      <w:r w:rsidR="00604FE0" w:rsidRPr="00790D32">
        <w:tab/>
      </w:r>
    </w:p>
    <w:p w:rsidRDefault="00DA3293" w:rsidP="00CF154B" w:rsidR="00DA3293" w:rsidRPr="00790D32"/>
    <w:p w:rsidRDefault="004F094E" w:rsidP="004F094E" w:rsidR="00CF154B" w:rsidRPr="00790D32">
      <w:pPr>
        <w:jc w:val="center"/>
        <w:rPr>
          <w:bCs/>
        </w:rPr>
      </w:pPr>
      <w:r w:rsidRPr="00790D32">
        <w:rPr>
          <w:bCs/>
        </w:rPr>
        <w:t>R E P U B L I K A   H R V A T S K A</w:t>
      </w:r>
    </w:p>
    <w:p w:rsidRDefault="004F094E" w:rsidP="004F094E" w:rsidR="004F094E" w:rsidRPr="00790D32">
      <w:pPr>
        <w:jc w:val="center"/>
        <w:rPr>
          <w:bCs/>
        </w:rPr>
      </w:pPr>
    </w:p>
    <w:p w:rsidRDefault="004F094E" w:rsidP="00CF154B" w:rsidR="00CF154B" w:rsidRPr="00790D32">
      <w:pPr>
        <w:jc w:val="center"/>
        <w:rPr>
          <w:bCs/>
        </w:rPr>
      </w:pPr>
      <w:r w:rsidRPr="00790D32">
        <w:rPr>
          <w:bCs/>
        </w:rPr>
        <w:t>R J E Š E N J E</w:t>
      </w:r>
    </w:p>
    <w:p w:rsidRDefault="00A33491" w:rsidP="00A33491" w:rsidR="00A33491" w:rsidRPr="00790D32">
      <w:pPr>
        <w:jc w:val="both"/>
        <w:rPr>
          <w:bCs/>
        </w:rPr>
      </w:pPr>
    </w:p>
    <w:p w:rsidRDefault="00240EAF" w:rsidP="00790D32" w:rsidR="00FD73D3" w:rsidRPr="00790D32">
      <w:pPr>
        <w:ind w:firstLine="708"/>
        <w:jc w:val="both"/>
      </w:pPr>
      <w:r w:rsidRPr="00790D32">
        <w:t>Trgovački sud u Zadru, po sutkinji Ani Markač, povodom prijedloga za otvaranje stečajnoga postupka nad dužnikom</w:t>
      </w:r>
      <w:r w:rsidR="00912E92" w:rsidRPr="00790D32">
        <w:t xml:space="preserve"> </w:t>
      </w:r>
      <w:r w:rsidR="00790D32" w:rsidRPr="00790D32">
        <w:t xml:space="preserve">KAMARIŽ d.o.o., Pag, Križevačka 2, OIB:97276329692, </w:t>
      </w:r>
      <w:r w:rsidR="00FD73D3" w:rsidRPr="00790D32">
        <w:t xml:space="preserve">dana </w:t>
      </w:r>
      <w:r w:rsidR="00912E92" w:rsidRPr="00790D32">
        <w:t>1</w:t>
      </w:r>
      <w:r w:rsidR="00790D32" w:rsidRPr="00790D32">
        <w:t>6</w:t>
      </w:r>
      <w:r w:rsidR="00912E92" w:rsidRPr="00790D32">
        <w:t>. ožujka 201</w:t>
      </w:r>
      <w:r w:rsidR="00790D32" w:rsidRPr="00790D32">
        <w:t>8</w:t>
      </w:r>
      <w:r w:rsidR="00912E92" w:rsidRPr="00790D32">
        <w:t>.</w:t>
      </w:r>
      <w:r w:rsidR="00FD73D3" w:rsidRPr="00790D32">
        <w:t>,</w:t>
      </w:r>
    </w:p>
    <w:p w:rsidRDefault="00CF154B" w:rsidP="00D858FE" w:rsidR="00CF154B" w:rsidRPr="00790D32">
      <w:pPr>
        <w:jc w:val="center"/>
      </w:pPr>
      <w:r w:rsidRPr="00790D32">
        <w:t>r i j e š i o  j e</w:t>
      </w:r>
    </w:p>
    <w:p w:rsidRDefault="00790D32" w:rsidP="00D858FE" w:rsidR="00790D32" w:rsidRPr="00790D32">
      <w:pPr>
        <w:jc w:val="center"/>
      </w:pPr>
    </w:p>
    <w:p w:rsidRDefault="00790D32" w:rsidP="00394F31" w:rsidR="00394F31" w:rsidRPr="00087FBA">
      <w:pPr>
        <w:pStyle w:val="Odlomakpopisa"/>
        <w:spacing w:after="200"/>
        <w:ind w:left="0"/>
        <w:jc w:val="both"/>
      </w:pPr>
      <w:r w:rsidRPr="00790D32">
        <w:t>I.</w:t>
      </w:r>
      <w:r w:rsidRPr="00790D32">
        <w:tab/>
        <w:t>Privremenoj</w:t>
      </w:r>
      <w:r w:rsidR="00394F31" w:rsidRPr="00790D32">
        <w:t xml:space="preserve"> s</w:t>
      </w:r>
      <w:r w:rsidRPr="00790D32">
        <w:rPr>
          <w:bCs/>
          <w:kern w:val="36"/>
        </w:rPr>
        <w:t>tečajnoj</w:t>
      </w:r>
      <w:r w:rsidR="00394F31" w:rsidRPr="00790D32">
        <w:rPr>
          <w:bCs/>
          <w:kern w:val="36"/>
        </w:rPr>
        <w:t xml:space="preserve"> upravitelj</w:t>
      </w:r>
      <w:r w:rsidRPr="00790D32">
        <w:rPr>
          <w:bCs/>
          <w:kern w:val="36"/>
        </w:rPr>
        <w:t>ici</w:t>
      </w:r>
      <w:r w:rsidR="00394F31" w:rsidRPr="00790D32">
        <w:t xml:space="preserve"> </w:t>
      </w:r>
      <w:r w:rsidRPr="00790D32">
        <w:t>Nadi</w:t>
      </w:r>
      <w:r>
        <w:t xml:space="preserve"> Reljić, iz Slavonskog Broda, </w:t>
      </w:r>
      <w:r w:rsidRPr="00790D32">
        <w:t>Naselje A. Hebranga 7/9, OIB:63776354688</w:t>
      </w:r>
      <w:r>
        <w:t xml:space="preserve">, </w:t>
      </w:r>
      <w:r w:rsidR="00394F31" w:rsidRPr="00790D32">
        <w:rPr>
          <w:bCs/>
          <w:kern w:val="36"/>
        </w:rPr>
        <w:t xml:space="preserve">određuje se jednokratna nagrada za </w:t>
      </w:r>
      <w:r w:rsidR="00394F31" w:rsidRPr="00790D32">
        <w:t xml:space="preserve">poslove obavljene </w:t>
      </w:r>
      <w:r w:rsidR="00394F31" w:rsidRPr="00790D32">
        <w:rPr>
          <w:bCs/>
          <w:kern w:val="36"/>
        </w:rPr>
        <w:t xml:space="preserve">u </w:t>
      </w:r>
      <w:r w:rsidR="00394F31" w:rsidRPr="00087FBA">
        <w:rPr>
          <w:bCs/>
          <w:kern w:val="36"/>
        </w:rPr>
        <w:t xml:space="preserve">prethodnom postupku nad uvodnom </w:t>
      </w:r>
      <w:r w:rsidRPr="00087FBA">
        <w:rPr>
          <w:bCs/>
          <w:kern w:val="36"/>
        </w:rPr>
        <w:t>označenim dužnikom u iznosu od 4</w:t>
      </w:r>
      <w:r w:rsidR="00394F31" w:rsidRPr="00087FBA">
        <w:rPr>
          <w:bCs/>
          <w:kern w:val="36"/>
        </w:rPr>
        <w:t>.500,00 kn bruto.</w:t>
      </w:r>
    </w:p>
    <w:p w:rsidRDefault="00790D32" w:rsidP="00790D32" w:rsidR="00790D32" w:rsidRPr="00087FBA">
      <w:pPr>
        <w:pStyle w:val="Odlomakpopisa"/>
        <w:spacing w:after="200"/>
        <w:ind w:left="0"/>
        <w:jc w:val="both"/>
      </w:pPr>
      <w:r w:rsidRPr="00087FBA">
        <w:t>II.</w:t>
      </w:r>
      <w:r w:rsidRPr="00087FBA">
        <w:tab/>
        <w:t>Nalaže se računovodstvu ovog suda da isplatu iznosa iz točke I. izreke ovog rješenja izvrši sa kontovnika predmeta St-213/17 uplatom na žiro račun  privremene stečajne upraviteljice Nade Reljić iz Slavonskog Broda.</w:t>
      </w:r>
    </w:p>
    <w:p w:rsidRDefault="00394F31" w:rsidP="00394F31" w:rsidR="00394F31" w:rsidRPr="00790D32">
      <w:pPr>
        <w:jc w:val="center"/>
      </w:pPr>
      <w:r w:rsidRPr="00790D32">
        <w:t>Obrazloženje</w:t>
      </w:r>
    </w:p>
    <w:p w:rsidRDefault="00394F31" w:rsidP="00394F31" w:rsidR="00394F31" w:rsidRPr="00790D32">
      <w:pPr>
        <w:ind w:firstLine="705"/>
        <w:jc w:val="both"/>
      </w:pPr>
    </w:p>
    <w:p w:rsidRDefault="00394F31" w:rsidP="00394F31" w:rsidR="00394F31" w:rsidRPr="00790D32">
      <w:pPr>
        <w:ind w:firstLine="705"/>
        <w:jc w:val="both"/>
      </w:pPr>
      <w:r w:rsidRPr="00790D32">
        <w:t xml:space="preserve">Rješenjem ovog suda od 26. srpnja 2017. u predmetu gornjeg poslovnog broja </w:t>
      </w:r>
      <w:r w:rsidR="00790D32">
        <w:t>imenovana je privremena stečajna</w:t>
      </w:r>
      <w:r w:rsidRPr="00790D32">
        <w:t xml:space="preserve"> upravitelj</w:t>
      </w:r>
      <w:r w:rsidR="00790D32">
        <w:t>ica Nada Reljić</w:t>
      </w:r>
      <w:r w:rsidRPr="00790D32">
        <w:t xml:space="preserve"> iz </w:t>
      </w:r>
      <w:r w:rsidR="00790D32">
        <w:t>Slavonskog Broda</w:t>
      </w:r>
      <w:r w:rsidRPr="00790D32">
        <w:t xml:space="preserve">, </w:t>
      </w:r>
      <w:r w:rsidR="00790D32">
        <w:t>koja</w:t>
      </w:r>
      <w:r w:rsidRPr="00790D32">
        <w:t xml:space="preserve"> je </w:t>
      </w:r>
      <w:r w:rsidR="00790D32">
        <w:t>30</w:t>
      </w:r>
      <w:r w:rsidRPr="00790D32">
        <w:t xml:space="preserve">. kolovoza 2017. </w:t>
      </w:r>
      <w:r w:rsidR="00790D32">
        <w:t>dostavila</w:t>
      </w:r>
      <w:r w:rsidRPr="00790D32">
        <w:t xml:space="preserve"> izvješće, čime su se stekli uvjeti iz članka čl. 4. st. 1. i 2. i čl. 15. Uredbe o kriterijima i načinu obračuna i plaćanja nagrade stečajnim upraviteljima (Narodne novine  broj</w:t>
      </w:r>
      <w:r w:rsidR="00087FBA">
        <w:t xml:space="preserve"> </w:t>
      </w:r>
      <w:r w:rsidRPr="00790D32">
        <w:t>105/15) te čl. 94. st. 1. do 5. Stečajnog zakona (Narodne novine broj 71/15) za određivanje jednokratne nagrade istom za poslove obavljene u prethodnom postupku.</w:t>
      </w:r>
    </w:p>
    <w:p w:rsidRDefault="00394F31" w:rsidP="00394F31" w:rsidR="00394F31" w:rsidRPr="00790D32">
      <w:pPr>
        <w:ind w:firstLine="705"/>
        <w:jc w:val="both"/>
      </w:pPr>
      <w:r w:rsidRPr="00790D32">
        <w:t xml:space="preserve">Visina nagrade </w:t>
      </w:r>
      <w:r w:rsidR="00790D32">
        <w:t xml:space="preserve"> privremenoj </w:t>
      </w:r>
      <w:r w:rsidRPr="00790D32">
        <w:t>steč</w:t>
      </w:r>
      <w:r w:rsidR="00790D32">
        <w:t>ajnoj upraviteljici</w:t>
      </w:r>
      <w:r w:rsidRPr="00790D32">
        <w:t xml:space="preserve"> iz točke I. izreke ovog rješenja određena je vodeći računa o obujma i složenosti poslovima koje je ist</w:t>
      </w:r>
      <w:r w:rsidR="00790D32">
        <w:t>a obavila</w:t>
      </w:r>
      <w:r w:rsidRPr="00790D32">
        <w:t xml:space="preserve"> u prethodnom postupku.</w:t>
      </w:r>
    </w:p>
    <w:p w:rsidRDefault="00790D32" w:rsidP="00790D32" w:rsidR="00790D32">
      <w:pPr>
        <w:ind w:firstLine="708"/>
        <w:jc w:val="both"/>
      </w:pPr>
      <w:r w:rsidRPr="00790D32">
        <w:rPr>
          <w:color w:val="000000"/>
        </w:rPr>
        <w:t xml:space="preserve">U odnosu na točku II. ovog rješenja naloženo je da se isplata predmetne nagrade </w:t>
      </w:r>
      <w:r>
        <w:rPr>
          <w:color w:val="000000"/>
        </w:rPr>
        <w:t xml:space="preserve">privremenoj </w:t>
      </w:r>
      <w:r w:rsidRPr="00790D32">
        <w:rPr>
          <w:color w:val="000000"/>
        </w:rPr>
        <w:t>stečajno</w:t>
      </w:r>
      <w:r>
        <w:rPr>
          <w:color w:val="000000"/>
        </w:rPr>
        <w:t>j upraviteljici</w:t>
      </w:r>
      <w:r w:rsidRPr="00790D32">
        <w:rPr>
          <w:color w:val="000000"/>
        </w:rPr>
        <w:t xml:space="preserve"> </w:t>
      </w:r>
      <w:r w:rsidRPr="00790D32">
        <w:rPr>
          <w:bCs/>
          <w:kern w:val="36"/>
        </w:rPr>
        <w:t xml:space="preserve">za </w:t>
      </w:r>
      <w:r w:rsidRPr="00790D32">
        <w:t xml:space="preserve">poslove obavljene </w:t>
      </w:r>
      <w:r w:rsidRPr="00790D32">
        <w:rPr>
          <w:bCs/>
          <w:kern w:val="36"/>
        </w:rPr>
        <w:t xml:space="preserve">u prethodnom postupku </w:t>
      </w:r>
      <w:r w:rsidRPr="00790D32">
        <w:rPr>
          <w:color w:val="000000"/>
        </w:rPr>
        <w:t xml:space="preserve">izvrši sa kontovnika navedenog stečajnog predmeta budući je </w:t>
      </w:r>
      <w:r w:rsidRPr="00790D32">
        <w:t>Financijska agencija sukladno odredbi čl. 112. st. 5. Stečajnog zakona na ime predujma za namirenje troškova stečajnog postupka zaplijenila dužniku novčana sredstva u iznosu od 5.000,00 kn.</w:t>
      </w:r>
    </w:p>
    <w:p w:rsidRDefault="00790D32" w:rsidP="00790D32" w:rsidR="00394F31">
      <w:pPr>
        <w:ind w:firstLine="708"/>
        <w:rPr>
          <w:sz w:val="22"/>
          <w:szCs w:val="22"/>
        </w:rPr>
      </w:pPr>
      <w:r w:rsidRPr="00790D32">
        <w:rPr>
          <w:szCs w:val="22"/>
        </w:rPr>
        <w:t>Slijedom navedenog odlučeno je kao u izreci</w:t>
      </w:r>
      <w:r>
        <w:rPr>
          <w:sz w:val="22"/>
          <w:szCs w:val="22"/>
        </w:rPr>
        <w:t>.</w:t>
      </w:r>
    </w:p>
    <w:p w:rsidRDefault="00790D32" w:rsidP="00790D32" w:rsidR="00790D32" w:rsidRPr="00790D32">
      <w:pPr>
        <w:ind w:firstLine="708"/>
      </w:pPr>
    </w:p>
    <w:p w:rsidRDefault="00394F31" w:rsidP="00394F31" w:rsidR="00394F31">
      <w:pPr>
        <w:jc w:val="center"/>
      </w:pPr>
      <w:r w:rsidRPr="00790D32">
        <w:t xml:space="preserve">U Zadru </w:t>
      </w:r>
      <w:r w:rsidR="00790D32">
        <w:t>16</w:t>
      </w:r>
      <w:r w:rsidRPr="00790D32">
        <w:t xml:space="preserve">. ožujka 2018.  </w:t>
      </w:r>
    </w:p>
    <w:p w:rsidRDefault="00087FBA" w:rsidP="00394F31" w:rsidR="00087FBA" w:rsidRPr="00790D32">
      <w:pPr>
        <w:jc w:val="center"/>
      </w:pPr>
    </w:p>
    <w:p w:rsidRDefault="00087FBA" w:rsidP="00087FBA" w:rsidR="00394F31" w:rsidRPr="00790D32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94F31" w:rsidRPr="00790D32">
        <w:t>Sutkinja</w:t>
      </w:r>
    </w:p>
    <w:p w:rsidRDefault="00087FBA" w:rsidP="00087FBA" w:rsidR="00394F31" w:rsidRPr="00790D32">
      <w:r>
        <w:t>Katarina Modrić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394F31" w:rsidRPr="00790D32">
        <w:t>Ana Markač</w:t>
      </w:r>
      <w:r>
        <w:t>, v.r.</w:t>
      </w:r>
    </w:p>
    <w:p w:rsidRDefault="00394F31" w:rsidP="00394F31" w:rsidR="00394F31" w:rsidRPr="00790D32"/>
    <w:p w:rsidRDefault="00394F31" w:rsidP="00394F31" w:rsidR="00394F31" w:rsidRPr="00790D32">
      <w:r w:rsidRPr="00790D32">
        <w:t xml:space="preserve">UPUTA O PRAVNOM LIJEKU:  </w:t>
      </w:r>
    </w:p>
    <w:p w:rsidRDefault="00394F31" w:rsidP="00790D32" w:rsidR="00394F31" w:rsidRPr="00790D32">
      <w:pPr>
        <w:tabs>
          <w:tab w:pos="0" w:val="left"/>
        </w:tabs>
        <w:jc w:val="both"/>
      </w:pPr>
      <w:r w:rsidRPr="00790D32">
        <w:t>Protiv ovog rješenja dopuštena je žalba u roku od 8 (osam) dana od obavljene dostave istog, a dostava se smatra obavljenom istekom osmog dana od dana objave rješenja na mrežnoj stranici e-Oglasna ploča sudova (čl. 12. st. 1. i čl. 19. st. 1. i 2. SZ-a). Žalba se podnosi ovom sudu u 3 (tri) istovjetna primjerka, a o istoj odlučuje Visoki t</w:t>
      </w:r>
      <w:r w:rsidR="00790D32">
        <w:t>rgovački sud Republike Hrvatske.</w:t>
      </w:r>
    </w:p>
    <w:p w:rsidRDefault="00394F31" w:rsidP="00394F31" w:rsidR="00394F31" w:rsidRPr="00790D32">
      <w:r w:rsidRPr="00790D32">
        <w:lastRenderedPageBreak/>
        <w:t>Dostaviti:</w:t>
      </w:r>
    </w:p>
    <w:p w:rsidRDefault="00394F31" w:rsidP="00394F31" w:rsidR="00394F31" w:rsidRPr="00790D32">
      <w:pPr>
        <w:numPr>
          <w:ilvl w:val="0"/>
          <w:numId w:val="5"/>
        </w:numPr>
      </w:pPr>
      <w:r w:rsidRPr="00790D32">
        <w:t>privremeno</w:t>
      </w:r>
      <w:r w:rsidR="00790D32">
        <w:t>j stečajnoj</w:t>
      </w:r>
      <w:r w:rsidRPr="00790D32">
        <w:t xml:space="preserve"> upravitelj</w:t>
      </w:r>
      <w:r w:rsidR="00790D32">
        <w:t>ici Nadi Reljić, Slavonski Brod</w:t>
      </w:r>
      <w:r w:rsidRPr="00790D32">
        <w:t xml:space="preserve"> </w:t>
      </w:r>
    </w:p>
    <w:p w:rsidRDefault="00394F31" w:rsidP="00394F31" w:rsidR="00394F31" w:rsidRPr="00790D32">
      <w:pPr>
        <w:numPr>
          <w:ilvl w:val="0"/>
          <w:numId w:val="5"/>
        </w:numPr>
      </w:pPr>
      <w:r w:rsidRPr="00790D32">
        <w:t>na e-Oglasna ploču sudova</w:t>
      </w:r>
    </w:p>
    <w:p w:rsidRDefault="00394F31" w:rsidP="00394F31" w:rsidR="00394F31" w:rsidRPr="00790D32">
      <w:pPr>
        <w:numPr>
          <w:ilvl w:val="0"/>
          <w:numId w:val="5"/>
        </w:numPr>
      </w:pPr>
      <w:r w:rsidRPr="00790D32">
        <w:t>u spis</w:t>
      </w:r>
    </w:p>
    <w:p w:rsidRDefault="00394F31" w:rsidP="00394F31" w:rsidR="0052089C" w:rsidRPr="00790D32">
      <w:pPr>
        <w:numPr>
          <w:ilvl w:val="0"/>
          <w:numId w:val="5"/>
        </w:numPr>
        <w:jc w:val="both"/>
      </w:pPr>
      <w:r w:rsidRPr="00790D32">
        <w:t>računovodstvu suda nakon pravomoćnosti</w:t>
      </w:r>
    </w:p>
    <w:sectPr w:rsidSect="00087FBA" w:rsidR="0052089C" w:rsidRPr="00790D32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3C7344">
      <w:rPr>
        <w:sz w:val="22"/>
        <w:szCs w:val="22"/>
      </w:rPr>
      <w:t xml:space="preserve">broj: 2 </w:t>
    </w:r>
    <w:r w:rsidR="00A97424">
      <w:rPr>
        <w:sz w:val="22"/>
        <w:szCs w:val="22"/>
      </w:rPr>
      <w:t>St-213</w:t>
    </w:r>
    <w:r w:rsidR="00912E92">
      <w:rPr>
        <w:sz w:val="22"/>
        <w:szCs w:val="22"/>
      </w:rPr>
      <w:t>/2017-24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87FBA"/>
    <w:rsid w:val="000A768A"/>
    <w:rsid w:val="000B31B4"/>
    <w:rsid w:val="000E2B5E"/>
    <w:rsid w:val="000E636B"/>
    <w:rsid w:val="000F4307"/>
    <w:rsid w:val="00115C9B"/>
    <w:rsid w:val="00132542"/>
    <w:rsid w:val="001326B4"/>
    <w:rsid w:val="001A0AB6"/>
    <w:rsid w:val="001A4EDD"/>
    <w:rsid w:val="001D40E1"/>
    <w:rsid w:val="001D6AFF"/>
    <w:rsid w:val="0021572B"/>
    <w:rsid w:val="002260B1"/>
    <w:rsid w:val="00240EAF"/>
    <w:rsid w:val="00277302"/>
    <w:rsid w:val="002B4A18"/>
    <w:rsid w:val="002D6596"/>
    <w:rsid w:val="00307487"/>
    <w:rsid w:val="00394F31"/>
    <w:rsid w:val="003A252D"/>
    <w:rsid w:val="003C7344"/>
    <w:rsid w:val="003F663A"/>
    <w:rsid w:val="0040013F"/>
    <w:rsid w:val="00431947"/>
    <w:rsid w:val="00470340"/>
    <w:rsid w:val="00492043"/>
    <w:rsid w:val="004B7A54"/>
    <w:rsid w:val="004D4C7B"/>
    <w:rsid w:val="004F094E"/>
    <w:rsid w:val="00502FCD"/>
    <w:rsid w:val="0052089C"/>
    <w:rsid w:val="00583E3E"/>
    <w:rsid w:val="005E0F19"/>
    <w:rsid w:val="005F5D21"/>
    <w:rsid w:val="0060354C"/>
    <w:rsid w:val="00604FE0"/>
    <w:rsid w:val="00626C54"/>
    <w:rsid w:val="00671287"/>
    <w:rsid w:val="00692C3F"/>
    <w:rsid w:val="006964AE"/>
    <w:rsid w:val="006C52A6"/>
    <w:rsid w:val="006D5987"/>
    <w:rsid w:val="006E08C4"/>
    <w:rsid w:val="00753D2D"/>
    <w:rsid w:val="0076023B"/>
    <w:rsid w:val="00790D32"/>
    <w:rsid w:val="007962EB"/>
    <w:rsid w:val="00796361"/>
    <w:rsid w:val="007A0826"/>
    <w:rsid w:val="007C0BEA"/>
    <w:rsid w:val="007E2C61"/>
    <w:rsid w:val="00807412"/>
    <w:rsid w:val="00813563"/>
    <w:rsid w:val="008748A0"/>
    <w:rsid w:val="008C0F9E"/>
    <w:rsid w:val="008E1367"/>
    <w:rsid w:val="008E2E84"/>
    <w:rsid w:val="00910042"/>
    <w:rsid w:val="00912E92"/>
    <w:rsid w:val="0095041A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97424"/>
    <w:rsid w:val="00AA6D98"/>
    <w:rsid w:val="00AE6CF3"/>
    <w:rsid w:val="00B34B79"/>
    <w:rsid w:val="00B46854"/>
    <w:rsid w:val="00B85445"/>
    <w:rsid w:val="00BA7235"/>
    <w:rsid w:val="00BE6C59"/>
    <w:rsid w:val="00C464CD"/>
    <w:rsid w:val="00C77AEE"/>
    <w:rsid w:val="00CA4E10"/>
    <w:rsid w:val="00CD2E32"/>
    <w:rsid w:val="00CD7653"/>
    <w:rsid w:val="00CF0448"/>
    <w:rsid w:val="00CF154B"/>
    <w:rsid w:val="00D0411E"/>
    <w:rsid w:val="00D140E6"/>
    <w:rsid w:val="00D35C6E"/>
    <w:rsid w:val="00D636A3"/>
    <w:rsid w:val="00D858FE"/>
    <w:rsid w:val="00D948FE"/>
    <w:rsid w:val="00DA3293"/>
    <w:rsid w:val="00E133E7"/>
    <w:rsid w:val="00E54A6E"/>
    <w:rsid w:val="00E658F7"/>
    <w:rsid w:val="00EA706B"/>
    <w:rsid w:val="00EC2F8C"/>
    <w:rsid w:val="00ED33D2"/>
    <w:rsid w:val="00F0194D"/>
    <w:rsid w:val="00F51946"/>
    <w:rsid w:val="00F6532B"/>
    <w:rsid w:val="00F739C9"/>
    <w:rsid w:val="00FD73D3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2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KAMARIŽ d.o.o. za usluge</izvorni_sadrzaj>
    <derivirana_varijabla naziv="DomainObject.Predmet.ProtustrankaFormated_1">  KAMARIŽ d.o.o. za usluge</derivirana_varijabla>
  </DomainObject.Predmet.ProtustrankaFormated>
  <DomainObject.Predmet.ProtustrankaFormatedOIB>
    <izvorni_sadrzaj>  KAMARIŽ d.o.o. za usluge, OIB 97276329692</izvorni_sadrzaj>
    <derivirana_varijabla naziv="DomainObject.Predmet.ProtustrankaFormatedOIB_1">  KAMARIŽ d.o.o. za usluge, OIB 97276329692</derivirana_varijabla>
  </DomainObject.Predmet.ProtustrankaFormatedOIB>
  <DomainObject.Predmet.ProtustrankaFormatedWithAdress>
    <izvorni_sadrzaj> KAMARIŽ d.o.o. za usluge, Križevačka 2, 23250 Pag</izvorni_sadrzaj>
    <derivirana_varijabla naziv="DomainObject.Predmet.ProtustrankaFormatedWithAdress_1"> KAMARIŽ d.o.o. za usluge, Križevačka 2, 23250 Pag</derivirana_varijabla>
  </DomainObject.Predmet.ProtustrankaFormatedWithAdress>
  <DomainObject.Predmet.ProtustrankaFormatedWithAdressOIB>
    <izvorni_sadrzaj> KAMARIŽ d.o.o. za usluge, OIB 97276329692, Križevačka 2, 23250 Pag</izvorni_sadrzaj>
    <derivirana_varijabla naziv="DomainObject.Predmet.ProtustrankaFormatedWithAdressOIB_1"> KAMARIŽ d.o.o. za usluge, OIB 97276329692, Križevačka 2, 23250 Pag</derivirana_varijabla>
  </DomainObject.Predmet.ProtustrankaFormatedWithAdressOIB>
  <DomainObject.Predmet.ProtustrankaWithAdress>
    <izvorni_sadrzaj>KAMARIŽ d.o.o. za usluge Križevačka 2, 23250 Pag</izvorni_sadrzaj>
    <derivirana_varijabla naziv="DomainObject.Predmet.ProtustrankaWithAdress_1">KAMARIŽ d.o.o. za usluge Križevačka 2, 23250 Pag</derivirana_varijabla>
  </DomainObject.Predmet.ProtustrankaWithAdress>
  <DomainObject.Predmet.ProtustrankaWithAdressOIB>
    <izvorni_sadrzaj>KAMARIŽ d.o.o. za usluge, OIB 97276329692, Križevačka 2, 23250 Pag</izvorni_sadrzaj>
    <derivirana_varijabla naziv="DomainObject.Predmet.ProtustrankaWithAdressOIB_1">KAMARIŽ d.o.o. za usluge, OIB 97276329692, Križevačka 2, 23250 Pag</derivirana_varijabla>
  </DomainObject.Predmet.ProtustrankaWithAdressOIB>
  <DomainObject.Predmet.ProtustrankaNazivFormated>
    <izvorni_sadrzaj>KAMARIŽ d.o.o. za usluge</izvorni_sadrzaj>
    <derivirana_varijabla naziv="DomainObject.Predmet.ProtustrankaNazivFormated_1">KAMARIŽ d.o.o. za usluge</derivirana_varijabla>
  </DomainObject.Predmet.ProtustrankaNazivFormated>
  <DomainObject.Predmet.ProtustrankaNazivFormatedOIB>
    <izvorni_sadrzaj>KAMARIŽ d.o.o. za usluge, OIB 97276329692</izvorni_sadrzaj>
    <derivirana_varijabla naziv="DomainObject.Predmet.ProtustrankaNazivFormatedOIB_1">KAMARIŽ d.o.o. za usluge, OIB 97276329692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KAMARIŽ d.o.o. za usluge</item>
    </izvorni_sadrzaj>
    <derivirana_varijabla naziv="DomainObject.Predmet.ProtuStrankaListFormated_1">
      <item>KAMARIŽ d.o.o. za usluge</item>
    </derivirana_varijabla>
  </DomainObject.Predmet.ProtuStrankaListFormated>
  <DomainObject.Predmet.ProtuStrankaListFormatedOIB>
    <izvorni_sadrzaj>
      <item>KAMARIŽ d.o.o. za usluge, OIB 97276329692</item>
    </izvorni_sadrzaj>
    <derivirana_varijabla naziv="DomainObject.Predmet.ProtuStrankaListFormatedOIB_1">
      <item>KAMARIŽ d.o.o. za usluge, OIB 97276329692</item>
    </derivirana_varijabla>
  </DomainObject.Predmet.ProtuStrankaListFormatedOIB>
  <DomainObject.Predmet.ProtuStrankaListFormatedWithAdress>
    <izvorni_sadrzaj>
      <item>KAMARIŽ d.o.o. za usluge, Križevačka 2, 23250 Pag</item>
    </izvorni_sadrzaj>
    <derivirana_varijabla naziv="DomainObject.Predmet.ProtuStrankaListFormatedWithAdress_1">
      <item>KAMARIŽ d.o.o. za usluge, Križevačka 2, 23250 Pag</item>
    </derivirana_varijabla>
  </DomainObject.Predmet.ProtuStrankaListFormatedWithAdress>
  <DomainObject.Predmet.ProtuStrankaListFormatedWithAdressOIB>
    <izvorni_sadrzaj>
      <item>KAMARIŽ d.o.o. za usluge, OIB 97276329692, Križevačka 2, 23250 Pag</item>
    </izvorni_sadrzaj>
    <derivirana_varijabla naziv="DomainObject.Predmet.ProtuStrankaListFormatedWithAdressOIB_1">
      <item>KAMARIŽ d.o.o. za usluge, OIB 97276329692, Križevačka 2, 23250 Pag</item>
    </derivirana_varijabla>
  </DomainObject.Predmet.ProtuStrankaListFormatedWithAdressOIB>
  <DomainObject.Predmet.ProtuStrankaListNazivFormated>
    <izvorni_sadrzaj>
      <item>KAMARIŽ d.o.o. za usluge</item>
    </izvorni_sadrzaj>
    <derivirana_varijabla naziv="DomainObject.Predmet.ProtuStrankaListNazivFormated_1">
      <item>KAMARIŽ d.o.o. za usluge</item>
    </derivirana_varijabla>
  </DomainObject.Predmet.ProtuStrankaListNazivFormated>
  <DomainObject.Predmet.ProtuStrankaListNazivFormatedOIB>
    <izvorni_sadrzaj>
      <item>KAMARIŽ d.o.o. za usluge, OIB 97276329692</item>
    </izvorni_sadrzaj>
    <derivirana_varijabla naziv="DomainObject.Predmet.ProtuStrankaListNazivFormatedOIB_1">
      <item>KAMARIŽ d.o.o. za usluge, OIB 97276329692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KAMARIŽ d.o.o. za usluge</izvorni_sadrzaj>
    <derivirana_varijabla naziv="DomainObject.Predmet.ProtustrankaIDrugi_1">KAMARIŽ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KAMARIŽ d.o.o. za usluge, OIB 97276329692, Križevačka 2, 23250 Pag</izvorni_sadrzaj>
    <derivirana_varijabla naziv="DomainObject.Predmet.ProtustrankaIDrugiAdressOIB_1">KAMARIŽ d.o.o. za usluge, OIB 97276329692, Križevačka 2,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KAMARIŽ d.o.o. za usluge</item>
    </izvorni_sadrzaj>
    <derivirana_varijabla naziv="DomainObject.Predmet.SudioniciListNaziv_1">
      <item>FINA</item>
      <item>KAMARIŽ d.o.o. za usluge</item>
    </derivirana_varijabla>
  </DomainObject.Predmet.SudioniciListNaziv>
  <DomainObject.Predmet.SudioniciListAdressOIB>
    <izvorni_sadrzaj>
      <item>FINA, OIB 85821130368</item>
      <item>KAMARIŽ d.o.o. za usluge, OIB 97276329692, Križevačka 2,23250 Pag</item>
    </izvorni_sadrzaj>
    <derivirana_varijabla naziv="DomainObject.Predmet.SudioniciListAdressOIB_1">
      <item>FINA, OIB 85821130368</item>
      <item>KAMARIŽ d.o.o. za usluge, OIB 97276329692, Križevačka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97276329692</item>
    </izvorni_sadrzaj>
    <derivirana_varijabla naziv="DomainObject.Predmet.SudioniciListNazivOIB_1">
      <item>, OIB 85821130368</item>
      <item>, OIB 97276329692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8C262-674D-45AF-A4A3-8E64ECAAD1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419</properties:Words>
  <properties:Characters>2213</properties:Characters>
  <properties:Lines>57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2018-03-16T10:15:00Z</dcterms:created>
  <dc:creator>Ardena Bajlo</dc:creator>
  <cp:lastModifiedBy>wsadmin</cp:lastModifiedBy>
  <cp:lastPrinted>2018-03-16T10:22:00Z</cp:lastPrinted>
  <dcterms:modified xmlns:xsi="http://www.w3.org/2001/XMLSchema-instance" xsi:type="dcterms:W3CDTF">2018-03-16T12:10:00Z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(St-213-17 nagrada privremeni  - RELJIĆ.docx)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