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3942" w14:paraId="dc63942" w:rsidRDefault="00E11425" w:rsidP="00753E18" w:rsidR="00753E18">
      <w:pPr>
        <w:pStyle w:val="Naslov1"/>
        <w:jc w:val="both"/>
        <w15:collapsed w:val="false"/>
      </w:pPr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47152C">
        <w:t>2876</w:t>
      </w:r>
      <w:r w:rsidR="00617CF0">
        <w:t>/15</w:t>
      </w:r>
    </w:p>
    <w:p w:rsidRDefault="00753E18" w:rsidP="00E46939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5266F" w:rsidR="00484591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47152C">
        <w:rPr>
          <w:lang w:val="hr-HR"/>
        </w:rPr>
        <w:t xml:space="preserve">LATINICA d.o.o., OIB:81990646550, Gornja Vala 21, Drvenik, </w:t>
      </w:r>
      <w:r w:rsidR="0006613C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47152C">
        <w:rPr>
          <w:lang w:val="hr-HR"/>
        </w:rPr>
        <w:t>7</w:t>
      </w:r>
      <w:r w:rsidR="00F674EF">
        <w:rPr>
          <w:lang w:val="hr-HR"/>
        </w:rPr>
        <w:t xml:space="preserve">. listopada </w:t>
      </w:r>
      <w:r>
        <w:rPr>
          <w:lang w:val="hr-HR"/>
        </w:rPr>
        <w:t>2016. godine</w:t>
      </w:r>
      <w:r w:rsidR="00FE6BCE">
        <w:rPr>
          <w:lang w:val="hr-HR"/>
        </w:rPr>
        <w:t>,</w:t>
      </w:r>
    </w:p>
    <w:p w:rsidRDefault="007C60C3" w:rsidP="00A5266F" w:rsidR="007C60C3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F674EF" w:rsidR="0047152C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06613C" w:rsidRPr="0006613C">
        <w:rPr>
          <w:lang w:val="hr-HR"/>
        </w:rPr>
        <w:t xml:space="preserve"> </w:t>
      </w:r>
      <w:r w:rsidR="0047152C">
        <w:rPr>
          <w:lang w:val="hr-HR"/>
        </w:rPr>
        <w:t>LATINICA d.o.o., OIB:81990646550, Gornja Vala 21, Drvenik.</w:t>
      </w:r>
    </w:p>
    <w:p w:rsidRDefault="0047152C" w:rsidP="00F674EF" w:rsidR="0047152C">
      <w:pPr>
        <w:pStyle w:val="Bezproreda"/>
        <w:jc w:val="both"/>
        <w:rPr>
          <w:lang w:val="hr-HR"/>
        </w:rPr>
      </w:pPr>
    </w:p>
    <w:p w:rsidRDefault="00753E18" w:rsidP="00F674EF" w:rsidR="00753E18">
      <w:pPr>
        <w:pStyle w:val="Bezproreda"/>
        <w:jc w:val="both"/>
        <w:rPr>
          <w:lang w:val="hr-HR"/>
        </w:rPr>
      </w:pP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47152C">
        <w:rPr>
          <w:lang w:val="hr-HR"/>
        </w:rPr>
        <w:t>7</w:t>
      </w:r>
      <w:r w:rsidR="00F674EF">
        <w:rPr>
          <w:lang w:val="hr-HR"/>
        </w:rPr>
        <w:t>.listopada</w:t>
      </w:r>
      <w:r>
        <w:rPr>
          <w:lang w:val="hr-HR"/>
        </w:rPr>
        <w:t xml:space="preserve"> 2016. godine u </w:t>
      </w:r>
      <w:r w:rsidR="0047152C">
        <w:rPr>
          <w:lang w:val="hr-HR"/>
        </w:rPr>
        <w:t>13:35</w:t>
      </w:r>
      <w:r w:rsidR="00F674EF">
        <w:rPr>
          <w:lang w:val="hr-HR"/>
        </w:rPr>
        <w:t xml:space="preserve"> 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06613C" w:rsidR="0006613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47152C">
        <w:rPr>
          <w:lang w:val="hr-HR"/>
        </w:rPr>
        <w:t>Nada Mikulandra, dipl.pravnica, Bilice, Stubalj 238., OIB</w:t>
      </w:r>
      <w:r w:rsidR="0047152C" w:rsidRPr="00BC1B8A">
        <w:rPr>
          <w:lang w:val="hr-HR"/>
        </w:rPr>
        <w:t>:</w:t>
      </w:r>
      <w:r w:rsidR="0047152C" w:rsidRPr="00BC1B8A">
        <w:rPr>
          <w:rFonts w:eastAsiaTheme="minorHAnsi"/>
          <w:lang w:val="hr-HR"/>
        </w:rPr>
        <w:t xml:space="preserve"> 01343352417</w:t>
      </w:r>
      <w:r w:rsidR="0047152C">
        <w:rPr>
          <w:rFonts w:eastAsiaTheme="minorHAnsi"/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</w:t>
      </w:r>
      <w:r w:rsidR="007C60C3">
        <w:rPr>
          <w:lang w:val="hr-HR"/>
        </w:rPr>
        <w:t>užnik će se brisati iz registra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06613C" w:rsidR="00A64824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06613C">
        <w:rPr>
          <w:lang w:val="hr-HR"/>
        </w:rPr>
        <w:t>22</w:t>
      </w:r>
      <w:r w:rsidR="007C60C3">
        <w:rPr>
          <w:lang w:val="hr-HR"/>
        </w:rPr>
        <w:t>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47152C">
        <w:rPr>
          <w:lang w:val="hr-HR"/>
        </w:rPr>
        <w:t xml:space="preserve"> LATINICA d.o.o., OIB:81990646550, Gornja Vala 21, Drvenik.</w:t>
      </w: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6613C">
        <w:rPr>
          <w:lang w:val="hr-HR"/>
        </w:rPr>
        <w:t>1.rujna</w:t>
      </w:r>
      <w:r w:rsidR="007C60C3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47152C">
        <w:rPr>
          <w:lang w:val="hr-HR"/>
        </w:rPr>
        <w:t>905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47152C">
        <w:rPr>
          <w:lang w:val="hr-HR"/>
        </w:rPr>
        <w:t>92.852,99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2E1420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7C60C3" w:rsidP="00FF77BF" w:rsidR="007C60C3">
      <w:pPr>
        <w:ind w:firstLine="708"/>
        <w:jc w:val="both"/>
        <w:rPr>
          <w:lang w:val="hr-HR"/>
        </w:rPr>
      </w:pPr>
    </w:p>
    <w:p w:rsidRDefault="003E4FF9" w:rsidP="002E1420" w:rsidR="003E4FF9">
      <w:pPr>
        <w:jc w:val="both"/>
        <w:rPr>
          <w:lang w:val="hr-HR"/>
        </w:rPr>
      </w:pPr>
    </w:p>
    <w:p w:rsidRDefault="0004446D" w:rsidP="002E1420" w:rsidR="0004446D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47152C">
        <w:rPr>
          <w:b/>
          <w:lang w:val="hr-HR"/>
        </w:rPr>
        <w:t>2876</w:t>
      </w:r>
      <w:r w:rsidR="00F674EF">
        <w:rPr>
          <w:b/>
          <w:lang w:val="hr-HR"/>
        </w:rPr>
        <w:t>/15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7C60C3">
        <w:rPr>
          <w:lang w:val="hr-HR"/>
        </w:rPr>
        <w:t>20.06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 dužnika</w:t>
      </w:r>
      <w:r w:rsidR="00414AA0">
        <w:rPr>
          <w:lang w:val="hr-HR"/>
        </w:rPr>
        <w:t>,</w:t>
      </w:r>
      <w:r w:rsidR="00753E18">
        <w:rPr>
          <w:lang w:val="hr-HR"/>
        </w:rPr>
        <w:t xml:space="preserve">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3F7789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E46939" w:rsidP="00E11425" w:rsidR="00E4693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7152C">
        <w:rPr>
          <w:lang w:val="hr-HR"/>
        </w:rPr>
        <w:t>7</w:t>
      </w:r>
      <w:r w:rsidR="00F674EF">
        <w:rPr>
          <w:lang w:val="hr-HR"/>
        </w:rPr>
        <w:t xml:space="preserve">. listopada  </w:t>
      </w:r>
      <w:r>
        <w:rPr>
          <w:lang w:val="hr-HR"/>
        </w:rPr>
        <w:t>2016. godine.</w:t>
      </w:r>
    </w:p>
    <w:p w:rsidRDefault="00623B04" w:rsidP="00414AA0" w:rsidR="009812C9">
      <w:pPr>
        <w:pStyle w:val="Bezproreda"/>
        <w:jc w:val="right"/>
        <w:rPr>
          <w:lang w:val="hr-HR"/>
        </w:rPr>
      </w:pPr>
      <w:r>
        <w:rPr>
          <w:lang w:val="hr-HR"/>
        </w:rPr>
        <w:t xml:space="preserve"> </w:t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 xml:space="preserve">S  U  D  A  C </w:t>
      </w:r>
    </w:p>
    <w:p w:rsidRDefault="00E95E20" w:rsidP="00414AA0" w:rsidR="00E95E20">
      <w:pPr>
        <w:pStyle w:val="Bezproreda"/>
        <w:jc w:val="right"/>
        <w:rPr>
          <w:lang w:val="hr-HR"/>
        </w:rPr>
      </w:pPr>
    </w:p>
    <w:p w:rsidRDefault="00753E18" w:rsidP="007C60C3" w:rsidR="0011004B">
      <w:pPr>
        <w:pStyle w:val="Bezproreda"/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B94BB8">
        <w:rPr>
          <w:lang w:val="hr-HR"/>
        </w:rPr>
        <w:t>, v.r.</w:t>
      </w:r>
      <w:r w:rsidR="0011004B">
        <w:rPr>
          <w:lang w:val="hr-HR"/>
        </w:rPr>
        <w:t xml:space="preserve"> </w:t>
      </w:r>
    </w:p>
    <w:p w:rsidRDefault="00B94BB8" w:rsidP="00623B04" w:rsidR="00B94BB8">
      <w:pPr>
        <w:pStyle w:val="Bezproreda"/>
        <w:jc w:val="right"/>
        <w:rPr>
          <w:lang w:val="hr-HR"/>
        </w:rPr>
      </w:pPr>
      <w:r>
        <w:rPr>
          <w:lang w:val="hr-HR"/>
        </w:rPr>
        <w:t xml:space="preserve">za točnost otpravka – ovlašteni službenik </w:t>
      </w:r>
    </w:p>
    <w:p w:rsidRDefault="00B94BB8" w:rsidP="00623B04" w:rsidR="00B94BB8">
      <w:pPr>
        <w:pStyle w:val="Bezproreda"/>
        <w:jc w:val="right"/>
        <w:rPr>
          <w:lang w:val="hr-HR"/>
        </w:rPr>
      </w:pPr>
      <w:r>
        <w:rPr>
          <w:lang w:val="hr-HR"/>
        </w:rPr>
        <w:t>Sanda Kara</w:t>
      </w:r>
      <w:bookmarkStart w:name="_GoBack" w:id="0"/>
      <w:bookmarkEnd w:id="0"/>
      <w:r>
        <w:rPr>
          <w:lang w:val="hr-HR"/>
        </w:rPr>
        <w:t xml:space="preserve">man </w:t>
      </w:r>
    </w:p>
    <w:p w:rsidRDefault="00B94BB8" w:rsidP="007C60C3" w:rsidR="00B94BB8">
      <w:pPr>
        <w:pStyle w:val="Bezproreda"/>
        <w:jc w:val="right"/>
        <w:rPr>
          <w:lang w:val="hr-HR"/>
        </w:rPr>
      </w:pPr>
    </w:p>
    <w:p w:rsidRDefault="0011004B" w:rsidP="00623B04" w:rsidR="0011004B" w:rsidRPr="00623B04">
      <w:pPr>
        <w:pStyle w:val="Bezproreda"/>
        <w:jc w:val="right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7C60C3" w:rsidP="007C60C3" w:rsidR="007C60C3">
      <w:pPr>
        <w:jc w:val="both"/>
        <w:rPr>
          <w:lang w:val="hr-HR"/>
        </w:rPr>
      </w:pPr>
    </w:p>
    <w:p w:rsidRDefault="00623B04" w:rsidP="00753E18" w:rsidR="00623B04">
      <w:pPr>
        <w:jc w:val="both"/>
        <w:rPr>
          <w:lang w:val="hr-HR"/>
        </w:rPr>
      </w:pPr>
    </w:p>
    <w:p w:rsidRDefault="006D1139" w:rsidP="006D1139" w:rsidR="006D1139"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6613C"/>
    <w:rsid w:val="00083EF3"/>
    <w:rsid w:val="0011004B"/>
    <w:rsid w:val="00112A2B"/>
    <w:rsid w:val="0012115C"/>
    <w:rsid w:val="00154D11"/>
    <w:rsid w:val="00172868"/>
    <w:rsid w:val="00192B83"/>
    <w:rsid w:val="001B4B8E"/>
    <w:rsid w:val="001E0B1F"/>
    <w:rsid w:val="001F78DC"/>
    <w:rsid w:val="002014DC"/>
    <w:rsid w:val="00240944"/>
    <w:rsid w:val="002C37DB"/>
    <w:rsid w:val="002E1420"/>
    <w:rsid w:val="00307A5F"/>
    <w:rsid w:val="00317494"/>
    <w:rsid w:val="00355351"/>
    <w:rsid w:val="003A4819"/>
    <w:rsid w:val="003E4F7E"/>
    <w:rsid w:val="003E4FF9"/>
    <w:rsid w:val="003F7789"/>
    <w:rsid w:val="00414AA0"/>
    <w:rsid w:val="00454D6B"/>
    <w:rsid w:val="0047152C"/>
    <w:rsid w:val="00484591"/>
    <w:rsid w:val="004A1FF6"/>
    <w:rsid w:val="004B7455"/>
    <w:rsid w:val="004D791B"/>
    <w:rsid w:val="004E3773"/>
    <w:rsid w:val="00543C6E"/>
    <w:rsid w:val="0055047E"/>
    <w:rsid w:val="00577B92"/>
    <w:rsid w:val="005E6B2D"/>
    <w:rsid w:val="005F20F8"/>
    <w:rsid w:val="00617CF0"/>
    <w:rsid w:val="00623B04"/>
    <w:rsid w:val="00663273"/>
    <w:rsid w:val="006C59C2"/>
    <w:rsid w:val="006D1139"/>
    <w:rsid w:val="00753E18"/>
    <w:rsid w:val="0077341A"/>
    <w:rsid w:val="007C60C3"/>
    <w:rsid w:val="007E3F8B"/>
    <w:rsid w:val="007E41CB"/>
    <w:rsid w:val="007F09AD"/>
    <w:rsid w:val="007F0CA1"/>
    <w:rsid w:val="007F4C05"/>
    <w:rsid w:val="0085080C"/>
    <w:rsid w:val="00884213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5266F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94BB8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46939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674EF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842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42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2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2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2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842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42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2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2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2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St-2876/2015-6</izvorni_sadrzaj>
    <derivirana_varijabla naziv="DomainObject.Oznaka_1">St-2876/2015-6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2876</izvorni_sadrzaj>
    <derivirana_varijabla naziv="DomainObject.Predmet.Broj_1">2876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listopada 2016.</izvorni_sadrzaj>
    <derivirana_varijabla naziv="DomainObject.Predmet.DatumRjesavanja_1">7.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St-2876/2015</izvorni_sadrzaj>
    <derivirana_varijabla naziv="DomainObject.Predmet.OznakaBroj_1">St-2876/2015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LATINICA d.o.o. za marketing, grafiku i tisak</izvorni_sadrzaj>
    <derivirana_varijabla naziv="DomainObject.Predmet.ProtustrankaFormated_1">  LATINICA d.o.o. za marketing, grafiku i tisak</derivirana_varijabla>
  </DomainObject.Predmet.ProtustrankaFormated>
  <DomainObject.Predmet.ProtustrankaFormatedOIB>
    <izvorni_sadrzaj>  LATINICA d.o.o. za marketing, grafiku i tisak, OIB 81990646550</izvorni_sadrzaj>
    <derivirana_varijabla naziv="DomainObject.Predmet.ProtustrankaFormatedOIB_1">  LATINICA d.o.o. za marketing, grafiku i tisak, OIB 81990646550</derivirana_varijabla>
  </DomainObject.Predmet.ProtustrankaFormatedOIB>
  <DomainObject.Predmet.ProtustrankaFormatedWithAdress>
    <izvorni_sadrzaj> LATINICA d.o.o. za marketing, grafiku i tisak, Gornja Vala 21, 21333 Drvenik</izvorni_sadrzaj>
    <derivirana_varijabla naziv="DomainObject.Predmet.ProtustrankaFormatedWithAdress_1"> LATINICA d.o.o. za marketing, grafiku i tisak, Gornja Vala 21, 21333 Drvenik</derivirana_varijabla>
  </DomainObject.Predmet.ProtustrankaFormatedWithAdress>
  <DomainObject.Predmet.ProtustrankaFormatedWithAdressOIB>
    <izvorni_sadrzaj> LATINICA d.o.o. za marketing, grafiku i tisak, OIB 81990646550, Gornja Vala 21, 21333 Drvenik</izvorni_sadrzaj>
    <derivirana_varijabla naziv="DomainObject.Predmet.ProtustrankaFormatedWithAdressOIB_1"> LATINICA d.o.o. za marketing, grafiku i tisak, OIB 81990646550, Gornja Vala 21, 21333 Drvenik</derivirana_varijabla>
  </DomainObject.Predmet.ProtustrankaFormatedWithAdressOIB>
  <DomainObject.Predmet.ProtustrankaWithAdress>
    <izvorni_sadrzaj>LATINICA d.o.o. za marketing, grafiku i tisak Gornja Vala 21, 21333 Drvenik</izvorni_sadrzaj>
    <derivirana_varijabla naziv="DomainObject.Predmet.ProtustrankaWithAdress_1">LATINICA d.o.o. za marketing, grafiku i tisak Gornja Vala 21, 21333 Drvenik</derivirana_varijabla>
  </DomainObject.Predmet.ProtustrankaWithAdress>
  <DomainObject.Predmet.ProtustrankaWithAdressOIB>
    <izvorni_sadrzaj>LATINICA d.o.o. za marketing, grafiku i tisak, OIB 81990646550, Gornja Vala 21, 21333 Drvenik</izvorni_sadrzaj>
    <derivirana_varijabla naziv="DomainObject.Predmet.ProtustrankaWithAdressOIB_1">LATINICA d.o.o. za marketing, grafiku i tisak, OIB 81990646550, Gornja Vala 21, 21333 Drvenik</derivirana_varijabla>
  </DomainObject.Predmet.ProtustrankaWithAdressOIB>
  <DomainObject.Predmet.ProtustrankaNazivFormated>
    <izvorni_sadrzaj>LATINICA d.o.o. za marketing, grafiku i tisak</izvorni_sadrzaj>
    <derivirana_varijabla naziv="DomainObject.Predmet.ProtustrankaNazivFormated_1">LATINICA d.o.o. za marketing, grafiku i tisak</derivirana_varijabla>
  </DomainObject.Predmet.ProtustrankaNazivFormated>
  <DomainObject.Predmet.ProtustrankaNazivFormatedOIB>
    <izvorni_sadrzaj>LATINICA d.o.o. za marketing, grafiku i tisak, OIB 81990646550</izvorni_sadrzaj>
    <derivirana_varijabla naziv="DomainObject.Predmet.ProtustrankaNazivFormatedOIB_1">LATINICA d.o.o. za marketing, grafiku i tisak, OIB 81990646550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92852.99</izvorni_sadrzaj>
    <derivirana_varijabla naziv="DomainObject.Predmet.TrenutnaVrijednost_1">92852.99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LATINICA d.o.o. za marketing, grafiku i tisak</item>
    </izvorni_sadrzaj>
    <derivirana_varijabla naziv="DomainObject.Predmet.ProtuStrankaListFormated_1">
      <item>LATINICA d.o.o. za marketing, grafiku i tisak</item>
    </derivirana_varijabla>
  </DomainObject.Predmet.ProtuStrankaListFormated>
  <DomainObject.Predmet.ProtuStrankaListFormatedOIB>
    <izvorni_sadrzaj>
      <item>LATINICA d.o.o. za marketing, grafiku i tisak, OIB 81990646550</item>
    </izvorni_sadrzaj>
    <derivirana_varijabla naziv="DomainObject.Predmet.ProtuStrankaListFormatedOIB_1">
      <item>LATINICA d.o.o. za marketing, grafiku i tisak, OIB 81990646550</item>
    </derivirana_varijabla>
  </DomainObject.Predmet.ProtuStrankaListFormatedOIB>
  <DomainObject.Predmet.ProtuStrankaListFormatedWithAdress>
    <izvorni_sadrzaj>
      <item>LATINICA d.o.o. za marketing, grafiku i tisak, Gornja Vala 21, 21333 Drvenik</item>
    </izvorni_sadrzaj>
    <derivirana_varijabla naziv="DomainObject.Predmet.ProtuStrankaListFormatedWithAdress_1">
      <item>LATINICA d.o.o. za marketing, grafiku i tisak, Gornja Vala 21, 21333 Drvenik</item>
    </derivirana_varijabla>
  </DomainObject.Predmet.ProtuStrankaListFormatedWithAdress>
  <DomainObject.Predmet.ProtuStrankaListFormatedWithAdressOIB>
    <izvorni_sadrzaj>
      <item>LATINICA d.o.o. za marketing, grafiku i tisak, OIB 81990646550, Gornja Vala 21, 21333 Drvenik</item>
    </izvorni_sadrzaj>
    <derivirana_varijabla naziv="DomainObject.Predmet.ProtuStrankaListFormatedWithAdressOIB_1">
      <item>LATINICA d.o.o. za marketing, grafiku i tisak, OIB 81990646550, Gornja Vala 21, 21333 Drvenik</item>
    </derivirana_varijabla>
  </DomainObject.Predmet.ProtuStrankaListFormatedWithAdressOIB>
  <DomainObject.Predmet.ProtuStrankaListNazivFormated>
    <izvorni_sadrzaj>
      <item>LATINICA d.o.o. za marketing, grafiku i tisak</item>
    </izvorni_sadrzaj>
    <derivirana_varijabla naziv="DomainObject.Predmet.ProtuStrankaListNazivFormated_1">
      <item>LATINICA d.o.o. za marketing, grafiku i tisak</item>
    </derivirana_varijabla>
  </DomainObject.Predmet.ProtuStrankaListNazivFormated>
  <DomainObject.Predmet.ProtuStrankaListNazivFormatedOIB>
    <izvorni_sadrzaj>
      <item>LATINICA d.o.o. za marketing, grafiku i tisak, OIB 81990646550</item>
    </izvorni_sadrzaj>
    <derivirana_varijabla naziv="DomainObject.Predmet.ProtuStrankaListNazivFormatedOIB_1">
      <item>LATINICA d.o.o. za marketing, grafiku i tisak, OIB 81990646550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St-2876/2015-6</izvorni_sadrzaj>
    <derivirana_varijabla naziv="DomainObject.PoslovniBrojDokumenta_1">St-2876/2015-6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LATINICA d.o.o. za marketing, grafiku i tisak</izvorni_sadrzaj>
    <derivirana_varijabla naziv="DomainObject.Predmet.ProtustrankaIDrugi_1">LATINICA d.o.o. za marketing, grafiku i tisak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LATINICA d.o.o. za marketing, grafiku i tisak, OIB 81990646550, Gornja Vala 21, 21333 Drvenik</izvorni_sadrzaj>
    <derivirana_varijabla naziv="DomainObject.Predmet.ProtustrankaIDrugiAdressOIB_1">LATINICA d.o.o. za marketing, grafiku i tisak, OIB 81990646550, Gornja Vala 21, 21333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2016.</izvorni_sadrzaj>
    <derivirana_varijabla naziv="DomainObject.Predmet.OdlukaRjesenje.DatumDonosenjaOdluke_1">7.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St-2876/2015-6</izvorni_sadrzaj>
    <derivirana_varijabla naziv="DomainObject.Predmet.OdlukaRjesenje.Oznaka_1">St-2876/2015-6</derivirana_varijabla>
  </DomainObject.Predmet.OdlukaRjesenje.Oznaka>
  <DomainObject.Predmet.SudioniciListNaziv>
    <izvorni_sadrzaj>
      <item>LATINICA d.o.o. za marketing, grafiku i tisak</item>
      <item>FINANCIJSKA AGENCIJA, RC SPLIT</item>
    </izvorni_sadrzaj>
    <derivirana_varijabla naziv="DomainObject.Predmet.SudioniciListNaziv_1">
      <item>LATINICA d.o.o. za marketing, grafiku i tisak</item>
      <item>FINANCIJSKA AGENCIJA, RC SPLIT</item>
    </derivirana_varijabla>
  </DomainObject.Predmet.SudioniciListNaziv>
  <DomainObject.Predmet.SudioniciListAdressOIB>
    <izvorni_sadrzaj>
      <item>LATINICA d.o.o. za marketing, grafiku i tisak, OIB 81990646550, Gornja Vala 21,21333 Drvenik</item>
      <item>FINANCIJSKA AGENCIJA, RC SPLIT, OIB 85821130368, Mažuranićevo šetalište 24 b,21000 Split</item>
    </izvorni_sadrzaj>
    <derivirana_varijabla naziv="DomainObject.Predmet.SudioniciListAdressOIB_1">
      <item>LATINICA d.o.o. za marketing, grafiku i tisak, OIB 81990646550, Gornja Vala 21,21333 Drvenik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81990646550</item>
      <item>, OIB 85821130368</item>
    </izvorni_sadrzaj>
    <derivirana_varijabla naziv="DomainObject.Predmet.SudioniciListNazivOIB_1">
      <item>, OIB 81990646550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ABD5A-161E-4943-950A-945B952E4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724</properties:Words>
  <properties:Characters>3911</properties:Characters>
  <properties:Lines>104</properties:Lines>
  <properties:Paragraphs>32</properties:Paragraphs>
  <properties:TotalTime>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1.St-2876/15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2016-10-04T10:45:00Z</dcterms:created>
  <dc:creator>Marija Elez</dc:creator>
  <cp:lastModifiedBy>Marija Elez</cp:lastModifiedBy>
  <cp:lastPrinted>2016-10-07T11:36:00Z</cp:lastPrinted>
  <dcterms:modified xmlns:xsi="http://www.w3.org/2001/XMLSchema-instance" xsi:type="dcterms:W3CDTF">2016-10-07T11:37:00Z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St-2876/2015-6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