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f208" w14:paraId="18af208" w:rsidRDefault="006838BA" w:rsidR="006838BA">
      <w:pPr>
        <w15:collapsed w:val="false"/>
        <w:rPr>
          <w:sz w:val="24"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 w:rsidR="006034CC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FF64AF">
        <w:tc>
          <w:tcPr>
            <w:tcW w:type="dxa" w:w="3060"/>
          </w:tcPr>
          <w:p w:rsidRDefault="0056018D" w:rsidP="00C24C72" w:rsidR="0056018D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4983" w:rsidR="009A4983" w:rsidRPr="002E2D4A">
      <w:pPr>
        <w:rPr>
          <w:b/>
          <w:sz w:val="24"/>
          <w:szCs w:val="24"/>
        </w:rPr>
      </w:pPr>
      <w:r>
        <w:rPr>
          <w:b/>
          <w:sz w:val="24"/>
          <w:lang w:val="pt-BR"/>
        </w:rPr>
        <w:t xml:space="preserve">     </w:t>
      </w:r>
      <w:r w:rsidR="0056018D">
        <w:rPr>
          <w:b/>
          <w:sz w:val="24"/>
          <w:lang w:val="pt-BR"/>
        </w:rPr>
        <w:t xml:space="preserve">                              </w:t>
      </w:r>
      <w:r>
        <w:rPr>
          <w:b/>
          <w:sz w:val="24"/>
          <w:lang w:val="pt-BR"/>
        </w:rPr>
        <w:t xml:space="preserve">    </w:t>
      </w:r>
    </w:p>
    <w:p w:rsidRDefault="009A4983" w:rsidP="009A4983" w:rsidR="009A4983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9A4983" w:rsidP="009A4983" w:rsidR="009A4983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9A4983" w:rsidP="009A4983" w:rsidR="009A4983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9A4983" w:rsidP="009A4983" w:rsidR="009A4983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9A4983" w:rsidP="009A4983" w:rsidR="009A4983" w:rsidRPr="00F96540">
      <w:pPr>
        <w:jc w:val="center"/>
        <w:rPr>
          <w:sz w:val="24"/>
          <w:szCs w:val="24"/>
        </w:rPr>
      </w:pPr>
    </w:p>
    <w:p w:rsidRDefault="009A4983" w:rsidP="009A4983" w:rsidR="009A4983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>
        <w:rPr>
          <w:sz w:val="24"/>
          <w:szCs w:val="24"/>
        </w:rPr>
        <w:t>4.svibnja</w:t>
      </w:r>
      <w:r w:rsidRPr="00F96540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56018D" w:rsidR="0056018D" w:rsidRPr="0056018D">
      <w:pPr>
        <w:jc w:val="both"/>
        <w:rPr>
          <w:b/>
          <w:sz w:val="40"/>
          <w:szCs w:val="40"/>
        </w:rPr>
      </w:pPr>
    </w:p>
    <w:p w:rsidRDefault="006105DE" w:rsidR="006838BA" w:rsidRPr="009F1D1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6838BA" w:rsidRPr="009F1D12">
        <w:rPr>
          <w:sz w:val="24"/>
          <w:szCs w:val="24"/>
        </w:rPr>
        <w:t xml:space="preserve">   j e</w:t>
      </w:r>
    </w:p>
    <w:p w:rsidRDefault="006C7A5A" w:rsidP="00CB0F34" w:rsidR="006C7A5A">
      <w:pPr>
        <w:jc w:val="both"/>
        <w:rPr>
          <w:sz w:val="24"/>
        </w:rPr>
      </w:pPr>
    </w:p>
    <w:p w:rsidRDefault="008E3FEE" w:rsidP="003A12C5" w:rsidR="000A5581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  <w:r w:rsidR="00C609F1">
        <w:rPr>
          <w:sz w:val="24"/>
        </w:rPr>
        <w:t xml:space="preserve">Nalaže se </w:t>
      </w:r>
      <w:r w:rsidR="0045077A">
        <w:rPr>
          <w:sz w:val="24"/>
        </w:rPr>
        <w:t>Financijskoj agenciji,</w:t>
      </w:r>
      <w:r w:rsidR="006105DE">
        <w:rPr>
          <w:sz w:val="24"/>
        </w:rPr>
        <w:t xml:space="preserve"> </w:t>
      </w:r>
      <w:r w:rsidR="003A12C5">
        <w:rPr>
          <w:sz w:val="24"/>
        </w:rPr>
        <w:t xml:space="preserve">Zagreb, </w:t>
      </w:r>
      <w:r w:rsidR="00C9551A">
        <w:rPr>
          <w:sz w:val="24"/>
        </w:rPr>
        <w:t>V</w:t>
      </w:r>
      <w:r w:rsidR="003A12C5">
        <w:rPr>
          <w:sz w:val="24"/>
        </w:rPr>
        <w:t xml:space="preserve">rtni put 3., </w:t>
      </w:r>
      <w:r w:rsidR="006105DE">
        <w:rPr>
          <w:sz w:val="24"/>
        </w:rPr>
        <w:t>po pravomoćnosti ovog rješenja,</w:t>
      </w:r>
      <w:r w:rsidR="00121234">
        <w:rPr>
          <w:sz w:val="24"/>
        </w:rPr>
        <w:t xml:space="preserve"> </w:t>
      </w:r>
      <w:r w:rsidR="008E4FEF">
        <w:rPr>
          <w:sz w:val="24"/>
        </w:rPr>
        <w:t xml:space="preserve">upis </w:t>
      </w:r>
      <w:r w:rsidR="00C609F1">
        <w:rPr>
          <w:sz w:val="24"/>
        </w:rPr>
        <w:t>brisanja</w:t>
      </w:r>
      <w:r w:rsidR="00121234">
        <w:rPr>
          <w:sz w:val="24"/>
        </w:rPr>
        <w:t xml:space="preserve"> </w:t>
      </w:r>
      <w:r w:rsidR="004625FB">
        <w:rPr>
          <w:sz w:val="24"/>
        </w:rPr>
        <w:t>založnog prava</w:t>
      </w:r>
      <w:r w:rsidR="003A12C5">
        <w:rPr>
          <w:sz w:val="24"/>
        </w:rPr>
        <w:t>:</w:t>
      </w:r>
    </w:p>
    <w:p w:rsidRDefault="00870954" w:rsidP="003A12C5" w:rsidR="00870954" w:rsidRPr="003D0F78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3D0F78">
        <w:rPr>
          <w:sz w:val="24"/>
          <w:szCs w:val="24"/>
        </w:rPr>
        <w:t>1123-301/17 od 23. ožujka 2017.</w:t>
      </w:r>
    </w:p>
    <w:p w:rsidRDefault="00870954" w:rsidP="00870954" w:rsidR="00870954" w:rsidRPr="003D0F78">
      <w:pPr>
        <w:rPr>
          <w:sz w:val="24"/>
          <w:szCs w:val="24"/>
        </w:rPr>
      </w:pPr>
      <w:r w:rsidRPr="003D0F78">
        <w:rPr>
          <w:sz w:val="24"/>
          <w:szCs w:val="24"/>
        </w:rPr>
        <w:t>1122-301/17 od 23. ožujka 2017.</w:t>
      </w:r>
    </w:p>
    <w:p w:rsidRDefault="00870954" w:rsidP="00870954" w:rsidR="00870954" w:rsidRPr="003D0F78">
      <w:pPr>
        <w:rPr>
          <w:sz w:val="24"/>
          <w:szCs w:val="24"/>
        </w:rPr>
      </w:pPr>
      <w:r w:rsidRPr="003D0F78">
        <w:rPr>
          <w:sz w:val="24"/>
          <w:szCs w:val="24"/>
        </w:rPr>
        <w:t>5608-301/16 od 2. siječnja 2017.</w:t>
      </w:r>
    </w:p>
    <w:p w:rsidRDefault="00870954" w:rsidP="00870954" w:rsidR="00870954">
      <w:pPr>
        <w:rPr>
          <w:sz w:val="24"/>
          <w:szCs w:val="24"/>
        </w:rPr>
      </w:pPr>
      <w:r w:rsidRPr="003D0F78">
        <w:rPr>
          <w:sz w:val="24"/>
          <w:szCs w:val="24"/>
        </w:rPr>
        <w:t>2469-301/17 od 27. lipnja 2017.</w:t>
      </w:r>
    </w:p>
    <w:p w:rsidRDefault="004D42A8" w:rsidP="00870954" w:rsidR="00870954">
      <w:pPr>
        <w:rPr>
          <w:rFonts w:cs="Arial" w:hAnsi="Arial" w:ascii="Arial"/>
          <w:b/>
          <w:sz w:val="20"/>
        </w:rPr>
      </w:pPr>
      <w:r>
        <w:rPr>
          <w:sz w:val="24"/>
          <w:szCs w:val="24"/>
        </w:rPr>
        <w:t>na pokretninama dužnika:</w:t>
      </w:r>
      <w:r>
        <w:rPr>
          <w:rFonts w:cs="Arial" w:hAnsi="Arial" w:ascii="Arial"/>
          <w:b/>
          <w:sz w:val="20"/>
        </w:rPr>
        <w:t xml:space="preserve"> </w:t>
      </w:r>
    </w:p>
    <w:p w:rsidRDefault="00870954" w:rsidP="00870954" w:rsidR="00870954" w:rsidRPr="000F1BC5">
      <w:pPr>
        <w:rPr>
          <w:rFonts w:cs="Arial" w:hAnsi="Arial" w:ascii="Arial"/>
          <w:b/>
          <w:sz w:val="20"/>
        </w:rPr>
      </w:pPr>
    </w:p>
    <w:tbl>
      <w:tblPr>
        <w:tblW w:type="dxa" w:w="14992"/>
        <w:tblInd w:type="dxa" w:w="108"/>
        <w:tblLook w:val="04A0" w:noVBand="1" w:noHBand="0" w:lastColumn="0" w:firstColumn="1" w:lastRow="0" w:firstRow="1"/>
      </w:tblPr>
      <w:tblGrid>
        <w:gridCol w:w="222"/>
        <w:gridCol w:w="1"/>
        <w:gridCol w:w="3"/>
        <w:gridCol w:w="218"/>
        <w:gridCol w:w="2"/>
        <w:gridCol w:w="6"/>
        <w:gridCol w:w="217"/>
        <w:gridCol w:w="11"/>
        <w:gridCol w:w="3"/>
        <w:gridCol w:w="10"/>
        <w:gridCol w:w="199"/>
        <w:gridCol w:w="24"/>
        <w:gridCol w:w="18"/>
        <w:gridCol w:w="181"/>
        <w:gridCol w:w="23"/>
        <w:gridCol w:w="22"/>
        <w:gridCol w:w="178"/>
        <w:gridCol w:w="22"/>
        <w:gridCol w:w="26"/>
        <w:gridCol w:w="175"/>
        <w:gridCol w:w="21"/>
        <w:gridCol w:w="68"/>
        <w:gridCol w:w="171"/>
        <w:gridCol w:w="20"/>
        <w:gridCol w:w="102"/>
        <w:gridCol w:w="168"/>
        <w:gridCol w:w="18"/>
        <w:gridCol w:w="112"/>
        <w:gridCol w:w="165"/>
        <w:gridCol w:w="16"/>
        <w:gridCol w:w="45"/>
        <w:gridCol w:w="162"/>
        <w:gridCol w:w="15"/>
        <w:gridCol w:w="49"/>
        <w:gridCol w:w="159"/>
        <w:gridCol w:w="14"/>
        <w:gridCol w:w="53"/>
        <w:gridCol w:w="156"/>
        <w:gridCol w:w="13"/>
        <w:gridCol w:w="57"/>
        <w:gridCol w:w="153"/>
        <w:gridCol w:w="12"/>
        <w:gridCol w:w="61"/>
        <w:gridCol w:w="150"/>
        <w:gridCol w:w="11"/>
        <w:gridCol w:w="65"/>
        <w:gridCol w:w="147"/>
        <w:gridCol w:w="10"/>
        <w:gridCol w:w="69"/>
        <w:gridCol w:w="135"/>
        <w:gridCol w:w="9"/>
        <w:gridCol w:w="9"/>
        <w:gridCol w:w="73"/>
        <w:gridCol w:w="132"/>
        <w:gridCol w:w="9"/>
        <w:gridCol w:w="8"/>
        <w:gridCol w:w="77"/>
        <w:gridCol w:w="138"/>
        <w:gridCol w:w="7"/>
        <w:gridCol w:w="81"/>
        <w:gridCol w:w="135"/>
        <w:gridCol w:w="6"/>
        <w:gridCol w:w="84"/>
        <w:gridCol w:w="133"/>
        <w:gridCol w:w="5"/>
        <w:gridCol w:w="87"/>
        <w:gridCol w:w="131"/>
        <w:gridCol w:w="4"/>
        <w:gridCol w:w="90"/>
        <w:gridCol w:w="129"/>
        <w:gridCol w:w="3"/>
        <w:gridCol w:w="93"/>
        <w:gridCol w:w="127"/>
        <w:gridCol w:w="2"/>
        <w:gridCol w:w="96"/>
        <w:gridCol w:w="124"/>
        <w:gridCol w:w="2"/>
        <w:gridCol w:w="99"/>
        <w:gridCol w:w="121"/>
        <w:gridCol w:w="2"/>
        <w:gridCol w:w="102"/>
        <w:gridCol w:w="118"/>
        <w:gridCol w:w="2"/>
        <w:gridCol w:w="105"/>
        <w:gridCol w:w="115"/>
        <w:gridCol w:w="2"/>
        <w:gridCol w:w="108"/>
        <w:gridCol w:w="112"/>
        <w:gridCol w:w="2"/>
        <w:gridCol w:w="111"/>
        <w:gridCol w:w="109"/>
        <w:gridCol w:w="2"/>
        <w:gridCol w:w="114"/>
        <w:gridCol w:w="106"/>
        <w:gridCol w:w="2"/>
        <w:gridCol w:w="117"/>
        <w:gridCol w:w="103"/>
        <w:gridCol w:w="2"/>
        <w:gridCol w:w="120"/>
        <w:gridCol w:w="100"/>
        <w:gridCol w:w="2"/>
        <w:gridCol w:w="123"/>
        <w:gridCol w:w="97"/>
        <w:gridCol w:w="2"/>
        <w:gridCol w:w="126"/>
        <w:gridCol w:w="94"/>
        <w:gridCol w:w="2"/>
        <w:gridCol w:w="129"/>
        <w:gridCol w:w="91"/>
        <w:gridCol w:w="2"/>
        <w:gridCol w:w="132"/>
        <w:gridCol w:w="88"/>
        <w:gridCol w:w="2"/>
        <w:gridCol w:w="135"/>
        <w:gridCol w:w="85"/>
        <w:gridCol w:w="2"/>
        <w:gridCol w:w="138"/>
        <w:gridCol w:w="82"/>
        <w:gridCol w:w="2"/>
        <w:gridCol w:w="141"/>
        <w:gridCol w:w="79"/>
        <w:gridCol w:w="2"/>
        <w:gridCol w:w="144"/>
        <w:gridCol w:w="76"/>
        <w:gridCol w:w="2"/>
        <w:gridCol w:w="147"/>
        <w:gridCol w:w="73"/>
        <w:gridCol w:w="2"/>
        <w:gridCol w:w="150"/>
        <w:gridCol w:w="70"/>
        <w:gridCol w:w="2"/>
        <w:gridCol w:w="153"/>
        <w:gridCol w:w="67"/>
        <w:gridCol w:w="2"/>
        <w:gridCol w:w="156"/>
        <w:gridCol w:w="64"/>
        <w:gridCol w:w="2"/>
        <w:gridCol w:w="159"/>
        <w:gridCol w:w="61"/>
        <w:gridCol w:w="2"/>
        <w:gridCol w:w="162"/>
        <w:gridCol w:w="58"/>
        <w:gridCol w:w="2"/>
        <w:gridCol w:w="707"/>
        <w:gridCol w:w="48"/>
        <w:gridCol w:w="1"/>
        <w:gridCol w:w="450"/>
        <w:gridCol w:w="42"/>
        <w:gridCol w:w="183"/>
        <w:gridCol w:w="39"/>
        <w:gridCol w:w="186"/>
        <w:gridCol w:w="36"/>
        <w:gridCol w:w="189"/>
        <w:gridCol w:w="33"/>
        <w:gridCol w:w="192"/>
        <w:gridCol w:w="30"/>
        <w:gridCol w:w="195"/>
        <w:gridCol w:w="27"/>
        <w:gridCol w:w="198"/>
        <w:gridCol w:w="24"/>
        <w:gridCol w:w="201"/>
        <w:gridCol w:w="21"/>
        <w:gridCol w:w="204"/>
        <w:gridCol w:w="18"/>
        <w:gridCol w:w="207"/>
        <w:gridCol w:w="15"/>
        <w:gridCol w:w="210"/>
        <w:gridCol w:w="12"/>
        <w:gridCol w:w="213"/>
        <w:gridCol w:w="9"/>
        <w:gridCol w:w="216"/>
        <w:gridCol w:w="6"/>
        <w:gridCol w:w="219"/>
        <w:gridCol w:w="3"/>
        <w:gridCol w:w="222"/>
      </w:tblGrid>
      <w:tr w:rsidTr="00870954" w:rsidR="00870954" w:rsidRPr="000F1BC5">
        <w:trPr>
          <w:trHeight w:val="199"/>
        </w:trPr>
        <w:tc>
          <w:tcPr>
            <w:tcW w:type="dxa" w:w="2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115"/>
            <w:gridSpan w:val="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RB</w:t>
            </w: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68"/>
            <w:gridSpan w:val="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Šifra</w:t>
            </w: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784"/>
            <w:gridSpan w:val="5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Opis proizvoda/usluge</w:t>
            </w: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55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666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25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6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88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49"/>
        </w:trPr>
        <w:tc>
          <w:tcPr>
            <w:tcW w:type="dxa" w:w="2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15"/>
        </w:trPr>
        <w:tc>
          <w:tcPr>
            <w:tcW w:type="dxa" w:w="14770"/>
            <w:gridSpan w:val="17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vAlign w:val="cente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42"/>
        </w:trPr>
        <w:tc>
          <w:tcPr>
            <w:tcW w:type="dxa" w:w="2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92"/>
            <w:gridSpan w:val="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45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5550000</w:t>
            </w: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72"/>
            <w:gridSpan w:val="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 xml:space="preserve">MAN MJEŠALICA EKSP  </w:t>
            </w: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55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66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5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6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88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75"/>
            <w:gridSpan w:val="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22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69"/>
            <w:gridSpan w:val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75"/>
            <w:gridSpan w:val="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22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69"/>
            <w:gridSpan w:val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WMAN38ZZ9BY254360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75"/>
            <w:gridSpan w:val="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22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69"/>
            <w:gridSpan w:val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TGM18.280 4X4 BB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75"/>
            <w:gridSpan w:val="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22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69"/>
            <w:gridSpan w:val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MJEŠALICA EKSPL.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75"/>
            <w:gridSpan w:val="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22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69"/>
            <w:gridSpan w:val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75"/>
            <w:gridSpan w:val="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22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69"/>
            <w:gridSpan w:val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2010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75"/>
            <w:gridSpan w:val="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22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69"/>
            <w:gridSpan w:val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206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90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5246468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 xml:space="preserve">MAN KIPER 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WMAH26ZZ28M510441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33.430 6X4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90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2328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14"/>
        <w:gridCol w:w="208"/>
        <w:gridCol w:w="28"/>
        <w:gridCol w:w="194"/>
        <w:gridCol w:w="28"/>
        <w:gridCol w:w="194"/>
        <w:gridCol w:w="28"/>
        <w:gridCol w:w="232"/>
        <w:gridCol w:w="28"/>
        <w:gridCol w:w="260"/>
        <w:gridCol w:w="28"/>
        <w:gridCol w:w="26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5"/>
        <w:gridCol w:w="27"/>
        <w:gridCol w:w="196"/>
        <w:gridCol w:w="26"/>
        <w:gridCol w:w="197"/>
        <w:gridCol w:w="25"/>
        <w:gridCol w:w="198"/>
        <w:gridCol w:w="24"/>
        <w:gridCol w:w="199"/>
        <w:gridCol w:w="23"/>
        <w:gridCol w:w="200"/>
        <w:gridCol w:w="22"/>
        <w:gridCol w:w="201"/>
        <w:gridCol w:w="21"/>
        <w:gridCol w:w="202"/>
        <w:gridCol w:w="20"/>
        <w:gridCol w:w="203"/>
        <w:gridCol w:w="19"/>
        <w:gridCol w:w="204"/>
        <w:gridCol w:w="18"/>
        <w:gridCol w:w="205"/>
        <w:gridCol w:w="17"/>
        <w:gridCol w:w="206"/>
        <w:gridCol w:w="16"/>
        <w:gridCol w:w="207"/>
        <w:gridCol w:w="15"/>
        <w:gridCol w:w="208"/>
        <w:gridCol w:w="14"/>
        <w:gridCol w:w="209"/>
        <w:gridCol w:w="13"/>
        <w:gridCol w:w="210"/>
        <w:gridCol w:w="12"/>
        <w:gridCol w:w="211"/>
        <w:gridCol w:w="11"/>
        <w:gridCol w:w="212"/>
        <w:gridCol w:w="10"/>
        <w:gridCol w:w="213"/>
        <w:gridCol w:w="9"/>
        <w:gridCol w:w="214"/>
        <w:gridCol w:w="8"/>
        <w:gridCol w:w="215"/>
        <w:gridCol w:w="7"/>
        <w:gridCol w:w="216"/>
        <w:gridCol w:w="6"/>
        <w:gridCol w:w="713"/>
        <w:gridCol w:w="4"/>
        <w:gridCol w:w="528"/>
        <w:gridCol w:w="3"/>
        <w:gridCol w:w="220"/>
        <w:gridCol w:w="2"/>
        <w:gridCol w:w="221"/>
        <w:gridCol w:w="1"/>
        <w:gridCol w:w="194"/>
        <w:gridCol w:w="28"/>
      </w:tblGrid>
      <w:tr w:rsidTr="00870954" w:rsidR="00870954" w:rsidRPr="000F1BC5">
        <w:trPr>
          <w:trHeight w:val="214"/>
        </w:trPr>
        <w:tc>
          <w:tcPr>
            <w:tcW w:type="dxa" w:w="88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4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5246473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62"/>
            <w:gridSpan w:val="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 xml:space="preserve">MAN KIPER 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554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6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4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WMAH26ZZ18M514335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33.430 6X4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1"/>
          <w:wAfter w:type="dxa" w:w="28"/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5246377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WMAH26ZZ56M441984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33.430 6X4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2006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p w:rsidRDefault="00870954" w:rsidP="00870954" w:rsidR="00870954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2328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14"/>
        <w:gridCol w:w="208"/>
        <w:gridCol w:w="28"/>
        <w:gridCol w:w="194"/>
        <w:gridCol w:w="28"/>
        <w:gridCol w:w="194"/>
        <w:gridCol w:w="28"/>
        <w:gridCol w:w="232"/>
        <w:gridCol w:w="28"/>
        <w:gridCol w:w="260"/>
        <w:gridCol w:w="28"/>
        <w:gridCol w:w="26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195"/>
        <w:gridCol w:w="27"/>
        <w:gridCol w:w="196"/>
        <w:gridCol w:w="26"/>
        <w:gridCol w:w="197"/>
        <w:gridCol w:w="25"/>
        <w:gridCol w:w="198"/>
        <w:gridCol w:w="24"/>
        <w:gridCol w:w="199"/>
        <w:gridCol w:w="23"/>
        <w:gridCol w:w="200"/>
        <w:gridCol w:w="22"/>
        <w:gridCol w:w="201"/>
        <w:gridCol w:w="21"/>
        <w:gridCol w:w="202"/>
        <w:gridCol w:w="20"/>
        <w:gridCol w:w="203"/>
        <w:gridCol w:w="19"/>
        <w:gridCol w:w="204"/>
        <w:gridCol w:w="18"/>
        <w:gridCol w:w="205"/>
        <w:gridCol w:w="17"/>
        <w:gridCol w:w="206"/>
        <w:gridCol w:w="16"/>
        <w:gridCol w:w="207"/>
        <w:gridCol w:w="15"/>
        <w:gridCol w:w="208"/>
        <w:gridCol w:w="14"/>
        <w:gridCol w:w="209"/>
        <w:gridCol w:w="13"/>
        <w:gridCol w:w="210"/>
        <w:gridCol w:w="12"/>
        <w:gridCol w:w="211"/>
        <w:gridCol w:w="11"/>
        <w:gridCol w:w="212"/>
        <w:gridCol w:w="10"/>
        <w:gridCol w:w="213"/>
        <w:gridCol w:w="9"/>
        <w:gridCol w:w="214"/>
        <w:gridCol w:w="8"/>
        <w:gridCol w:w="215"/>
        <w:gridCol w:w="7"/>
        <w:gridCol w:w="216"/>
        <w:gridCol w:w="6"/>
        <w:gridCol w:w="713"/>
        <w:gridCol w:w="4"/>
        <w:gridCol w:w="528"/>
        <w:gridCol w:w="3"/>
        <w:gridCol w:w="220"/>
        <w:gridCol w:w="2"/>
        <w:gridCol w:w="221"/>
        <w:gridCol w:w="1"/>
        <w:gridCol w:w="194"/>
        <w:gridCol w:w="28"/>
      </w:tblGrid>
      <w:tr w:rsidTr="00870954" w:rsidR="00870954" w:rsidRPr="000F1BC5">
        <w:trPr>
          <w:trHeight w:val="214"/>
        </w:trPr>
        <w:tc>
          <w:tcPr>
            <w:tcW w:type="dxa" w:w="888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4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5246385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62"/>
            <w:gridSpan w:val="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554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6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4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WMAH26ZZ76M441999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33.430 6X4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1"/>
          <w:wAfter w:type="dxa" w:w="28"/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2006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5246393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WMAH26ZZ76M442019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33.430 6X4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2006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5246407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WMAH26ZZ86M442028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33.430 6X4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2006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2328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36"/>
        <w:gridCol w:w="208"/>
        <w:gridCol w:w="28"/>
        <w:gridCol w:w="194"/>
        <w:gridCol w:w="28"/>
        <w:gridCol w:w="260"/>
        <w:gridCol w:w="288"/>
        <w:gridCol w:w="26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222"/>
        <w:gridCol w:w="222"/>
        <w:gridCol w:w="194"/>
        <w:gridCol w:w="28"/>
        <w:gridCol w:w="194"/>
        <w:gridCol w:w="28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194"/>
        <w:gridCol w:w="28"/>
        <w:gridCol w:w="194"/>
        <w:gridCol w:w="28"/>
        <w:gridCol w:w="194"/>
        <w:gridCol w:w="28"/>
        <w:gridCol w:w="222"/>
        <w:gridCol w:w="222"/>
        <w:gridCol w:w="222"/>
        <w:gridCol w:w="222"/>
        <w:gridCol w:w="222"/>
        <w:gridCol w:w="222"/>
        <w:gridCol w:w="194"/>
        <w:gridCol w:w="28"/>
        <w:gridCol w:w="222"/>
        <w:gridCol w:w="222"/>
        <w:gridCol w:w="194"/>
        <w:gridCol w:w="28"/>
        <w:gridCol w:w="717"/>
        <w:gridCol w:w="531"/>
        <w:gridCol w:w="222"/>
        <w:gridCol w:w="222"/>
        <w:gridCol w:w="194"/>
        <w:gridCol w:w="28"/>
      </w:tblGrid>
      <w:tr w:rsidTr="00870954" w:rsidR="00870954" w:rsidRPr="000F1BC5">
        <w:trPr>
          <w:trHeight w:val="214"/>
        </w:trPr>
        <w:tc>
          <w:tcPr>
            <w:tcW w:type="dxa" w:w="66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dxa" w:w="44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5246423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62"/>
            <w:gridSpan w:val="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554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6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4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1"/>
          <w:wAfter w:type="dxa" w:w="28"/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1"/>
          <w:wAfter w:type="dxa" w:w="28"/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WMAH26ZZ16M442064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1"/>
          <w:wAfter w:type="dxa" w:w="28"/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33.430 6X4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1"/>
          <w:wAfter w:type="dxa" w:w="28"/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1"/>
          <w:wAfter w:type="dxa" w:w="28"/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1"/>
          <w:wAfter w:type="dxa" w:w="28"/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2006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1"/>
          <w:wAfter w:type="dxa" w:w="28"/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2328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36"/>
        <w:gridCol w:w="208"/>
        <w:gridCol w:w="28"/>
        <w:gridCol w:w="194"/>
        <w:gridCol w:w="28"/>
        <w:gridCol w:w="260"/>
        <w:gridCol w:w="288"/>
        <w:gridCol w:w="264"/>
        <w:gridCol w:w="28"/>
        <w:gridCol w:w="194"/>
        <w:gridCol w:w="28"/>
        <w:gridCol w:w="194"/>
        <w:gridCol w:w="28"/>
        <w:gridCol w:w="194"/>
        <w:gridCol w:w="28"/>
        <w:gridCol w:w="194"/>
        <w:gridCol w:w="28"/>
        <w:gridCol w:w="222"/>
        <w:gridCol w:w="222"/>
        <w:gridCol w:w="194"/>
        <w:gridCol w:w="28"/>
        <w:gridCol w:w="194"/>
        <w:gridCol w:w="28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194"/>
        <w:gridCol w:w="28"/>
        <w:gridCol w:w="194"/>
        <w:gridCol w:w="28"/>
        <w:gridCol w:w="194"/>
        <w:gridCol w:w="28"/>
        <w:gridCol w:w="222"/>
        <w:gridCol w:w="222"/>
        <w:gridCol w:w="222"/>
        <w:gridCol w:w="222"/>
        <w:gridCol w:w="222"/>
        <w:gridCol w:w="222"/>
        <w:gridCol w:w="194"/>
        <w:gridCol w:w="28"/>
        <w:gridCol w:w="222"/>
        <w:gridCol w:w="222"/>
        <w:gridCol w:w="194"/>
        <w:gridCol w:w="28"/>
        <w:gridCol w:w="717"/>
        <w:gridCol w:w="531"/>
        <w:gridCol w:w="222"/>
        <w:gridCol w:w="222"/>
        <w:gridCol w:w="194"/>
        <w:gridCol w:w="28"/>
      </w:tblGrid>
      <w:tr w:rsidTr="00870954" w:rsidR="00870954" w:rsidRPr="000F1BC5">
        <w:trPr>
          <w:trHeight w:val="214"/>
        </w:trPr>
        <w:tc>
          <w:tcPr>
            <w:tcW w:type="dxa" w:w="66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dxa" w:w="44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5246472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62"/>
            <w:gridSpan w:val="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554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6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4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1"/>
          <w:wAfter w:type="dxa" w:w="28"/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1"/>
          <w:wAfter w:type="dxa" w:w="28"/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WMAH26ZZ18M510401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1"/>
          <w:wAfter w:type="dxa" w:w="28"/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33.430 6X4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1"/>
          <w:wAfter w:type="dxa" w:w="28"/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1"/>
          <w:wAfter w:type="dxa" w:w="28"/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1"/>
          <w:wAfter w:type="dxa" w:w="28"/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1"/>
          <w:wAfter w:type="dxa" w:w="28"/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5246474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WMAH26ZZ48M514331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TGM 33.430 6X4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5246476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WMAH26ZZ88M514316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33.430 6X4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5246469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WMAH26ZZ38M510397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33.430 6X4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5246470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WMAH26ZZ78M510239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TGM 33.430 6X4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5246471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WMAH26ZZX8M514382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33.430 6X4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5246475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WMAH26ZZ88M510718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TGM 33.430 6X4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5150"/>
        <w:tblInd w:type="dxa" w:w="108"/>
        <w:tblLook w:val="04A0" w:noVBand="1" w:noHBand="0" w:lastColumn="0" w:firstColumn="1" w:lastRow="0" w:firstRow="1"/>
      </w:tblPr>
      <w:tblGrid>
        <w:gridCol w:w="222"/>
        <w:gridCol w:w="1"/>
        <w:gridCol w:w="4"/>
        <w:gridCol w:w="217"/>
        <w:gridCol w:w="2"/>
        <w:gridCol w:w="8"/>
        <w:gridCol w:w="212"/>
        <w:gridCol w:w="3"/>
        <w:gridCol w:w="12"/>
        <w:gridCol w:w="207"/>
        <w:gridCol w:w="4"/>
        <w:gridCol w:w="16"/>
        <w:gridCol w:w="360"/>
        <w:gridCol w:w="4"/>
        <w:gridCol w:w="2"/>
        <w:gridCol w:w="216"/>
        <w:gridCol w:w="5"/>
        <w:gridCol w:w="2"/>
        <w:gridCol w:w="215"/>
        <w:gridCol w:w="6"/>
        <w:gridCol w:w="2"/>
        <w:gridCol w:w="40"/>
        <w:gridCol w:w="212"/>
        <w:gridCol w:w="9"/>
        <w:gridCol w:w="105"/>
        <w:gridCol w:w="174"/>
        <w:gridCol w:w="11"/>
        <w:gridCol w:w="281"/>
        <w:gridCol w:w="9"/>
        <w:gridCol w:w="4"/>
        <w:gridCol w:w="172"/>
        <w:gridCol w:w="37"/>
        <w:gridCol w:w="10"/>
        <w:gridCol w:w="4"/>
        <w:gridCol w:w="175"/>
        <w:gridCol w:w="33"/>
        <w:gridCol w:w="10"/>
        <w:gridCol w:w="5"/>
        <w:gridCol w:w="178"/>
        <w:gridCol w:w="29"/>
        <w:gridCol w:w="10"/>
        <w:gridCol w:w="6"/>
        <w:gridCol w:w="181"/>
        <w:gridCol w:w="25"/>
        <w:gridCol w:w="10"/>
        <w:gridCol w:w="7"/>
        <w:gridCol w:w="184"/>
        <w:gridCol w:w="21"/>
        <w:gridCol w:w="18"/>
        <w:gridCol w:w="187"/>
        <w:gridCol w:w="17"/>
        <w:gridCol w:w="19"/>
        <w:gridCol w:w="203"/>
        <w:gridCol w:w="20"/>
        <w:gridCol w:w="202"/>
        <w:gridCol w:w="7"/>
        <w:gridCol w:w="14"/>
        <w:gridCol w:w="201"/>
        <w:gridCol w:w="22"/>
        <w:gridCol w:w="129"/>
        <w:gridCol w:w="25"/>
        <w:gridCol w:w="46"/>
        <w:gridCol w:w="23"/>
        <w:gridCol w:w="132"/>
        <w:gridCol w:w="25"/>
        <w:gridCol w:w="42"/>
        <w:gridCol w:w="24"/>
        <w:gridCol w:w="135"/>
        <w:gridCol w:w="63"/>
        <w:gridCol w:w="25"/>
        <w:gridCol w:w="138"/>
        <w:gridCol w:w="59"/>
        <w:gridCol w:w="26"/>
        <w:gridCol w:w="141"/>
        <w:gridCol w:w="55"/>
        <w:gridCol w:w="26"/>
        <w:gridCol w:w="196"/>
        <w:gridCol w:w="8"/>
        <w:gridCol w:w="18"/>
        <w:gridCol w:w="196"/>
        <w:gridCol w:w="12"/>
        <w:gridCol w:w="14"/>
        <w:gridCol w:w="196"/>
        <w:gridCol w:w="16"/>
        <w:gridCol w:w="10"/>
        <w:gridCol w:w="196"/>
        <w:gridCol w:w="20"/>
        <w:gridCol w:w="6"/>
        <w:gridCol w:w="196"/>
        <w:gridCol w:w="26"/>
        <w:gridCol w:w="196"/>
        <w:gridCol w:w="26"/>
        <w:gridCol w:w="18"/>
        <w:gridCol w:w="178"/>
        <w:gridCol w:w="26"/>
        <w:gridCol w:w="61"/>
        <w:gridCol w:w="135"/>
        <w:gridCol w:w="26"/>
        <w:gridCol w:w="65"/>
        <w:gridCol w:w="131"/>
        <w:gridCol w:w="26"/>
        <w:gridCol w:w="69"/>
        <w:gridCol w:w="127"/>
        <w:gridCol w:w="26"/>
        <w:gridCol w:w="173"/>
        <w:gridCol w:w="23"/>
        <w:gridCol w:w="19"/>
        <w:gridCol w:w="7"/>
        <w:gridCol w:w="196"/>
        <w:gridCol w:w="19"/>
        <w:gridCol w:w="7"/>
        <w:gridCol w:w="74"/>
        <w:gridCol w:w="122"/>
        <w:gridCol w:w="19"/>
        <w:gridCol w:w="7"/>
        <w:gridCol w:w="78"/>
        <w:gridCol w:w="118"/>
        <w:gridCol w:w="26"/>
        <w:gridCol w:w="82"/>
        <w:gridCol w:w="114"/>
        <w:gridCol w:w="26"/>
        <w:gridCol w:w="196"/>
        <w:gridCol w:w="9"/>
        <w:gridCol w:w="17"/>
        <w:gridCol w:w="196"/>
        <w:gridCol w:w="26"/>
        <w:gridCol w:w="196"/>
        <w:gridCol w:w="26"/>
        <w:gridCol w:w="196"/>
        <w:gridCol w:w="26"/>
        <w:gridCol w:w="90"/>
        <w:gridCol w:w="106"/>
        <w:gridCol w:w="22"/>
        <w:gridCol w:w="4"/>
        <w:gridCol w:w="94"/>
        <w:gridCol w:w="102"/>
        <w:gridCol w:w="26"/>
        <w:gridCol w:w="98"/>
        <w:gridCol w:w="98"/>
        <w:gridCol w:w="26"/>
        <w:gridCol w:w="102"/>
        <w:gridCol w:w="94"/>
        <w:gridCol w:w="23"/>
        <w:gridCol w:w="3"/>
        <w:gridCol w:w="106"/>
        <w:gridCol w:w="226"/>
        <w:gridCol w:w="306"/>
        <w:gridCol w:w="53"/>
        <w:gridCol w:w="27"/>
        <w:gridCol w:w="146"/>
        <w:gridCol w:w="226"/>
        <w:gridCol w:w="132"/>
        <w:gridCol w:w="25"/>
        <w:gridCol w:w="3"/>
        <w:gridCol w:w="66"/>
        <w:gridCol w:w="128"/>
        <w:gridCol w:w="25"/>
        <w:gridCol w:w="3"/>
        <w:gridCol w:w="194"/>
        <w:gridCol w:w="25"/>
        <w:gridCol w:w="3"/>
        <w:gridCol w:w="9"/>
        <w:gridCol w:w="185"/>
        <w:gridCol w:w="25"/>
        <w:gridCol w:w="3"/>
        <w:gridCol w:w="13"/>
        <w:gridCol w:w="181"/>
        <w:gridCol w:w="25"/>
        <w:gridCol w:w="3"/>
        <w:gridCol w:w="17"/>
        <w:gridCol w:w="177"/>
        <w:gridCol w:w="25"/>
        <w:gridCol w:w="3"/>
        <w:gridCol w:w="194"/>
        <w:gridCol w:w="28"/>
        <w:gridCol w:w="194"/>
        <w:gridCol w:w="28"/>
        <w:gridCol w:w="81"/>
        <w:gridCol w:w="113"/>
        <w:gridCol w:w="26"/>
        <w:gridCol w:w="2"/>
        <w:gridCol w:w="208"/>
        <w:gridCol w:w="14"/>
        <w:gridCol w:w="12"/>
        <w:gridCol w:w="166"/>
        <w:gridCol w:w="44"/>
        <w:gridCol w:w="182"/>
        <w:gridCol w:w="40"/>
        <w:gridCol w:w="186"/>
        <w:gridCol w:w="36"/>
        <w:gridCol w:w="222"/>
        <w:gridCol w:w="169"/>
        <w:gridCol w:w="53"/>
      </w:tblGrid>
      <w:tr w:rsidTr="00870954" w:rsidR="00870954" w:rsidRPr="000F1BC5">
        <w:trPr>
          <w:trHeight w:val="214"/>
        </w:trPr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46"/>
            <w:gridSpan w:val="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40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5246467</w:t>
            </w: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62"/>
            <w:gridSpan w:val="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554"/>
            <w:gridSpan w:val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66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48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66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74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40"/>
            <w:gridSpan w:val="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40"/>
            <w:gridSpan w:val="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WMAH26ZZ18M510298</w:t>
            </w: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40"/>
            <w:gridSpan w:val="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33.430 6X4 BB</w:t>
            </w: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40"/>
            <w:gridSpan w:val="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40"/>
            <w:gridSpan w:val="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40"/>
            <w:gridSpan w:val="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40"/>
            <w:gridSpan w:val="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90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15"/>
        </w:trPr>
        <w:tc>
          <w:tcPr>
            <w:tcW w:type="dxa" w:w="14900"/>
            <w:gridSpan w:val="19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22"/>
            <w:gridSpan w:val="2"/>
            <w:vAlign w:val="cente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46"/>
            <w:gridSpan w:val="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40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5248159</w:t>
            </w: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62"/>
            <w:gridSpan w:val="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554"/>
            <w:gridSpan w:val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66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48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66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88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40"/>
            <w:gridSpan w:val="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40"/>
            <w:gridSpan w:val="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WMAH39ZZ56M442292</w:t>
            </w: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40"/>
            <w:gridSpan w:val="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41.430 8X4 BB</w:t>
            </w: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40"/>
            <w:gridSpan w:val="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40"/>
            <w:gridSpan w:val="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VIŠEBOJAN</w:t>
            </w: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40"/>
            <w:gridSpan w:val="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2006</w:t>
            </w: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40"/>
            <w:gridSpan w:val="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1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90"/>
        </w:trPr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15"/>
        </w:trPr>
        <w:tc>
          <w:tcPr>
            <w:tcW w:type="dxa" w:w="14900"/>
            <w:gridSpan w:val="19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22"/>
            <w:gridSpan w:val="2"/>
            <w:vAlign w:val="cente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1"/>
          <w:wAfter w:type="dxa" w:w="53"/>
          <w:trHeight w:val="214"/>
        </w:trPr>
        <w:tc>
          <w:tcPr>
            <w:tcW w:type="dxa" w:w="908"/>
            <w:gridSpan w:val="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42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5248116</w:t>
            </w: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53"/>
            <w:gridSpan w:val="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62"/>
            <w:gridSpan w:val="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9"/>
            <w:gridSpan w:val="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71"/>
            <w:gridSpan w:val="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1"/>
          <w:wAfter w:type="dxa" w:w="53"/>
          <w:trHeight w:val="57"/>
        </w:trPr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51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5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73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7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3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41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72"/>
            <w:gridSpan w:val="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70"/>
            <w:gridSpan w:val="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 xml:space="preserve">MAN </w:t>
            </w:r>
          </w:p>
        </w:tc>
      </w:tr>
      <w:tr w:rsidTr="00870954" w:rsidR="00870954" w:rsidRPr="000F1BC5">
        <w:trPr>
          <w:gridAfter w:val="1"/>
          <w:wAfter w:type="dxa" w:w="53"/>
          <w:trHeight w:val="132"/>
        </w:trPr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51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5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73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7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3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41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72"/>
            <w:gridSpan w:val="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70"/>
            <w:gridSpan w:val="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WMAH39ZZ26M442105</w:t>
            </w:r>
          </w:p>
        </w:tc>
      </w:tr>
      <w:tr w:rsidTr="00870954" w:rsidR="00870954" w:rsidRPr="000F1BC5">
        <w:trPr>
          <w:gridAfter w:val="1"/>
          <w:wAfter w:type="dxa" w:w="53"/>
          <w:trHeight w:val="132"/>
        </w:trPr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51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5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73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7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3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41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72"/>
            <w:gridSpan w:val="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70"/>
            <w:gridSpan w:val="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41.430 8X4 BB</w:t>
            </w:r>
          </w:p>
        </w:tc>
      </w:tr>
      <w:tr w:rsidTr="00870954" w:rsidR="00870954" w:rsidRPr="000F1BC5">
        <w:trPr>
          <w:gridAfter w:val="1"/>
          <w:wAfter w:type="dxa" w:w="53"/>
          <w:trHeight w:val="132"/>
        </w:trPr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51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5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73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7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3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41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72"/>
            <w:gridSpan w:val="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70"/>
            <w:gridSpan w:val="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gridAfter w:val="1"/>
          <w:wAfter w:type="dxa" w:w="53"/>
          <w:trHeight w:val="132"/>
        </w:trPr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51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5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73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7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3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41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72"/>
            <w:gridSpan w:val="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70"/>
            <w:gridSpan w:val="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gridAfter w:val="1"/>
          <w:wAfter w:type="dxa" w:w="53"/>
          <w:trHeight w:val="132"/>
        </w:trPr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51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5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73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7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3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41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72"/>
            <w:gridSpan w:val="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70"/>
            <w:gridSpan w:val="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2006</w:t>
            </w:r>
          </w:p>
        </w:tc>
      </w:tr>
      <w:tr w:rsidTr="00870954" w:rsidR="00870954" w:rsidRPr="000F1BC5">
        <w:trPr>
          <w:gridAfter w:val="1"/>
          <w:wAfter w:type="dxa" w:w="53"/>
          <w:trHeight w:val="132"/>
        </w:trPr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51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5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73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7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3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41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72"/>
            <w:gridSpan w:val="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170"/>
            <w:gridSpan w:val="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  <w:tr w:rsidTr="00870954" w:rsidR="00870954" w:rsidRPr="000F1BC5">
        <w:trPr>
          <w:gridAfter w:val="1"/>
          <w:wAfter w:type="dxa" w:w="53"/>
          <w:trHeight w:val="90"/>
        </w:trPr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51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5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73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7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3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41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p w:rsidRDefault="00870954" w:rsidP="00870954" w:rsidR="00870954" w:rsidRPr="000F1BC5">
      <w:pP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5248124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WMAH39ZZ96M442117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41.430 8X4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2006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5248132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WMAH39ZZ76M442133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41.430 8X4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2006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5248140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WMAH39ZZ66M442138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41.430 8X4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2006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  <w:tr w:rsidTr="00870954" w:rsidR="00870954" w:rsidRPr="000F1BC5">
        <w:trPr>
          <w:trHeight w:val="90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5248167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WMAH39ZZ66M442298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41.430 8X4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VIŠEBOJAN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2006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  <w:tr w:rsidTr="00870954" w:rsidR="00870954" w:rsidRPr="000F1BC5">
        <w:trPr>
          <w:trHeight w:val="90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5248175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WMAH39ZZ86M442304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TGM 41.430 8X4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2006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5248183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WMAH39ZZ16M442337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41.430 8X4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VIŠEBOJAN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2006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5248205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WMAH39ZZ06M442555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41.430 8X4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VIŠEBOJAN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2006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  <w:tr w:rsidTr="00870954" w:rsidR="00870954" w:rsidRPr="000F1BC5">
        <w:trPr>
          <w:trHeight w:val="90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5248206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WMAH39ZZX8M517779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41.430 8X4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  <w:tr w:rsidTr="00870954" w:rsidR="00870954" w:rsidRPr="000F1BC5">
        <w:trPr>
          <w:trHeight w:val="90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5248207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WMAH39ZZ18M517718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TGA41.430 8X4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  <w:tr w:rsidTr="00870954" w:rsidR="00870954" w:rsidRPr="000F1BC5">
        <w:trPr>
          <w:trHeight w:val="90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5248208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WMAH39ZZ18M517721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TGA41.430 8X4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  <w:tr w:rsidTr="00870954" w:rsidR="00870954" w:rsidRPr="000F1BC5">
        <w:trPr>
          <w:trHeight w:val="90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5248209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WMAH39ZZ58M517690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41.430 8X4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5248210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WMAH39ZZ58M517771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TGA41.430 8X4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5248211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WMAH39ZZ68M517729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TGA41.430 8X4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5248212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WMAH39ZZ68M517763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TGA41.430 8X4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5248213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WMAH39ZZ78M517755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TGA41.430 8X4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8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5248214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6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6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WMAH39ZZ88M517747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6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TGA41.430 8X4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6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6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6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6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2536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8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444"/>
        <w:gridCol w:w="236"/>
        <w:gridCol w:w="222"/>
        <w:gridCol w:w="222"/>
        <w:gridCol w:w="222"/>
        <w:gridCol w:w="222"/>
        <w:gridCol w:w="208"/>
        <w:gridCol w:w="14"/>
        <w:gridCol w:w="222"/>
        <w:gridCol w:w="222"/>
        <w:gridCol w:w="208"/>
        <w:gridCol w:w="14"/>
        <w:gridCol w:w="222"/>
        <w:gridCol w:w="717"/>
        <w:gridCol w:w="295"/>
        <w:gridCol w:w="222"/>
        <w:gridCol w:w="14"/>
        <w:gridCol w:w="208"/>
        <w:gridCol w:w="14"/>
        <w:gridCol w:w="208"/>
        <w:gridCol w:w="14"/>
        <w:gridCol w:w="222"/>
      </w:tblGrid>
      <w:tr w:rsidTr="00870954" w:rsidR="00870954" w:rsidRPr="000F1BC5">
        <w:trPr>
          <w:gridAfter w:val="2"/>
          <w:wAfter w:type="dxa" w:w="236"/>
          <w:trHeight w:val="214"/>
        </w:trPr>
        <w:tc>
          <w:tcPr>
            <w:tcW w:type="dxa" w:w="88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5248215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62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KIPER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332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6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4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2"/>
          <w:wAfter w:type="dxa" w:w="236"/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2"/>
          <w:wAfter w:type="dxa" w:w="236"/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WMAH39ZZ98M517739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2"/>
          <w:wAfter w:type="dxa" w:w="236"/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TGA41.430 8X4 BB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2"/>
          <w:wAfter w:type="dxa" w:w="236"/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KIPER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2"/>
          <w:wAfter w:type="dxa" w:w="236"/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2"/>
          <w:wAfter w:type="dxa" w:w="236"/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3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gridAfter w:val="2"/>
          <w:wAfter w:type="dxa" w:w="236"/>
          <w:trHeight w:val="214"/>
        </w:trPr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82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352"/>
            <w:gridSpan w:val="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5463505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TEGLJAČ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WMAH29ZZ75M416116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33.480 6X4 BLS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TEGLJAČ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2005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352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5521160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MAN-STETTER MIKSER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MAN-STETTER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WMAH39ZZ58M505474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41.440 8X4/AM10F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MIKSER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324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5521162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MAN-STETTER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MAN-STETTER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WMAH39ZZ88M505470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41.440 8X4/AM10F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MIKSER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324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5521158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MAN-STETTER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MAN-STETTER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WMAH39ZZ28M505562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41.440 8X4/AM10F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MIKSER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324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5521159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MAN-STETTER MIKSER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- STETTER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WMAH39ZZ48M505482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41.440 8X4/AM10F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MIKSER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324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5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1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5521161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994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MAN-STETTER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3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MAN-STETTER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WMAH39ZZ58M505538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41.440 8X4/AM10F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MIKSER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2008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55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7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324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5462045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000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TEGLJAČ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6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0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6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0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H15293000K1020WPP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6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0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33.430 6X4 BLS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6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0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TEGLJAČ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6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0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6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0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2006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6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0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316</w:t>
            </w:r>
          </w:p>
        </w:tc>
      </w:tr>
      <w:tr w:rsidTr="00870954" w:rsidR="00870954" w:rsidRPr="000F1BC5">
        <w:trPr>
          <w:trHeight w:val="90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tbl>
      <w:tblPr>
        <w:tblW w:type="dxa" w:w="10340"/>
        <w:tblInd w:type="dxa" w:w="108"/>
        <w:tblLook w:val="04A0" w:noVBand="1" w:noHBand="0" w:lastColumn="0" w:firstColumn="1" w:lastRow="0" w:firstRow="1"/>
      </w:tblPr>
      <w:tblGrid>
        <w:gridCol w:w="222"/>
        <w:gridCol w:w="222"/>
        <w:gridCol w:w="222"/>
        <w:gridCol w:w="222"/>
        <w:gridCol w:w="222"/>
        <w:gridCol w:w="222"/>
        <w:gridCol w:w="260"/>
        <w:gridCol w:w="287"/>
        <w:gridCol w:w="29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Tr="00870954" w:rsidR="00870954" w:rsidRPr="000F1BC5">
        <w:trPr>
          <w:trHeight w:val="214"/>
        </w:trPr>
        <w:tc>
          <w:tcPr>
            <w:tcW w:type="dxa" w:w="3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5463513</w:t>
            </w: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5000"/>
            <w:gridSpan w:val="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 TEGLJAČ</w:t>
            </w: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8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57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6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Marka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0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MAN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ind w:firstLine="3671" w:left="-3671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6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Broj sasije: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0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WMAH29ZZ46M443484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6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Tip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0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TGA 33.480 6X4 BLS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6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Vrsta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0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TEGLJAČ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6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Boja vozila: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0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BIJELA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6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Godina proizvodnje: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0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2006</w:t>
            </w:r>
          </w:p>
        </w:tc>
      </w:tr>
      <w:tr w:rsidTr="00870954" w:rsidR="00870954" w:rsidRPr="000F1BC5">
        <w:trPr>
          <w:trHeight w:val="132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870954" w:rsidR="00870954" w:rsidRPr="000F1BC5">
        <w:trPr>
          <w:trHeight w:val="214"/>
        </w:trPr>
        <w:tc>
          <w:tcPr>
            <w:tcW w:type="dxa" w:w="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96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Snaga motora (kW):</w:t>
            </w:r>
          </w:p>
        </w:tc>
        <w:tc>
          <w:tcPr>
            <w:tcW w:type="dxa" w:w="1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7220"/>
            <w:gridSpan w:val="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870954" w:rsidP="00870954" w:rsidR="00870954" w:rsidRPr="000F1BC5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0F1BC5">
              <w:rPr>
                <w:rFonts w:cs="Arial" w:hAnsi="Arial" w:ascii="Arial"/>
                <w:color w:val="000000"/>
                <w:sz w:val="16"/>
                <w:szCs w:val="16"/>
              </w:rPr>
              <w:t>353</w:t>
            </w:r>
          </w:p>
        </w:tc>
      </w:tr>
    </w:tbl>
    <w:p w:rsidRDefault="00870954" w:rsidP="00870954" w:rsidR="00870954" w:rsidRPr="000F1BC5">
      <w:pPr>
        <w:pBdr>
          <w:bottom w:space="1" w:sz="6" w:color="auto" w:val="single"/>
        </w:pBdr>
        <w:rPr>
          <w:rFonts w:cs="Arial" w:hAnsi="Arial" w:ascii="Arial"/>
          <w:sz w:val="16"/>
          <w:szCs w:val="16"/>
        </w:rPr>
      </w:pPr>
    </w:p>
    <w:p w:rsidRDefault="00870954" w:rsidP="00870954" w:rsidR="00870954" w:rsidRPr="000F1BC5">
      <w:pPr>
        <w:rPr>
          <w:rFonts w:cs="Arial" w:hAnsi="Arial" w:ascii="Arial"/>
          <w:sz w:val="16"/>
          <w:szCs w:val="16"/>
        </w:rPr>
      </w:pPr>
    </w:p>
    <w:p w:rsidRDefault="006838BA" w:rsidR="006838B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838BA" w:rsidR="006838BA">
      <w:pPr>
        <w:jc w:val="center"/>
      </w:pPr>
    </w:p>
    <w:p w:rsidRDefault="001D092F" w:rsidP="00C609F1" w:rsidR="00C609F1">
      <w:pPr>
        <w:ind w:firstLine="720"/>
        <w:jc w:val="both"/>
        <w:rPr>
          <w:sz w:val="24"/>
        </w:rPr>
      </w:pPr>
      <w:r w:rsidRPr="00C609F1">
        <w:rPr>
          <w:sz w:val="24"/>
          <w:lang w:val="pt-BR"/>
        </w:rPr>
        <w:t xml:space="preserve"> </w:t>
      </w:r>
      <w:r w:rsidR="00C609F1" w:rsidRPr="00C609F1">
        <w:rPr>
          <w:sz w:val="24"/>
          <w:lang w:val="pt-BR"/>
        </w:rPr>
        <w:t xml:space="preserve">Temeljem članka </w:t>
      </w:r>
      <w:r w:rsidR="00E65EA4">
        <w:rPr>
          <w:sz w:val="24"/>
          <w:lang w:val="pt-BR"/>
        </w:rPr>
        <w:t>249</w:t>
      </w:r>
      <w:r w:rsidR="00C609F1">
        <w:rPr>
          <w:sz w:val="24"/>
          <w:lang w:val="pt-BR"/>
        </w:rPr>
        <w:t xml:space="preserve"> Stečajnog zakona </w:t>
      </w:r>
      <w:r w:rsidR="00D303DA">
        <w:rPr>
          <w:sz w:val="24"/>
        </w:rPr>
        <w:t>(NN br. 71/15</w:t>
      </w:r>
      <w:r w:rsidR="00E65EA4">
        <w:rPr>
          <w:sz w:val="24"/>
        </w:rPr>
        <w:t xml:space="preserve"> i 104/17</w:t>
      </w:r>
      <w:r w:rsidR="00D303DA">
        <w:rPr>
          <w:sz w:val="24"/>
        </w:rPr>
        <w:t xml:space="preserve">) </w:t>
      </w:r>
      <w:r w:rsidR="00C609F1">
        <w:rPr>
          <w:sz w:val="24"/>
        </w:rPr>
        <w:t>stečajni je upravitelj unovčio u izreci navede</w:t>
      </w:r>
      <w:r w:rsidR="00E35003">
        <w:rPr>
          <w:sz w:val="24"/>
        </w:rPr>
        <w:t>ne pokretnine stečajnog dužnika, te o unovčenju i predaji pokretnina obavijestiti ovaj sud.</w:t>
      </w:r>
    </w:p>
    <w:p w:rsidRDefault="005F3589" w:rsidP="00C609F1" w:rsidR="005F3589">
      <w:pPr>
        <w:ind w:firstLine="720"/>
        <w:jc w:val="both"/>
        <w:rPr>
          <w:sz w:val="24"/>
        </w:rPr>
      </w:pPr>
    </w:p>
    <w:p w:rsidRDefault="00E35003" w:rsidP="00C609F1" w:rsidR="00E35003">
      <w:pPr>
        <w:ind w:firstLine="720"/>
        <w:jc w:val="both"/>
        <w:rPr>
          <w:sz w:val="24"/>
        </w:rPr>
      </w:pPr>
      <w:r>
        <w:rPr>
          <w:sz w:val="24"/>
        </w:rPr>
        <w:t>Stoga je, temeljem odredbe članka 164. stavak 5. Ovršnog zakona (NN 11</w:t>
      </w:r>
      <w:r w:rsidR="009F1D12">
        <w:rPr>
          <w:sz w:val="24"/>
        </w:rPr>
        <w:t>1/12, 25/13 i 93/14</w:t>
      </w:r>
      <w:r>
        <w:rPr>
          <w:sz w:val="24"/>
        </w:rPr>
        <w:t xml:space="preserve">) odlučeno u izreci. </w:t>
      </w:r>
    </w:p>
    <w:p w:rsidRDefault="006105DE" w:rsidP="00C609F1" w:rsidR="006105DE">
      <w:pPr>
        <w:ind w:firstLine="720"/>
        <w:jc w:val="both"/>
        <w:rPr>
          <w:sz w:val="24"/>
        </w:rPr>
      </w:pPr>
    </w:p>
    <w:p w:rsidRDefault="006838BA" w:rsidP="006C7A5A" w:rsidR="006838BA">
      <w:pPr>
        <w:jc w:val="center"/>
        <w:rPr>
          <w:b/>
          <w:sz w:val="24"/>
        </w:rPr>
      </w:pPr>
      <w:r>
        <w:rPr>
          <w:sz w:val="24"/>
          <w:lang w:val="pl-PL"/>
        </w:rPr>
        <w:t>Zagreb</w:t>
      </w:r>
      <w:r>
        <w:rPr>
          <w:sz w:val="24"/>
        </w:rPr>
        <w:t xml:space="preserve">, </w:t>
      </w:r>
      <w:r w:rsidR="0098299F">
        <w:rPr>
          <w:sz w:val="24"/>
        </w:rPr>
        <w:t>4.svibnja</w:t>
      </w:r>
      <w:r w:rsidR="00EB2E42">
        <w:rPr>
          <w:sz w:val="24"/>
        </w:rPr>
        <w:t xml:space="preserve">  201</w:t>
      </w:r>
      <w:r w:rsidR="0098299F">
        <w:rPr>
          <w:sz w:val="24"/>
        </w:rPr>
        <w:t>8</w:t>
      </w:r>
      <w:r w:rsidR="00EB2E42">
        <w:rPr>
          <w:sz w:val="24"/>
        </w:rPr>
        <w:t>.</w:t>
      </w:r>
    </w:p>
    <w:p w:rsidRDefault="00A96E38" w:rsidP="002B322D" w:rsidR="006838BA">
      <w:pPr>
        <w:ind w:firstLine="720" w:left="3600"/>
        <w:jc w:val="right"/>
        <w:rPr>
          <w:sz w:val="24"/>
        </w:rPr>
      </w:pPr>
      <w:r>
        <w:rPr>
          <w:sz w:val="24"/>
        </w:rPr>
        <w:t>Sudac:</w:t>
      </w:r>
    </w:p>
    <w:p w:rsidRDefault="006838BA" w:rsidP="00275B29" w:rsidR="006105DE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041689">
        <w:rPr>
          <w:sz w:val="24"/>
        </w:rPr>
        <w:t xml:space="preserve">                        </w:t>
      </w:r>
      <w:r w:rsidR="00041689">
        <w:rPr>
          <w:sz w:val="24"/>
        </w:rPr>
        <w:tab/>
        <w:t xml:space="preserve">          </w:t>
      </w:r>
      <w:r w:rsidR="0077476F">
        <w:rPr>
          <w:sz w:val="24"/>
        </w:rPr>
        <w:tab/>
      </w:r>
      <w:r w:rsidR="0077476F">
        <w:rPr>
          <w:sz w:val="24"/>
        </w:rPr>
        <w:tab/>
        <w:t xml:space="preserve">     </w:t>
      </w:r>
      <w:r>
        <w:rPr>
          <w:sz w:val="24"/>
        </w:rPr>
        <w:t>Ante Galić</w:t>
      </w:r>
      <w:r w:rsidR="00603157">
        <w:rPr>
          <w:sz w:val="24"/>
        </w:rPr>
        <w:t xml:space="preserve"> </w:t>
      </w:r>
      <w:r w:rsidR="008F1BD6">
        <w:rPr>
          <w:sz w:val="24"/>
        </w:rPr>
        <w:t>v.r.</w:t>
      </w:r>
    </w:p>
    <w:p w:rsidRDefault="006105DE" w:rsidP="006105DE" w:rsidR="006105DE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6105DE" w:rsidP="006105DE" w:rsidR="006105DE">
      <w:pPr>
        <w:jc w:val="both"/>
        <w:rPr>
          <w:sz w:val="24"/>
        </w:rPr>
      </w:pPr>
      <w:r>
        <w:rPr>
          <w:sz w:val="24"/>
        </w:rPr>
        <w:t>Protiv ovog rješenja dopuštena je žalba u roku od 8 dana. Žalba se podnosi ovom sudu u 2 primjerka za Visoki trgovački sud RH u roku od 8 dana od dana dostave rješenja.</w:t>
      </w:r>
    </w:p>
    <w:p w:rsidRDefault="00336387" w:rsidP="006F075A" w:rsidR="00336387">
      <w:pPr>
        <w:jc w:val="both"/>
        <w:rPr>
          <w:sz w:val="24"/>
          <w:szCs w:val="24"/>
        </w:rPr>
      </w:pPr>
    </w:p>
    <w:p w:rsidRDefault="008F1BD6" w:rsidP="008F1BD6" w:rsidR="008F1BD6">
      <w:pPr>
        <w:ind w:firstLine="720" w:left="3600"/>
        <w:jc w:val="both"/>
        <w:rPr>
          <w:sz w:val="24"/>
          <w:szCs w:val="24"/>
        </w:rPr>
      </w:pPr>
      <w:r>
        <w:rPr>
          <w:sz w:val="24"/>
          <w:szCs w:val="24"/>
        </w:rPr>
        <w:t>Za točnost otpravka, ovlašteni službenik:</w:t>
      </w:r>
    </w:p>
    <w:p w:rsidRDefault="008F1BD6" w:rsidP="008F1BD6" w:rsidR="008F1BD6">
      <w:pPr>
        <w:ind w:firstLine="720"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Valentina Delač </w:t>
      </w:r>
    </w:p>
    <w:p w:rsidRDefault="00397873" w:rsidP="000D3B69" w:rsidR="00397873" w:rsidRPr="005F3589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6C7A5A" w:rsidR="00397873" w:rsidRPr="005F3589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2AD8" w:rsidR="00472AD8">
      <w:r>
        <w:separator/>
      </w:r>
    </w:p>
  </w:endnote>
  <w:endnote w:id="0" w:type="continuationSeparator">
    <w:p w:rsidRDefault="00472AD8" w:rsidR="00472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2AD8" w:rsidR="00472AD8">
      <w:r>
        <w:separator/>
      </w:r>
    </w:p>
  </w:footnote>
  <w:footnote w:id="0" w:type="continuationSeparator">
    <w:p w:rsidRDefault="00472AD8" w:rsidR="00472A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954" w:rsidP="00C24C72" w:rsidR="008709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0954" w:rsidR="008709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954" w:rsidP="00C24C72" w:rsidR="008709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1BD6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870954" w:rsidP="000A5581" w:rsidR="00870954" w:rsidRPr="00DD378B">
    <w:pPr>
      <w:ind w:firstLine="720" w:left="2880"/>
      <w:jc w:val="right"/>
      <w:rPr>
        <w:sz w:val="24"/>
        <w:lang w:val="pt-BR"/>
      </w:rPr>
    </w:pPr>
    <w:r w:rsidRPr="00DD378B">
      <w:rPr>
        <w:sz w:val="24"/>
        <w:lang w:val="pt-BR"/>
      </w:rPr>
      <w:t>40.St-</w:t>
    </w:r>
    <w:r w:rsidR="000A5581">
      <w:rPr>
        <w:sz w:val="24"/>
        <w:lang w:val="pt-BR"/>
      </w:rPr>
      <w:t>1181</w:t>
    </w:r>
    <w:r>
      <w:rPr>
        <w:sz w:val="24"/>
        <w:lang w:val="pt-BR"/>
      </w:rPr>
      <w:t>/1</w:t>
    </w:r>
    <w:r w:rsidR="000A5581">
      <w:rPr>
        <w:sz w:val="24"/>
        <w:lang w:val="pt-BR"/>
      </w:rPr>
      <w:t>7</w:t>
    </w:r>
  </w:p>
  <w:p w:rsidRDefault="00870954" w:rsidP="0056018D" w:rsidR="008709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B91E5E"/>
    <w:multiLevelType w:val="hybridMultilevel"/>
    <w:tmpl w:val="7C7640EE"/>
    <w:lvl w:tplc="7C84755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41689"/>
    <w:rsid w:val="0005607F"/>
    <w:rsid w:val="0007714C"/>
    <w:rsid w:val="00077E5C"/>
    <w:rsid w:val="000A5581"/>
    <w:rsid w:val="000B78D5"/>
    <w:rsid w:val="000C4886"/>
    <w:rsid w:val="000D1BF8"/>
    <w:rsid w:val="000D3B69"/>
    <w:rsid w:val="001044A4"/>
    <w:rsid w:val="00121234"/>
    <w:rsid w:val="00122E2C"/>
    <w:rsid w:val="00127AEE"/>
    <w:rsid w:val="001478FE"/>
    <w:rsid w:val="00166E72"/>
    <w:rsid w:val="0018230C"/>
    <w:rsid w:val="00187FED"/>
    <w:rsid w:val="00195086"/>
    <w:rsid w:val="001A45BF"/>
    <w:rsid w:val="001D092F"/>
    <w:rsid w:val="001E44D0"/>
    <w:rsid w:val="00202544"/>
    <w:rsid w:val="00230BF0"/>
    <w:rsid w:val="002437EE"/>
    <w:rsid w:val="00243CCA"/>
    <w:rsid w:val="00255E71"/>
    <w:rsid w:val="002576C4"/>
    <w:rsid w:val="002667E9"/>
    <w:rsid w:val="00274360"/>
    <w:rsid w:val="00275B29"/>
    <w:rsid w:val="00280705"/>
    <w:rsid w:val="00294BC4"/>
    <w:rsid w:val="002B322D"/>
    <w:rsid w:val="002B56A1"/>
    <w:rsid w:val="002C61C8"/>
    <w:rsid w:val="002D3DC3"/>
    <w:rsid w:val="002F5806"/>
    <w:rsid w:val="00305539"/>
    <w:rsid w:val="003068CE"/>
    <w:rsid w:val="0031643F"/>
    <w:rsid w:val="00336387"/>
    <w:rsid w:val="00341148"/>
    <w:rsid w:val="00341C5D"/>
    <w:rsid w:val="003671E0"/>
    <w:rsid w:val="00377237"/>
    <w:rsid w:val="00397873"/>
    <w:rsid w:val="003A12C5"/>
    <w:rsid w:val="003A4171"/>
    <w:rsid w:val="004004CC"/>
    <w:rsid w:val="00401191"/>
    <w:rsid w:val="00414221"/>
    <w:rsid w:val="00426108"/>
    <w:rsid w:val="00433968"/>
    <w:rsid w:val="00447E26"/>
    <w:rsid w:val="0045077A"/>
    <w:rsid w:val="00455127"/>
    <w:rsid w:val="004625FB"/>
    <w:rsid w:val="00472AD8"/>
    <w:rsid w:val="00473B11"/>
    <w:rsid w:val="004A77F1"/>
    <w:rsid w:val="004B527C"/>
    <w:rsid w:val="004D42A8"/>
    <w:rsid w:val="004F682C"/>
    <w:rsid w:val="00546E63"/>
    <w:rsid w:val="00546F53"/>
    <w:rsid w:val="0056018D"/>
    <w:rsid w:val="005A101F"/>
    <w:rsid w:val="005C487E"/>
    <w:rsid w:val="005D050F"/>
    <w:rsid w:val="005E5E90"/>
    <w:rsid w:val="005F3589"/>
    <w:rsid w:val="006018F8"/>
    <w:rsid w:val="00603157"/>
    <w:rsid w:val="006034CC"/>
    <w:rsid w:val="006105DE"/>
    <w:rsid w:val="006524A1"/>
    <w:rsid w:val="00677BBF"/>
    <w:rsid w:val="006838BA"/>
    <w:rsid w:val="006906E7"/>
    <w:rsid w:val="006B0E12"/>
    <w:rsid w:val="006C7A5A"/>
    <w:rsid w:val="006E10A0"/>
    <w:rsid w:val="006F075A"/>
    <w:rsid w:val="00704661"/>
    <w:rsid w:val="00720611"/>
    <w:rsid w:val="007624A6"/>
    <w:rsid w:val="0077476F"/>
    <w:rsid w:val="0078609A"/>
    <w:rsid w:val="007A7ECC"/>
    <w:rsid w:val="007B349C"/>
    <w:rsid w:val="007B64C3"/>
    <w:rsid w:val="007C09A9"/>
    <w:rsid w:val="007C0A7F"/>
    <w:rsid w:val="007D3371"/>
    <w:rsid w:val="007F0340"/>
    <w:rsid w:val="007F44F9"/>
    <w:rsid w:val="0081167C"/>
    <w:rsid w:val="00833A8A"/>
    <w:rsid w:val="00837019"/>
    <w:rsid w:val="00843BE5"/>
    <w:rsid w:val="00860C8A"/>
    <w:rsid w:val="00863E10"/>
    <w:rsid w:val="00870954"/>
    <w:rsid w:val="00877FFC"/>
    <w:rsid w:val="008B40FA"/>
    <w:rsid w:val="008E3FEE"/>
    <w:rsid w:val="008E4FEF"/>
    <w:rsid w:val="008F1BD6"/>
    <w:rsid w:val="00913BDB"/>
    <w:rsid w:val="009557CC"/>
    <w:rsid w:val="00970493"/>
    <w:rsid w:val="0098299F"/>
    <w:rsid w:val="009A4983"/>
    <w:rsid w:val="009E0FC4"/>
    <w:rsid w:val="009F1D12"/>
    <w:rsid w:val="00A622BE"/>
    <w:rsid w:val="00A7407F"/>
    <w:rsid w:val="00A8352C"/>
    <w:rsid w:val="00A92AB1"/>
    <w:rsid w:val="00A96E38"/>
    <w:rsid w:val="00AD1081"/>
    <w:rsid w:val="00AF7312"/>
    <w:rsid w:val="00B05F98"/>
    <w:rsid w:val="00B33435"/>
    <w:rsid w:val="00BA3671"/>
    <w:rsid w:val="00BD7E32"/>
    <w:rsid w:val="00C22011"/>
    <w:rsid w:val="00C24C72"/>
    <w:rsid w:val="00C3388F"/>
    <w:rsid w:val="00C55F6B"/>
    <w:rsid w:val="00C609F1"/>
    <w:rsid w:val="00C6207F"/>
    <w:rsid w:val="00C9551A"/>
    <w:rsid w:val="00CB0F34"/>
    <w:rsid w:val="00CB229D"/>
    <w:rsid w:val="00D303DA"/>
    <w:rsid w:val="00D32809"/>
    <w:rsid w:val="00D9332F"/>
    <w:rsid w:val="00DB1007"/>
    <w:rsid w:val="00DB5B1A"/>
    <w:rsid w:val="00DC19E9"/>
    <w:rsid w:val="00DD378B"/>
    <w:rsid w:val="00DD54C8"/>
    <w:rsid w:val="00DF2F9C"/>
    <w:rsid w:val="00DF4708"/>
    <w:rsid w:val="00E12520"/>
    <w:rsid w:val="00E35003"/>
    <w:rsid w:val="00E46D1B"/>
    <w:rsid w:val="00E63A39"/>
    <w:rsid w:val="00E65EA4"/>
    <w:rsid w:val="00E8117B"/>
    <w:rsid w:val="00EA4400"/>
    <w:rsid w:val="00EB2E42"/>
    <w:rsid w:val="00EB36BA"/>
    <w:rsid w:val="00ED01DA"/>
    <w:rsid w:val="00EE08DB"/>
    <w:rsid w:val="00EE193F"/>
    <w:rsid w:val="00EE4B19"/>
    <w:rsid w:val="00F20384"/>
    <w:rsid w:val="00F3086D"/>
    <w:rsid w:val="00F87DD6"/>
    <w:rsid w:val="00F97406"/>
    <w:rsid w:val="00FD0592"/>
    <w:rsid w:val="00FD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4004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1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B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B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B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B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4004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1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B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B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B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B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5C26BE-0BFE-4961-9403-DF316E35FA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10</properties:Pages>
  <properties:Words>1449</properties:Words>
  <properties:Characters>8012</properties:Characters>
  <properties:Lines>19025</properties:Lines>
  <properties:Paragraphs>758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8817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2018-05-04T10:22:00Z</dcterms:created>
  <dc:creator>Ante</dc:creator>
  <cp:lastModifiedBy>Valentina Delač</cp:lastModifiedBy>
  <cp:lastPrinted>2018-05-04T10:26:00Z</cp:lastPrinted>
  <dcterms:modified xmlns:xsi="http://www.w3.org/2001/XMLSchema-instance" xsi:type="dcterms:W3CDTF">2018-05-04T10:26:00Z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 RJEŠENJE BRISANJE založnog prava kamioni.docx)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