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27ac1" w14:paraId="e727ac1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D6266F">
        <w:t>570</w:t>
      </w:r>
      <w:r w:rsidR="001A2481" w:rsidRPr="000351DA">
        <w:t>/1</w:t>
      </w:r>
      <w:r w:rsidR="00D6266F">
        <w:t>5</w:t>
      </w:r>
      <w:r w:rsidR="0024291D">
        <w:t>-</w:t>
      </w:r>
      <w:r w:rsidR="00D6266F">
        <w:t>7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CA588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1086F">
      <w:r w:rsidRPr="00AC26FF">
        <w:t xml:space="preserve">Predmet: </w:t>
      </w:r>
      <w:r w:rsidR="00D6266F">
        <w:t xml:space="preserve">MAJACOMMERCE d.o.o. Zadar, </w:t>
      </w:r>
      <w:proofErr w:type="spellStart"/>
      <w:r w:rsidR="00D6266F">
        <w:t>Bokanjac</w:t>
      </w:r>
      <w:proofErr w:type="spellEnd"/>
      <w:r w:rsidR="00D6266F">
        <w:t xml:space="preserve"> </w:t>
      </w:r>
      <w:proofErr w:type="spellStart"/>
      <w:r w:rsidR="00D6266F">
        <w:t>bb</w:t>
      </w:r>
      <w:proofErr w:type="spellEnd"/>
      <w:r w:rsidR="00D6266F">
        <w:t>, Zadar, OIB:08911113478</w:t>
      </w:r>
    </w:p>
    <w:p w:rsidRDefault="00DA1786" w:rsidP="00AC26FF" w:rsidR="00DA1786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D6266F">
        <w:t xml:space="preserve">MAJACOMMERCE d.o.o. Zadar, </w:t>
      </w:r>
      <w:proofErr w:type="spellStart"/>
      <w:r w:rsidR="00D6266F">
        <w:t>Bokanjac</w:t>
      </w:r>
      <w:proofErr w:type="spellEnd"/>
      <w:r w:rsidR="00D6266F">
        <w:t xml:space="preserve"> </w:t>
      </w:r>
      <w:proofErr w:type="spellStart"/>
      <w:r w:rsidR="00D6266F">
        <w:t>bb</w:t>
      </w:r>
      <w:proofErr w:type="spellEnd"/>
      <w:r w:rsidR="00D6266F">
        <w:t>, Zadar, OIB:08911113478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D6266F">
        <w:t xml:space="preserve">3. veljače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B21176" w:rsidP="00F818D8" w:rsidR="00B21176">
      <w:pPr>
        <w:jc w:val="right"/>
      </w:pPr>
      <w:r>
        <w:t>Sudac</w:t>
      </w:r>
    </w:p>
    <w:p w:rsidRDefault="0054170C" w:rsidP="00F818D8" w:rsidR="00B2117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CA5880">
        <w:t>Zadar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6008F"/>
    <w:rsid w:val="001608D4"/>
    <w:rsid w:val="00173771"/>
    <w:rsid w:val="0019019B"/>
    <w:rsid w:val="0019118F"/>
    <w:rsid w:val="001A2481"/>
    <w:rsid w:val="001B2FDA"/>
    <w:rsid w:val="001C3DA0"/>
    <w:rsid w:val="002043A2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61F83"/>
    <w:rsid w:val="00972609"/>
    <w:rsid w:val="00972DB2"/>
    <w:rsid w:val="00974B89"/>
    <w:rsid w:val="009A5115"/>
    <w:rsid w:val="009C781D"/>
    <w:rsid w:val="009E1A16"/>
    <w:rsid w:val="009E26BB"/>
    <w:rsid w:val="009E5D0F"/>
    <w:rsid w:val="009E6458"/>
    <w:rsid w:val="009F4EA6"/>
    <w:rsid w:val="00A066D0"/>
    <w:rsid w:val="00A071B8"/>
    <w:rsid w:val="00A1086F"/>
    <w:rsid w:val="00A2201A"/>
    <w:rsid w:val="00A241EB"/>
    <w:rsid w:val="00A655C4"/>
    <w:rsid w:val="00AB7880"/>
    <w:rsid w:val="00AC26FF"/>
    <w:rsid w:val="00AF1854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BFB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6266F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  <w:rsid w:val="00FF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08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8A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8A6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8A6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8A6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08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8A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8A6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8A6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8A6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St-570/2015</izvorni_sadrzaj>
    <derivirana_varijabla naziv="DomainObject.Predmet.OznakaBroj_1">St-570/2015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MAJACOMMERCE, društvo s ogranićenom odgovornošću za graditeljstvo, trgovinu, ugostiteljstvo i usluge</izvorni_sadrzaj>
    <derivirana_varijabla naziv="DomainObject.Predmet.ProtustrankaFormated_1">  MAJACOMMERCE, društvo s ogranićenom odgovornošću za graditeljstvo, trgovinu, ugostiteljstvo i usluge</derivirana_varijabla>
  </DomainObject.Predmet.ProtustrankaFormated>
  <DomainObject.Predmet.ProtustrankaFormatedOIB>
    <izvorni_sadrzaj>  MAJACOMMERCE, društvo s ogranićenom odgovornošću za graditeljstvo, trgovinu, ugostiteljstvo i usluge, OIB 08911113478</izvorni_sadrzaj>
    <derivirana_varijabla naziv="DomainObject.Predmet.ProtustrankaFormatedOIB_1">  MAJACOMMERCE, društvo s ogranićenom odgovornošću za graditeljstvo, trgovinu, ugostiteljstvo i usluge, OIB 08911113478</derivirana_varijabla>
  </DomainObject.Predmet.ProtustrankaFormatedOIB>
  <DomainObject.Predmet.ProtustrankaFormatedWithAdress>
    <izvorni_sadrzaj> MAJACOMMERCE, društvo s ogranićenom odgovornošću za graditeljstvo, trgovinu, ugostiteljstvo i usluge, Bokanjac bb, 23000 Zadar</izvorni_sadrzaj>
    <derivirana_varijabla naziv="DomainObject.Predmet.ProtustrankaFormatedWithAdress_1"> MAJACOMMERCE, društvo s ogranićenom odgovornošću za graditeljstvo, trgovinu, ugostiteljstvo i usluge, Bokanjac bb, 23000 Zadar</derivirana_varijabla>
  </DomainObject.Predmet.ProtustrankaFormatedWithAdress>
  <DomainObject.Predmet.ProtustrankaFormatedWithAdressOIB>
    <izvorni_sadrzaj> MAJACOMMERCE, društvo s ogranićenom odgovornošću za graditeljstvo, trgovinu, ugostiteljstvo i usluge, OIB 08911113478, Bokanjac bb, 23000 Zadar</izvorni_sadrzaj>
    <derivirana_varijabla naziv="DomainObject.Predmet.ProtustrankaFormatedWithAdressOIB_1"> MAJACOMMERCE, društvo s ogranićenom odgovornošću za graditeljstvo, trgovinu, ugostiteljstvo i usluge, OIB 08911113478, Bokanjac bb, 23000 Zadar</derivirana_varijabla>
  </DomainObject.Predmet.ProtustrankaFormatedWithAdressOIB>
  <DomainObject.Predmet.ProtustrankaWithAdress>
    <izvorni_sadrzaj>MAJACOMMERCE, društvo s ogranićenom odgovornošću za graditeljstvo, trgovinu, ugostiteljstvo i usluge Bokanjac bb, 23000 Zadar</izvorni_sadrzaj>
    <derivirana_varijabla naziv="DomainObject.Predmet.ProtustrankaWithAdress_1">MAJACOMMERCE, društvo s ogranićenom odgovornošću za graditeljstvo, trgovinu, ugostiteljstvo i usluge Bokanjac bb, 23000 Zadar</derivirana_varijabla>
  </DomainObject.Predmet.ProtustrankaWithAdress>
  <DomainObject.Predmet.ProtustrankaWithAdressOIB>
    <izvorni_sadrzaj>MAJACOMMERCE, društvo s ogranićenom odgovornošću za graditeljstvo, trgovinu, ugostiteljstvo i usluge, OIB 08911113478, Bokanjac bb, 23000 Zadar</izvorni_sadrzaj>
    <derivirana_varijabla naziv="DomainObject.Predmet.ProtustrankaWithAdressOIB_1">MAJACOMMERCE, društvo s ogranićenom odgovornošću za graditeljstvo, trgovinu, ugostiteljstvo i usluge, OIB 08911113478, Bokanjac bb, 23000 Zadar</derivirana_varijabla>
  </DomainObject.Predmet.ProtustrankaWithAdressOIB>
  <DomainObject.Predmet.ProtustrankaNazivFormated>
    <izvorni_sadrzaj>MAJACOMMERCE, društvo s ogranićenom odgovornošću za graditeljstvo, trgovinu, ugostiteljstvo i usluge</izvorni_sadrzaj>
    <derivirana_varijabla naziv="DomainObject.Predmet.ProtustrankaNazivFormated_1">MAJACOMMERCE, društvo s ogranićenom odgovornošću za graditeljstvo, trgovinu, ugostiteljstvo i usluge</derivirana_varijabla>
  </DomainObject.Predmet.ProtustrankaNazivFormated>
  <DomainObject.Predmet.ProtustrankaNazivFormatedOIB>
    <izvorni_sadrzaj>MAJACOMMERCE, društvo s ogranićenom odgovornošću za graditeljstvo, trgovinu, ugostiteljstvo i usluge, OIB 08911113478</izvorni_sadrzaj>
    <derivirana_varijabla naziv="DomainObject.Predmet.ProtustrankaNazivFormatedOIB_1">MAJACOMMERCE, društvo s ogranićenom odgovornošću za graditeljstvo, trgovinu, ugostiteljstvo i usluge, OIB 08911113478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26646.81</izvorni_sadrzaj>
    <derivirana_varijabla naziv="DomainObject.Predmet.TrenutnaVrijednost_1">26646.81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MAJACOMMERCE, društvo s ogranićenom odgovornošću za graditeljstvo, trgovinu, ugostiteljstvo i usluge</item>
    </izvorni_sadrzaj>
    <derivirana_varijabla naziv="DomainObject.Predmet.ProtuStrankaListFormated_1">
      <item>MAJACOMMERCE, društvo s ogranićenom odgovornošću za graditeljstvo, trgovinu, ugostiteljstvo i usluge</item>
    </derivirana_varijabla>
  </DomainObject.Predmet.ProtuStrankaListFormated>
  <DomainObject.Predmet.ProtuStrankaListFormatedOIB>
    <izvorni_sadrzaj>
      <item>MAJACOMMERCE, društvo s ogranićenom odgovornošću za graditeljstvo, trgovinu, ugostiteljstvo i usluge, OIB 08911113478</item>
    </izvorni_sadrzaj>
    <derivirana_varijabla naziv="DomainObject.Predmet.ProtuStrankaListFormatedOIB_1">
      <item>MAJACOMMERCE, društvo s ogranićenom odgovornošću za graditeljstvo, trgovinu, ugostiteljstvo i usluge, OIB 08911113478</item>
    </derivirana_varijabla>
  </DomainObject.Predmet.ProtuStrankaListFormatedOIB>
  <DomainObject.Predmet.ProtuStrankaListFormatedWithAdress>
    <izvorni_sadrzaj>
      <item>MAJACOMMERCE, društvo s ogranićenom odgovornošću za graditeljstvo, trgovinu, ugostiteljstvo i usluge, Bokanjac bb, 23000 Zadar</item>
    </izvorni_sadrzaj>
    <derivirana_varijabla naziv="DomainObject.Predmet.ProtuStrankaListFormatedWithAdress_1">
      <item>MAJACOMMERCE, društvo s ogranićenom odgovornošću za graditeljstvo, trgovinu, ugostiteljstvo i usluge, Bokanjac bb, 23000 Zadar</item>
    </derivirana_varijabla>
  </DomainObject.Predmet.ProtuStrankaListFormatedWithAdress>
  <DomainObject.Predmet.ProtuStrankaListFormatedWithAdressOIB>
    <izvorni_sadrzaj>
      <item>MAJACOMMERCE, društvo s ogranićenom odgovornošću za graditeljstvo, trgovinu, ugostiteljstvo i usluge, OIB 08911113478, Bokanjac bb, 23000 Zadar</item>
    </izvorni_sadrzaj>
    <derivirana_varijabla naziv="DomainObject.Predmet.ProtuStrankaListFormatedWithAdressOIB_1">
      <item>MAJACOMMERCE, društvo s ogranićenom odgovornošću za graditeljstvo, trgovinu, ugostiteljstvo i usluge, OIB 08911113478, Bokanjac bb, 23000 Zadar</item>
    </derivirana_varijabla>
  </DomainObject.Predmet.ProtuStrankaListFormatedWithAdressOIB>
  <DomainObject.Predmet.ProtuStrankaListNazivFormated>
    <izvorni_sadrzaj>
      <item>MAJACOMMERCE, društvo s ogranićenom odgovornošću za graditeljstvo, trgovinu, ugostiteljstvo i usluge</item>
    </izvorni_sadrzaj>
    <derivirana_varijabla naziv="DomainObject.Predmet.ProtuStrankaListNazivFormated_1">
      <item>MAJACOMMERCE, društvo s ogranićenom odgovornošću za graditeljstvo, trgovinu, ugostiteljstvo i usluge</item>
    </derivirana_varijabla>
  </DomainObject.Predmet.ProtuStrankaListNazivFormated>
  <DomainObject.Predmet.ProtuStrankaListNazivFormatedOIB>
    <izvorni_sadrzaj>
      <item>MAJACOMMERCE, društvo s ogranićenom odgovornošću za graditeljstvo, trgovinu, ugostiteljstvo i usluge, OIB 08911113478</item>
    </izvorni_sadrzaj>
    <derivirana_varijabla naziv="DomainObject.Predmet.ProtuStrankaListNazivFormatedOIB_1">
      <item>MAJACOMMERCE, društvo s ogranićenom odgovornošću za graditeljstvo, trgovinu, ugostiteljstvo i usluge, OIB 08911113478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MAJACOMMERCE, društvo s ogranićenom odgovornošću za graditeljstvo, trgovinu, ugostiteljstvo i usluge</izvorni_sadrzaj>
    <derivirana_varijabla naziv="DomainObject.Predmet.ProtustrankaIDrugi_1">MAJACOMMERCE, društvo s ogranićenom odgovornošću za graditeljstvo, trgovinu,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MAJACOMMERCE, društvo s ogranićenom odgovornošću za graditeljstvo, trgovinu, ugostiteljstvo i usluge, OIB 08911113478, Bokanjac bb, 23000 Zadar</izvorni_sadrzaj>
    <derivirana_varijabla naziv="DomainObject.Predmet.ProtustrankaIDrugiAdressOIB_1">MAJACOMMERCE, društvo s ogranićenom odgovornošću za graditeljstvo, trgovinu, ugostiteljstvo i usluge, OIB 08911113478, Bokanjac 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MAJACOMMERCE, društvo s ogranićenom odgovornošću za graditeljstvo, trgovinu, ugostiteljstvo i usluge</item>
    </izvorni_sadrzaj>
    <derivirana_varijabla naziv="DomainObject.Predmet.SudioniciListNaziv_1">
      <item>FINA</item>
      <item>MAJACOMMERCE, društvo s ogranićenom odgovornošću za graditeljstvo, trgovinu, ugostiteljstvo i usluge</item>
    </derivirana_varijabla>
  </DomainObject.Predmet.SudioniciListNaziv>
  <DomainObject.Predmet.SudioniciListAdressOIB>
    <izvorni_sadrzaj>
      <item>FINA, OIB 85821130368</item>
      <item>MAJACOMMERCE, društvo s ogranićenom odgovornošću za graditeljstvo, trgovinu, ugostiteljstvo i usluge, OIB 08911113478, Bokanjac bb,23000 Zadar</item>
    </izvorni_sadrzaj>
    <derivirana_varijabla naziv="DomainObject.Predmet.SudioniciListAdressOIB_1">
      <item>FINA, OIB 85821130368</item>
      <item>MAJACOMMERCE, društvo s ogranićenom odgovornošću za graditeljstvo, trgovinu, ugostiteljstvo i usluge, OIB 08911113478, Bokanjac bb,23000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08911113478</item>
    </izvorni_sadrzaj>
    <derivirana_varijabla naziv="DomainObject.Predmet.SudioniciListNazivOIB_1">
      <item>, OIB 85821130368</item>
      <item>, OIB 08911113478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79</properties:Words>
  <properties:Characters>459</properties:Characters>
  <properties:Lines>35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2017-02-03T10:28:00Z</dcterms:created>
  <dc:creator>Administrator</dc:creator>
  <cp:lastModifiedBy>wsadmin</cp:lastModifiedBy>
  <cp:lastPrinted>2016-12-12T09:51:00Z</cp:lastPrinted>
  <dcterms:modified xmlns:xsi="http://www.w3.org/2001/XMLSchema-instance" xsi:type="dcterms:W3CDTF">2017-02-03T10:30:00Z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