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7524" w14:paraId="603752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C15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C1513" w:rsidR="00DC1513" w:rsidRPr="00DC1513">
      <w:pPr>
        <w:pStyle w:val="SudSjedite"/>
        <w:rPr>
          <w:szCs w:val="20"/>
        </w:rPr>
      </w:pPr>
      <w:r>
        <w:tab/>
      </w:r>
      <w:r w:rsidR="00DC1513" w:rsidRPr="00DC1513">
        <w:rPr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               6 St-132/2016-2.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>O G L A S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TRANSPORTI SIVI SOKOL društvo s ograničenom odgovornošću za poljoprivrednu proizvodnju, trgovinu i usluge, Kladare, Kladare 207, MBS: 010082841, OIB: 90163556142, koji se vodi kod ovoga suda pod brojem St-132/2016, temeljem odredbe čl.430., 431. i 434. Stečajnog zakona (Narodne novine br. 71/15), objavljuje: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10.071,29 kn, u koji iznos je uračunata kamata i naknada Financijske agencije za provedbu ovrhe na novčanim sredstvima. 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II. Poziva se osoba ovlaštena za zastupanje dužnika – Damir </w:t>
      </w:r>
      <w:proofErr w:type="spellStart"/>
      <w:r w:rsidRPr="00DC1513">
        <w:rPr>
          <w:rFonts w:cs="Times New Roman" w:eastAsia="Times New Roman"/>
          <w:szCs w:val="20"/>
          <w:lang w:eastAsia="hr-HR"/>
        </w:rPr>
        <w:t>Tkalčec</w:t>
      </w:r>
      <w:proofErr w:type="spellEnd"/>
      <w:r w:rsidRPr="00DC1513">
        <w:rPr>
          <w:rFonts w:cs="Times New Roman" w:eastAsia="Times New Roman"/>
          <w:szCs w:val="20"/>
          <w:lang w:eastAsia="hr-HR"/>
        </w:rPr>
        <w:t>, Kladare, Kladare 158, OIB: 67860061986, da u roku od 15 dana od objave ovog oglasa na mrežnoj stranici e-Oglasna ploča Trgovačkog suda u Bjelovaru podnese sudu javnobilježnički ovjerovljen popis imovine i obveza na propisanom obrascu.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U Bjelovaru, 24. veljače 2016.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C1513">
        <w:rPr>
          <w:rFonts w:cs="Times New Roman" w:eastAsia="Times New Roman"/>
          <w:szCs w:val="20"/>
          <w:lang w:eastAsia="hr-HR"/>
        </w:rPr>
        <w:t>Rj</w:t>
      </w:r>
      <w:proofErr w:type="spellEnd"/>
      <w:r w:rsidRPr="00DC1513">
        <w:rPr>
          <w:rFonts w:cs="Times New Roman" w:eastAsia="Times New Roman"/>
          <w:szCs w:val="20"/>
          <w:lang w:eastAsia="hr-HR"/>
        </w:rPr>
        <w:t>.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>II. Kal. 45 dana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C1513">
        <w:rPr>
          <w:rFonts w:cs="Times New Roman" w:eastAsia="Times New Roman"/>
          <w:szCs w:val="20"/>
          <w:lang w:eastAsia="hr-HR"/>
        </w:rPr>
        <w:t>Bjelovar, 24.2.2016.</w:t>
      </w:r>
    </w:p>
    <w:p w:rsidRDefault="00DC1513" w:rsidP="00DC1513" w:rsidR="00DC1513" w:rsidRPr="00DC151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513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7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St-132/2016-2</izvorni_sadrzaj>
    <derivirana_varijabla naziv="DomainObject.Oznaka_1">St-132/2016-2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SIVI SOKOL društvo s ograničenom odgovornošću za poljoprivrednu proizvodnju, trgovinu i usluge, Kladare</izvorni_sadrzaj>
    <derivirana_varijabla naziv="DomainObject.Predmet.ProtustrankaFormated_1">  TRANSPORTI SIVI SOKOL društvo s ograničenom odgovornošću za poljoprivrednu proizvodnju, trgovinu i usluge, Kladare</derivirana_varijabla>
  </DomainObject.Predmet.ProtustrankaFormated>
  <DomainObject.Predmet.ProtustrankaFormatedOIB>
    <izvorni_sadrzaj>  TRANSPORTI SIVI SOKOL društvo s ograničenom odgovornošću za poljoprivrednu proizvodnju, trgovinu i usluge, Kladare, OIB 90163556142</izvorni_sadrzaj>
    <derivirana_varijabla naziv="DomainObject.Predmet.ProtustrankaFormatedOIB_1">  TRANSPORTI SIVI SOKOL društvo s ograničenom odgovornošću za poljoprivrednu proizvodnju, trgovinu i usluge, Kladare, OIB 90163556142</derivirana_varijabla>
  </DomainObject.Predmet.ProtustrankaFormatedOIB>
  <DomainObject.Predmet.ProtustrankaFormatedWithAdress>
    <izvorni_sadrzaj> TRANSPORTI SIVI SOKOL društvo s ograničenom odgovornošću za poljoprivrednu proizvodnju, trgovinu i usluge, Kladare, Kladare 207, 33405 Kladare</izvorni_sadrzaj>
    <derivirana_varijabla naziv="DomainObject.Predmet.ProtustrankaFormatedWithAdress_1"> TRANSPORTI SIVI SOKOL društvo s ograničenom odgovornošću za poljoprivrednu proizvodnju, trgovinu i usluge, Kladare, Kladare 207, 33405 Kladare</derivirana_varijabla>
  </DomainObject.Predmet.ProtustrankaFormatedWithAdress>
  <DomainObject.Predmet.ProtustrankaFormatedWithAdressOIB>
    <izvorni_sadrzaj> TRANSPORTI SIVI SOKOL društvo s ograničenom odgovornošću za poljoprivrednu proizvodnju, trgovinu i usluge, Kladare, OIB 90163556142, Kladare 207, 33405 Kladare</izvorni_sadrzaj>
    <derivirana_varijabla naziv="DomainObject.Predmet.ProtustrankaFormatedWithAdressOIB_1"> TRANSPORTI SIVI SOKOL društvo s ograničenom odgovornošću za poljoprivrednu proizvodnju, trgovinu i usluge, Kladare, OIB 90163556142, Kladare 207, 33405 Kladare</derivirana_varijabla>
  </DomainObject.Predmet.ProtustrankaFormatedWithAdressOIB>
  <DomainObject.Predmet.ProtustrankaWithAdress>
    <izvorni_sadrzaj>TRANSPORTI SIVI SOKOL društvo s ograničenom odgovornošću za poljoprivrednu proizvodnju, trgovinu i usluge, Kladare Kladare 207, 33405 Kladare</izvorni_sadrzaj>
    <derivirana_varijabla naziv="DomainObject.Predmet.ProtustrankaWithAdress_1">TRANSPORTI SIVI SOKOL društvo s ograničenom odgovornošću za poljoprivrednu proizvodnju, trgovinu i usluge, Kladare Kladare 207, 33405 Kladare</derivirana_varijabla>
  </DomainObject.Predmet.ProtustrankaWithAdress>
  <DomainObject.Predmet.ProtustrankaWithAdressOIB>
    <izvorni_sadrzaj>TRANSPORTI SIVI SOKOL društvo s ograničenom odgovornošću za poljoprivrednu proizvodnju, trgovinu i usluge, Kladare, OIB 90163556142, Kladare 207, 33405 Kladare</izvorni_sadrzaj>
    <derivirana_varijabla naziv="DomainObject.Predmet.ProtustrankaWithAdressOIB_1">TRANSPORTI SIVI SOKOL društvo s ograničenom odgovornošću za poljoprivrednu proizvodnju, trgovinu i usluge, Kladare, OIB 90163556142, Kladare 207, 33405 Kladare</derivirana_varijabla>
  </DomainObject.Predmet.ProtustrankaWithAdressOIB>
  <DomainObject.Predmet.ProtustrankaNazivFormated>
    <izvorni_sadrzaj>TRANSPORTI SIVI SOKOL društvo s ograničenom odgovornošću za poljoprivrednu proizvodnju, trgovinu i usluge, Kladare</izvorni_sadrzaj>
    <derivirana_varijabla naziv="DomainObject.Predmet.ProtustrankaNazivFormated_1">TRANSPORTI SIVI SOKOL društvo s ograničenom odgovornošću za poljoprivrednu proizvodnju, trgovinu i usluge, Kladare</derivirana_varijabla>
  </DomainObject.Predmet.ProtustrankaNazivFormated>
  <DomainObject.Predmet.ProtustrankaNazivFormatedOIB>
    <izvorni_sadrzaj>TRANSPORTI SIVI SOKOL društvo s ograničenom odgovornošću za poljoprivrednu proizvodnju, trgovinu i usluge, Kladare, OIB 90163556142</izvorni_sadrzaj>
    <derivirana_varijabla naziv="DomainObject.Predmet.ProtustrankaNazivFormatedOIB_1">TRANSPORTI SIVI SOKOL društvo s ograničenom odgovornošću za poljoprivrednu proizvodnju, trgovinu i usluge, Kladare, OIB 90163556142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TRANSPORTI SIVI SOKOL društvo s ograničenom odgovornošću za poljoprivrednu proizvodnju, trgovinu i usluge, Kladare</item>
    </izvorni_sadrzaj>
    <derivirana_varijabla naziv="DomainObject.Predmet.ProtuStrankaListFormated_1">
      <item>TRANSPORTI SIVI SOKOL društvo s ograničenom odgovornošću za poljoprivrednu proizvodnju, trgovinu i usluge, Kladare</item>
    </derivirana_varijabla>
  </DomainObject.Predmet.ProtuStrankaListFormated>
  <DomainObject.Predmet.ProtuStrankaListFormatedOIB>
    <izvorni_sadrzaj>
      <item>TRANSPORTI SIVI SOKOL društvo s ograničenom odgovornošću za poljoprivrednu proizvodnju, trgovinu i usluge, Kladare, OIB 90163556142</item>
    </izvorni_sadrzaj>
    <derivirana_varijabla naziv="DomainObject.Predmet.ProtuStrankaListFormatedOIB_1">
      <item>TRANSPORTI SIVI SOKOL društvo s ograničenom odgovornošću za poljoprivrednu proizvodnju, trgovinu i usluge, Kladare, OIB 90163556142</item>
    </derivirana_varijabla>
  </DomainObject.Predmet.ProtuStrankaListFormatedOIB>
  <DomainObject.Predmet.ProtuStrankaListFormatedWithAdress>
    <izvorni_sadrzaj>
      <item>TRANSPORTI SIVI SOKOL društvo s ograničenom odgovornošću za poljoprivrednu proizvodnju, trgovinu i usluge, Kladare, Kladare 207, 33405 Kladare</item>
    </izvorni_sadrzaj>
    <derivirana_varijabla naziv="DomainObject.Predmet.ProtuStrankaListFormatedWithAdress_1">
      <item>TRANSPORTI SIVI SOKOL društvo s ograničenom odgovornošću za poljoprivrednu proizvodnju, trgovinu i usluge, Kladare, Kladare 207, 33405 Kladare</item>
    </derivirana_varijabla>
  </DomainObject.Predmet.ProtuStrankaListFormatedWithAdress>
  <DomainObject.Predmet.ProtuStrankaListFormatedWithAdressOIB>
    <izvorni_sadrzaj>
      <item>TRANSPORTI SIVI SOKOL društvo s ograničenom odgovornošću za poljoprivrednu proizvodnju, trgovinu i usluge, Kladare, OIB 90163556142, Kladare 207, 33405 Kladare</item>
    </izvorni_sadrzaj>
    <derivirana_varijabla naziv="DomainObject.Predmet.ProtuStrankaListFormatedWithAdressOIB_1">
      <item>TRANSPORTI SIVI SOKOL društvo s ograničenom odgovornošću za poljoprivrednu proizvodnju, trgovinu i usluge, Kladare, OIB 90163556142, Kladare 207, 33405 Kladare</item>
    </derivirana_varijabla>
  </DomainObject.Predmet.ProtuStrankaListFormatedWithAdressOIB>
  <DomainObject.Predmet.ProtuStrankaListNazivFormated>
    <izvorni_sadrzaj>
      <item>TRANSPORTI SIVI SOKOL društvo s ograničenom odgovornošću za poljoprivrednu proizvodnju, trgovinu i usluge, Kladare</item>
    </izvorni_sadrzaj>
    <derivirana_varijabla naziv="DomainObject.Predmet.ProtuStrankaListNazivFormated_1">
      <item>TRANSPORTI SIVI SOKOL društvo s ograničenom odgovornošću za poljoprivrednu proizvodnju, trgovinu i usluge, Kladare</item>
    </derivirana_varijabla>
  </DomainObject.Predmet.ProtuStrankaListNazivFormated>
  <DomainObject.Predmet.ProtuStrankaListNazivFormatedOIB>
    <izvorni_sadrzaj>
      <item>TRANSPORTI SIVI SOKOL društvo s ograničenom odgovornošću za poljoprivrednu proizvodnju, trgovinu i usluge, Kladare, OIB 90163556142</item>
    </izvorni_sadrzaj>
    <derivirana_varijabla naziv="DomainObject.Predmet.ProtuStrankaListNazivFormatedOIB_1">
      <item>TRANSPORTI SIVI SOKOL društvo s ograničenom odgovornošću za poljoprivrednu proizvodnju, trgovinu i usluge, Kladare, OIB 90163556142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St-132/2016-2</izvorni_sadrzaj>
    <derivirana_varijabla naziv="DomainObject.PoslovniBrojDokumenta_1">St-132/2016-2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TRANSPORTI SIVI SOKOL društvo s ograničenom odgovornošću za poljoprivrednu proizvodnju, trgovinu i usluge, Kladare</izvorni_sadrzaj>
    <derivirana_varijabla naziv="DomainObject.Predmet.ProtustrankaIDrugi_1">TRANSPORTI SIVI SOKOL društvo s ograničenom odgovornošću za poljoprivrednu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TRANSPORTI SIVI SOKOL društvo s ograničenom odgovornošću za poljoprivrednu proizvodnju, trgovinu i usluge, Kladare, OIB 90163556142, Kladare 207, 33405 Kladare</izvorni_sadrzaj>
    <derivirana_varijabla naziv="DomainObject.Predmet.ProtustrankaIDrugiAdressOIB_1">TRANSPORTI SIVI SOKOL društvo s ograničenom odgovornošću za poljoprivrednu proizvodnju, trgovinu i usluge, Kladare, OIB 90163556142, Kladare 207,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TRANSPORTI SIVI SOKOL društvo s ograničenom odgovornošću za poljoprivrednu proizvodnju, trgovinu i usluge, Kladare</item>
    </izvorni_sadrzaj>
    <derivirana_varijabla naziv="DomainObject.Predmet.SudioniciListNaziv_1">
      <item>FINA, RC ZAGREB, Podružnica Bjelovar</item>
      <item>TRANSPORTI SIVI SOKOL društvo s ograničenom odgovornošću za poljoprivrednu proizvodnju, trgovinu i usluge, Kladare</item>
    </derivirana_varijabla>
  </DomainObject.Predmet.SudioniciListNaziv>
  <DomainObject.Predmet.SudioniciListAdressOIB>
    <izvorni_sadrzaj>
      <item>FINA, RC ZAGREB, Podružnica Bjelovar, OIB 85821130368, F. Supila 4,43000 Bjelovar</item>
      <item>TRANSPORTI SIVI SOKOL društvo s ograničenom odgovornošću za poljoprivrednu proizvodnju, trgovinu i usluge, Kladare, OIB 90163556142, Kladare 207,33405 Kladare</item>
    </izvorni_sadrzaj>
    <derivirana_varijabla naziv="DomainObject.Predmet.SudioniciListAdressOIB_1">
      <item>FINA, RC ZAGREB, Podružnica Bjelovar, OIB 85821130368, F. Supila 4,43000 Bjelovar</item>
      <item>TRANSPORTI SIVI SOKOL društvo s ograničenom odgovornošću za poljoprivrednu proizvodnju, trgovinu i usluge, Kladare, OIB 90163556142, Kladare 207,33405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E50D5-40FD-47C7-8041-2B969B26D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1772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2016-02-24T12:54:00Z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