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5c91" w14:paraId="5085c91" w:rsidRDefault="003F4073" w:rsidP="003F4073" w:rsidR="003F4073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0044CC">
        <w:t>6 St-</w:t>
      </w:r>
      <w:r w:rsidR="007F2AF7">
        <w:t>913/16-3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3F4073" w:rsidR="003F4073" w:rsidRPr="003F407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tab/>
      </w:r>
      <w:r w:rsidR="00451DD6" w:rsidRPr="003F4073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3F4073">
        <w:rPr>
          <w:rFonts w:hAnsi="Times New Roman" w:ascii="Times New Roman"/>
          <w:sz w:val="24"/>
          <w:szCs w:val="24"/>
        </w:rPr>
        <w:t>j sutkinji</w:t>
      </w:r>
      <w:r w:rsidR="00451DD6" w:rsidRPr="003F4073">
        <w:rPr>
          <w:rFonts w:hAnsi="Times New Roman" w:ascii="Times New Roman"/>
          <w:sz w:val="24"/>
          <w:szCs w:val="24"/>
        </w:rPr>
        <w:t xml:space="preserve"> Nadi Roso, </w:t>
      </w:r>
      <w:r w:rsidR="003F4073" w:rsidRPr="003F4073">
        <w:rPr>
          <w:rFonts w:hAnsi="Times New Roman" w:ascii="Times New Roman"/>
          <w:sz w:val="24"/>
          <w:szCs w:val="24"/>
        </w:rPr>
        <w:t xml:space="preserve">u stečajnom postupku nad dužnikom: </w:t>
      </w:r>
      <w:r w:rsidR="007F2AF7">
        <w:rPr>
          <w:rFonts w:hAnsi="Times New Roman" w:ascii="Times New Roman"/>
          <w:b/>
          <w:sz w:val="24"/>
          <w:szCs w:val="24"/>
        </w:rPr>
        <w:t>Z.DRVO d.o.o. Zmajevac, Planina 170, 31307 Zmajevac, OIB: 85605645976, MBS: 030104920</w:t>
      </w:r>
      <w:r w:rsidR="003F4073" w:rsidRPr="003F4073">
        <w:rPr>
          <w:rFonts w:hAnsi="Times New Roman" w:ascii="Times New Roman"/>
          <w:sz w:val="24"/>
          <w:szCs w:val="24"/>
        </w:rPr>
        <w:t xml:space="preserve">, dana </w:t>
      </w:r>
      <w:r w:rsidR="007F2AF7">
        <w:rPr>
          <w:rFonts w:hAnsi="Times New Roman" w:ascii="Times New Roman"/>
          <w:sz w:val="24"/>
          <w:szCs w:val="24"/>
        </w:rPr>
        <w:t>22. rujna</w:t>
      </w:r>
      <w:r w:rsidR="003F4073" w:rsidRPr="003F4073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3F4073">
      <w:pPr>
        <w:jc w:val="both"/>
      </w:pPr>
      <w:r w:rsidRPr="003F4073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3F4073" w:rsidR="00A55821">
      <w:pPr>
        <w:numPr>
          <w:ilvl w:val="0"/>
          <w:numId w:val="8"/>
        </w:numPr>
        <w:ind w:firstLine="709" w:left="0"/>
        <w:jc w:val="both"/>
      </w:pPr>
      <w:r>
        <w:t>Poziva</w:t>
      </w:r>
      <w:r w:rsidR="005E5D90">
        <w:t xml:space="preserve"> se </w:t>
      </w:r>
      <w:r w:rsidR="003F4073">
        <w:t xml:space="preserve">z.z. dužnika </w:t>
      </w:r>
      <w:r w:rsidR="007F2AF7">
        <w:t>Marija Barišić, Čepin, Osječka 4, OIB: 17670408139</w:t>
      </w:r>
      <w:r w:rsidR="003F4073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7F2AF7">
        <w:rPr>
          <w:b/>
        </w:rPr>
        <w:t xml:space="preserve">Z.DRVO d.o.o. Zmajevac, Planina 170, 31307 Zmajevac, OIB: 85605645976, MBS: 030104920 </w:t>
      </w:r>
      <w:r w:rsidR="00A80863">
        <w:t xml:space="preserve">te dodatni iznos predujma u iznosu od </w:t>
      </w:r>
      <w:r w:rsidR="007F2AF7">
        <w:rPr>
          <w:b/>
        </w:rPr>
        <w:t>6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7F2AF7">
        <w:rPr>
          <w:b/>
        </w:rPr>
        <w:t>913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r w:rsidR="003F4073">
        <w:t xml:space="preserve">z.z. dužnika </w:t>
      </w:r>
      <w:r w:rsidR="007F2AF7">
        <w:t xml:space="preserve">Marija Barišić, Čepin, Osječka 4, OIB: 17670408139 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F2AF7">
        <w:t>22.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3A74E6">
      <w:pPr>
        <w:numPr>
          <w:ilvl w:val="0"/>
          <w:numId w:val="6"/>
        </w:numPr>
        <w:jc w:val="both"/>
      </w:pPr>
      <w:r>
        <w:t xml:space="preserve">z.z. dužnika </w:t>
      </w:r>
      <w:r w:rsidR="007F2AF7">
        <w:t>Marija Barišić, Čepin, Osječka 4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7F2AF7" w:rsidP="00470B34" w:rsidR="00470B34">
      <w:pPr>
        <w:numPr>
          <w:ilvl w:val="0"/>
          <w:numId w:val="6"/>
        </w:numPr>
        <w:jc w:val="both"/>
      </w:pPr>
      <w:r>
        <w:t>R-16.11.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1BA" w:rsidR="00A951BA">
      <w:r>
        <w:separator/>
      </w:r>
    </w:p>
  </w:endnote>
  <w:endnote w:id="0" w:type="continuationSeparator">
    <w:p w:rsidRDefault="00A951BA" w:rsidR="00A9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1BA" w:rsidR="00A951BA">
      <w:r>
        <w:separator/>
      </w:r>
    </w:p>
  </w:footnote>
  <w:footnote w:id="0" w:type="continuationSeparator">
    <w:p w:rsidRDefault="00A951BA" w:rsidR="00A95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7B0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07B09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7F2AF7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51BA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2829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B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B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836D3-05ED-4D8B-B52E-C180EEB88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1492</properties:Characters>
  <properties:Lines>130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2016-09-22T06:23:00Z</dcterms:created>
  <dc:creator>hermanj</dc:creator>
  <cp:lastModifiedBy>Danijela Sekulić</cp:lastModifiedBy>
  <cp:lastPrinted>2016-09-22T06:23:00Z</cp:lastPrinted>
  <dcterms:modified xmlns:xsi="http://www.w3.org/2001/XMLSchema-instance" xsi:type="dcterms:W3CDTF">2016-09-22T06:24:00Z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