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e188" w14:paraId="cf6e188" w:rsidRDefault="00750685" w:rsidP="0085221D" w:rsidR="00750685" w:rsidRPr="00FB20A8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FB20A8">
        <w:rPr>
          <w:rStyle w:val="Naglaeno"/>
          <w:b w:val="false"/>
        </w:rPr>
        <w:t xml:space="preserve">             </w:t>
      </w:r>
      <w:r w:rsidR="00A57CC9" w:rsidRPr="00FB20A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</w:t>
      </w:r>
      <w:r w:rsidR="00151980" w:rsidRPr="00FB20A8">
        <w:rPr>
          <w:rStyle w:val="Naglaeno"/>
          <w:b w:val="false"/>
        </w:rPr>
        <w:t xml:space="preserve">    </w:t>
      </w:r>
      <w:r w:rsidRPr="00FB20A8">
        <w:rPr>
          <w:rStyle w:val="Naglaeno"/>
          <w:b w:val="false"/>
        </w:rPr>
        <w:t>REPUBLIKA HRVATSKA</w:t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FB20A8">
      <w:pPr>
        <w:jc w:val="both"/>
        <w:rPr>
          <w:rStyle w:val="Naglaeno"/>
          <w:b w:val="false"/>
        </w:rPr>
      </w:pPr>
    </w:p>
    <w:p w:rsidRDefault="00732816" w:rsidP="0085221D" w:rsidR="00732816" w:rsidRPr="00FB20A8">
      <w:pPr>
        <w:jc w:val="both"/>
        <w:rPr>
          <w:rStyle w:val="Naglaeno"/>
          <w:b w:val="false"/>
        </w:rPr>
      </w:pPr>
    </w:p>
    <w:p w:rsidRDefault="00346A2C" w:rsidP="00346A2C" w:rsidR="00346A2C" w:rsidRPr="00FB20A8">
      <w:pPr>
        <w:jc w:val="center"/>
      </w:pPr>
      <w:r w:rsidRPr="00FB20A8">
        <w:t>REPUBLIKA HRVATSKA</w:t>
      </w:r>
    </w:p>
    <w:p w:rsidRDefault="00346A2C" w:rsidP="00346A2C" w:rsidR="00346A2C" w:rsidRPr="00FB20A8">
      <w:pPr>
        <w:jc w:val="center"/>
      </w:pPr>
      <w:r w:rsidRPr="00FB20A8">
        <w:t>R J E Š E N J 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9454A1" w:rsidR="00346A2C" w:rsidRPr="00FB20A8">
      <w:pPr>
        <w:ind w:firstLine="708"/>
        <w:jc w:val="both"/>
      </w:pPr>
      <w:r w:rsidRPr="00FB20A8">
        <w:t xml:space="preserve">Trgovački sud u Osijeku, </w:t>
      </w:r>
      <w:r w:rsidR="00FB3844" w:rsidRPr="00FB20A8">
        <w:t>po stečajnom sucu mr. sc. Borisu Vukoviću</w:t>
      </w:r>
      <w:r w:rsidR="00FB3844" w:rsidRPr="00FB20A8">
        <w:rPr>
          <w:color w:val="000000"/>
        </w:rPr>
        <w:t>, povodom prijedloga</w:t>
      </w:r>
      <w:r w:rsidR="00FB3844" w:rsidRPr="00FB20A8">
        <w:t xml:space="preserve"> </w:t>
      </w:r>
      <w:r w:rsidRPr="00FB20A8">
        <w:t xml:space="preserve">predlagatelja </w:t>
      </w:r>
      <w:r w:rsidR="001F30CB" w:rsidRPr="00FB20A8">
        <w:t xml:space="preserve">Republika Hrvatska, Ministarstvo financija, Porezna uprava Područni ured Slavonija i Baranja, Vukovar, OIB 18683136487, zastupana po Županijskom državnom odvjetništvu u Vukovaru </w:t>
      </w:r>
      <w:r w:rsidRPr="00FB20A8">
        <w:t xml:space="preserve">za otvaranje stečajnog postupka nad dužnikom  </w:t>
      </w:r>
      <w:r w:rsidR="009454A1">
        <w:t>INSTALORAD jednostavno društvo s ograničenom odgovornošću za instalacijske usluge</w:t>
      </w:r>
      <w:r w:rsidR="00C00C65" w:rsidRPr="00FB20A8">
        <w:t xml:space="preserve">, </w:t>
      </w:r>
      <w:r w:rsidR="009454A1" w:rsidRPr="009454A1">
        <w:t>Štitar</w:t>
      </w:r>
      <w:r w:rsidR="00C00C65" w:rsidRPr="00FB20A8">
        <w:t xml:space="preserve">, </w:t>
      </w:r>
      <w:r w:rsidR="009454A1" w:rsidRPr="009454A1">
        <w:t>Kralja Tomislava 46</w:t>
      </w:r>
      <w:r w:rsidR="00C00C65" w:rsidRPr="00FB20A8">
        <w:t>, MBS:</w:t>
      </w:r>
      <w:r w:rsidR="005F3724" w:rsidRPr="00FB20A8">
        <w:t xml:space="preserve"> </w:t>
      </w:r>
      <w:r w:rsidR="009454A1" w:rsidRPr="009454A1">
        <w:t>030138995</w:t>
      </w:r>
      <w:r w:rsidR="005F3724" w:rsidRPr="00FB20A8">
        <w:t xml:space="preserve">, OIB: </w:t>
      </w:r>
      <w:r w:rsidR="009454A1" w:rsidRPr="009454A1">
        <w:t>30977403435</w:t>
      </w:r>
      <w:r w:rsidR="005F3724" w:rsidRPr="00FB20A8">
        <w:t xml:space="preserve">, </w:t>
      </w:r>
      <w:r w:rsidRPr="00FB20A8">
        <w:t xml:space="preserve">dana </w:t>
      </w:r>
      <w:r w:rsidR="0084310B" w:rsidRPr="00FB20A8">
        <w:t>2</w:t>
      </w:r>
      <w:r w:rsidR="009454A1">
        <w:t>1</w:t>
      </w:r>
      <w:r w:rsidR="0084310B" w:rsidRPr="00FB20A8">
        <w:t>. veljače</w:t>
      </w:r>
      <w:r w:rsidRPr="00FB20A8">
        <w:t xml:space="preserve"> 2017.</w:t>
      </w:r>
      <w:r w:rsidR="003438CC" w:rsidRPr="00FB20A8">
        <w:t xml:space="preserve"> godine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>r i j e š i o  j 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CE5C58" w:rsidP="00CE5C58" w:rsidR="00346A2C" w:rsidRPr="00FB20A8">
      <w:pPr>
        <w:jc w:val="both"/>
      </w:pPr>
      <w:r w:rsidRPr="00FB20A8">
        <w:t>1.</w:t>
      </w:r>
      <w:r w:rsidR="00AD48B8">
        <w:t xml:space="preserve"> </w:t>
      </w:r>
      <w:r w:rsidR="00346A2C" w:rsidRPr="00FB20A8">
        <w:t xml:space="preserve">Pokreće se prethodni postupak nad dužnikom: </w:t>
      </w:r>
      <w:r w:rsidR="00EF5078">
        <w:t>INSTALORAD jednostavno društvo s ograničenom odgovornošću za instalacijske usluge</w:t>
      </w:r>
      <w:r w:rsidR="00EF5078" w:rsidRPr="00FB20A8">
        <w:t xml:space="preserve">, </w:t>
      </w:r>
      <w:r w:rsidR="00EF5078" w:rsidRPr="009454A1">
        <w:t>Štitar</w:t>
      </w:r>
      <w:r w:rsidR="00EF5078" w:rsidRPr="00FB20A8">
        <w:t xml:space="preserve">, </w:t>
      </w:r>
      <w:r w:rsidR="00EF5078" w:rsidRPr="009454A1">
        <w:t>Kralja Tomislava 46</w:t>
      </w:r>
      <w:r w:rsidR="00EF5078" w:rsidRPr="00FB20A8">
        <w:t xml:space="preserve">, MBS: </w:t>
      </w:r>
      <w:r w:rsidR="00EF5078" w:rsidRPr="009454A1">
        <w:t>030138995</w:t>
      </w:r>
      <w:r w:rsidR="00EF5078" w:rsidRPr="00FB20A8">
        <w:t xml:space="preserve">, OIB: </w:t>
      </w:r>
      <w:r w:rsidR="00EF5078" w:rsidRPr="009454A1">
        <w:t>30977403435</w:t>
      </w:r>
      <w:r w:rsidR="00F90BE0" w:rsidRPr="00FB20A8">
        <w:t>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634745">
        <w:t>2.</w:t>
      </w:r>
      <w:r w:rsidR="00AD48B8">
        <w:t xml:space="preserve"> </w:t>
      </w:r>
      <w:r w:rsidRPr="00634745">
        <w:t xml:space="preserve">Za privremenog stečajnog upravitelja dužnika imenuje se </w:t>
      </w:r>
      <w:r w:rsidR="00634745">
        <w:t>Zvonko Tomljanović, Našice, J. Runjanina 7, OIB: 01559486405</w:t>
      </w:r>
      <w:r w:rsidR="00B3502B" w:rsidRPr="00634745">
        <w:t xml:space="preserve"> </w:t>
      </w:r>
      <w:r w:rsidRPr="00634745">
        <w:t>izabran metodom slučajnog odabira - automatskom dodjelom.</w:t>
      </w:r>
      <w:r w:rsidRPr="00FB20A8">
        <w:t xml:space="preserve">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3.</w:t>
      </w:r>
      <w:r w:rsidR="00AD48B8">
        <w:t xml:space="preserve"> </w:t>
      </w:r>
      <w:r w:rsidRPr="00FB20A8">
        <w:t>Privremeni stečajni upravitelj dužan je u roku od 15 dana provjeriti postojanje razloga  za otvaranje stečajnog postupka i ispitati mogu li se imovinom dužnika namiriti troškovi postupka, te dostaviti sudu pisano izvješće u 3 primjerka o istom, u određenom mu roku.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4.</w:t>
      </w:r>
      <w:r w:rsidR="00AD48B8">
        <w:t xml:space="preserve"> </w:t>
      </w:r>
      <w:r w:rsidRPr="00FB20A8">
        <w:t>Privremeni stečajni upravitelj ovlašten je stupiti u poslovne prostorije dužnika, te tamo provesti sve potrebne radnje.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5.</w:t>
      </w:r>
      <w:r w:rsidR="00AD48B8">
        <w:t xml:space="preserve"> </w:t>
      </w:r>
      <w:r w:rsidRPr="00FB20A8">
        <w:t>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6.</w:t>
      </w:r>
      <w:r w:rsidR="00AD48B8">
        <w:t xml:space="preserve"> </w:t>
      </w:r>
      <w:r w:rsidRPr="00FB20A8"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FB20A8">
        <w:t>pobojne</w:t>
      </w:r>
      <w:proofErr w:type="spellEnd"/>
      <w:r w:rsidRPr="00FB20A8">
        <w:t xml:space="preserve"> pravne radnje dužnika.</w:t>
      </w:r>
    </w:p>
    <w:p w:rsidRDefault="00346A2C" w:rsidP="00346A2C" w:rsidR="00346A2C" w:rsidRPr="00FB20A8">
      <w:pPr>
        <w:jc w:val="both"/>
      </w:pPr>
    </w:p>
    <w:p w:rsidRDefault="00346A2C" w:rsidP="00346A2C" w:rsidR="00684035">
      <w:pPr>
        <w:jc w:val="both"/>
      </w:pPr>
      <w:r w:rsidRPr="00FB20A8">
        <w:lastRenderedPageBreak/>
        <w:t>7.</w:t>
      </w:r>
      <w:r w:rsidR="00AD48B8">
        <w:t xml:space="preserve"> </w:t>
      </w:r>
      <w:r w:rsidRPr="00FB20A8">
        <w:t xml:space="preserve">Zakazuje se ročište radi očitovanja o prijedlogu za otvaranje stečajnog postupka i ročište radi rasprave o pretpostavkama za otvaranje stečajnog postupka nad dužnikom </w:t>
      </w:r>
      <w:r w:rsidR="00EF5078">
        <w:t>INSTALORAD jednostavno društvo s ograničenom odgovornošću za instalacijske usluge, Štitar, Kralja Tomislava 46, MBS: 030138995, OIB: 30977403435</w:t>
      </w:r>
    </w:p>
    <w:p w:rsidRDefault="00EF5078" w:rsidP="00346A2C" w:rsidR="00EF5078" w:rsidRPr="00FB20A8">
      <w:pPr>
        <w:jc w:val="both"/>
      </w:pPr>
    </w:p>
    <w:p w:rsidRDefault="0061021A" w:rsidP="00346A2C" w:rsidR="0061021A" w:rsidRPr="00FB20A8">
      <w:pPr>
        <w:jc w:val="both"/>
      </w:pPr>
    </w:p>
    <w:p w:rsidRDefault="004848B9" w:rsidP="00346A2C" w:rsidR="00346A2C" w:rsidRPr="007621E0">
      <w:pPr>
        <w:jc w:val="center"/>
        <w:rPr>
          <w:b/>
        </w:rPr>
      </w:pPr>
      <w:r w:rsidRPr="007621E0">
        <w:rPr>
          <w:b/>
        </w:rPr>
        <w:t>28</w:t>
      </w:r>
      <w:r w:rsidR="0061021A" w:rsidRPr="007621E0">
        <w:rPr>
          <w:b/>
        </w:rPr>
        <w:t>. ožujka</w:t>
      </w:r>
      <w:r w:rsidR="00346A2C" w:rsidRPr="007621E0">
        <w:rPr>
          <w:b/>
        </w:rPr>
        <w:t xml:space="preserve"> 2017. u </w:t>
      </w:r>
      <w:r w:rsidRPr="007621E0">
        <w:rPr>
          <w:b/>
        </w:rPr>
        <w:t>10</w:t>
      </w:r>
      <w:r w:rsidR="0061021A" w:rsidRPr="007621E0">
        <w:rPr>
          <w:b/>
        </w:rPr>
        <w:t>,</w:t>
      </w:r>
      <w:r w:rsidR="00EF5078">
        <w:rPr>
          <w:b/>
        </w:rPr>
        <w:t>3</w:t>
      </w:r>
      <w:r w:rsidR="0061021A" w:rsidRPr="007621E0">
        <w:rPr>
          <w:b/>
        </w:rPr>
        <w:t>0</w:t>
      </w:r>
      <w:r w:rsidR="00346A2C" w:rsidRPr="007621E0">
        <w:rPr>
          <w:b/>
        </w:rPr>
        <w:t xml:space="preserve"> sati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u prostorijama Trgovačkog suda u Osijeku,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Zagrebačka br. 2, soba broj 2</w:t>
      </w:r>
      <w:r w:rsidR="0061021A" w:rsidRPr="007621E0">
        <w:rPr>
          <w:b/>
        </w:rPr>
        <w:t>3</w:t>
      </w:r>
      <w:r w:rsidRPr="007621E0">
        <w:rPr>
          <w:b/>
        </w:rPr>
        <w:t>/I.</w:t>
      </w:r>
    </w:p>
    <w:p w:rsidRDefault="00346A2C" w:rsidP="00346A2C" w:rsidR="00346A2C" w:rsidRPr="00FB20A8">
      <w:pPr>
        <w:jc w:val="center"/>
      </w:pP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center"/>
      </w:pPr>
      <w:r w:rsidRPr="00FB20A8">
        <w:t>Obrazloženje</w:t>
      </w: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Dana </w:t>
      </w:r>
      <w:r w:rsidR="008E4ADD">
        <w:t>19.01</w:t>
      </w:r>
      <w:r w:rsidR="0022747E" w:rsidRPr="00FB20A8">
        <w:t>.2016. godine</w:t>
      </w:r>
      <w:r w:rsidRPr="00FB20A8">
        <w:t xml:space="preserve"> zapri</w:t>
      </w:r>
      <w:r w:rsidR="008A5854" w:rsidRPr="00FB20A8">
        <w:t xml:space="preserve">mljen je na ovome sudu zahtjev </w:t>
      </w:r>
      <w:r w:rsidRPr="00FB20A8">
        <w:t xml:space="preserve">FINE </w:t>
      </w:r>
      <w:r w:rsidR="008A5854" w:rsidRPr="00FB20A8">
        <w:t xml:space="preserve">Regionalni centar Osijek, Podružnica Osijek, L. </w:t>
      </w:r>
      <w:proofErr w:type="spellStart"/>
      <w:r w:rsidR="008A5854" w:rsidRPr="00FB20A8">
        <w:t>Jagera</w:t>
      </w:r>
      <w:proofErr w:type="spellEnd"/>
      <w:r w:rsidR="008A5854" w:rsidRPr="00FB20A8">
        <w:t xml:space="preserve"> 3, OIB: 85821130368</w:t>
      </w:r>
      <w:r w:rsidRPr="00FB20A8">
        <w:t xml:space="preserve">, </w:t>
      </w:r>
      <w:r w:rsidR="008A5854" w:rsidRPr="00FB20A8">
        <w:t xml:space="preserve">klasa: 110-07/16-01/04 </w:t>
      </w:r>
      <w:proofErr w:type="spellStart"/>
      <w:r w:rsidR="008A5854" w:rsidRPr="00FB20A8">
        <w:t>Ur</w:t>
      </w:r>
      <w:proofErr w:type="spellEnd"/>
      <w:r w:rsidR="008A5854" w:rsidRPr="00FB20A8">
        <w:t>. broj 04-06-1</w:t>
      </w:r>
      <w:r w:rsidR="00D03024">
        <w:t>5</w:t>
      </w:r>
      <w:r w:rsidR="008A5854" w:rsidRPr="00FB20A8">
        <w:t>-</w:t>
      </w:r>
      <w:r w:rsidR="00D03024">
        <w:t>1147</w:t>
      </w:r>
      <w:r w:rsidR="008A5854" w:rsidRPr="00FB20A8">
        <w:t xml:space="preserve"> od </w:t>
      </w:r>
      <w:r w:rsidR="0086660C">
        <w:t>18.01</w:t>
      </w:r>
      <w:r w:rsidR="008A5854" w:rsidRPr="00FB20A8">
        <w:t>.2016. godine</w:t>
      </w:r>
      <w:r w:rsidRPr="00FB20A8">
        <w:t>, za provedbu skraćenog s</w:t>
      </w:r>
      <w:r w:rsidR="009F42D8" w:rsidRPr="00FB20A8">
        <w:t xml:space="preserve">tečajnog postupka nad dužnikom </w:t>
      </w:r>
      <w:r w:rsidR="008C618D">
        <w:t>INSTALORAD jednostavno društvo s ograničenom odgovornošću za instalacijske usluge, Štitar, Kralja Tomislava 46, MBS: 030138995, OIB: 30977403435</w:t>
      </w:r>
      <w:r w:rsidR="00686695" w:rsidRPr="00FB20A8">
        <w:t>.</w:t>
      </w:r>
    </w:p>
    <w:p w:rsidRDefault="00686695" w:rsidP="00346A2C" w:rsidR="00686695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1D34A0">
        <w:t xml:space="preserve">U zahtjevu je navela da na dan </w:t>
      </w:r>
      <w:r w:rsidR="001D34A0">
        <w:t>01.09</w:t>
      </w:r>
      <w:r w:rsidR="00686695" w:rsidRPr="001D34A0">
        <w:t>.201</w:t>
      </w:r>
      <w:r w:rsidR="001D34A0">
        <w:t>5</w:t>
      </w:r>
      <w:r w:rsidR="00686695" w:rsidRPr="001D34A0">
        <w:t>.</w:t>
      </w:r>
      <w:r w:rsidR="00623939" w:rsidRPr="001D34A0">
        <w:t xml:space="preserve"> godine</w:t>
      </w:r>
      <w:r w:rsidRPr="001D34A0">
        <w:t xml:space="preserve"> dužnik u Očevidniku redoslijeda osnova za plaćanje ima evidentirane neizvršene osnove za plaćanje u neprekinutom razdoblju od </w:t>
      </w:r>
      <w:r w:rsidR="00D048C6">
        <w:t>202</w:t>
      </w:r>
      <w:r w:rsidRPr="001D34A0">
        <w:t xml:space="preserve"> dana, u ukupnom iznosu od </w:t>
      </w:r>
      <w:r w:rsidR="00D048C6">
        <w:t>1.518,45</w:t>
      </w:r>
      <w:r w:rsidRPr="001D34A0">
        <w:t xml:space="preserve"> kn, u koji iznos je uračunata kamata i naknada FINE za provedbe ovrhe na novčanim sredstvima</w:t>
      </w:r>
      <w:r w:rsidR="00B37E91" w:rsidRPr="001D34A0">
        <w:t xml:space="preserve"> dužnika. Navodi da dužnik </w:t>
      </w:r>
      <w:r w:rsidRPr="001D34A0">
        <w:t>nema</w:t>
      </w:r>
      <w:r w:rsidR="00B37E91" w:rsidRPr="001D34A0">
        <w:t xml:space="preserve"> </w:t>
      </w:r>
      <w:r w:rsidRPr="001D34A0">
        <w:t>zaposlen</w:t>
      </w:r>
      <w:r w:rsidR="00B37E91" w:rsidRPr="001D34A0">
        <w:t>ih</w:t>
      </w:r>
      <w:r w:rsidRPr="001D34A0">
        <w:t xml:space="preserve"> radnika.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FINA je dostavila popis računa i oročenih novčanih sredstava dužnika na dan </w:t>
      </w:r>
      <w:r w:rsidR="00461CB4">
        <w:t>18.01</w:t>
      </w:r>
      <w:r w:rsidR="00823981" w:rsidRPr="00FB20A8">
        <w:t xml:space="preserve">.2016. </w:t>
      </w:r>
      <w:r w:rsidR="00623939" w:rsidRPr="00FB20A8">
        <w:t xml:space="preserve">godine </w:t>
      </w:r>
      <w:r w:rsidRPr="00FB20A8">
        <w:t xml:space="preserve">te u svom podnesku od </w:t>
      </w:r>
      <w:r w:rsidR="00A530F2">
        <w:t xml:space="preserve">18.01.2016. godine </w:t>
      </w:r>
      <w:r w:rsidRPr="00FB20A8">
        <w:t xml:space="preserve">navodi da dužnik na dan </w:t>
      </w:r>
      <w:r w:rsidR="00286FC0">
        <w:t xml:space="preserve">18.01.2016. </w:t>
      </w:r>
      <w:r w:rsidR="00623939" w:rsidRPr="00FB20A8">
        <w:t xml:space="preserve">godine </w:t>
      </w:r>
      <w:r w:rsidRPr="00FB20A8">
        <w:t>u Jedinstvenom registru računa ima otvorene sljedeće račune i oročena novčana sredstva</w:t>
      </w:r>
      <w:r w:rsidR="000C610D" w:rsidRPr="00FB20A8">
        <w:t xml:space="preserve"> HR</w:t>
      </w:r>
      <w:r w:rsidR="00286FC0">
        <w:t xml:space="preserve">3624020061100678071 </w:t>
      </w:r>
      <w:r w:rsidR="00286FC0" w:rsidRPr="0041727C">
        <w:t xml:space="preserve">Erste &amp; </w:t>
      </w:r>
      <w:proofErr w:type="spellStart"/>
      <w:r w:rsidR="00286FC0" w:rsidRPr="0041727C">
        <w:t>Steiermarkische</w:t>
      </w:r>
      <w:proofErr w:type="spellEnd"/>
      <w:r w:rsidR="00286FC0" w:rsidRPr="0041727C">
        <w:t xml:space="preserve"> </w:t>
      </w:r>
      <w:proofErr w:type="spellStart"/>
      <w:r w:rsidR="00286FC0" w:rsidRPr="0041727C">
        <w:t>bank</w:t>
      </w:r>
      <w:proofErr w:type="spellEnd"/>
      <w:r w:rsidR="00286FC0" w:rsidRPr="0041727C">
        <w:t xml:space="preserve"> d.d.</w:t>
      </w:r>
      <w:r w:rsidRPr="00FB20A8">
        <w:t xml:space="preserve">, te da na </w:t>
      </w:r>
      <w:r w:rsidRPr="00286FC0">
        <w:t>temelju čl. 112. st. 5. SZ-a dužnik na ime predujma za namirenje</w:t>
      </w:r>
      <w:r w:rsidR="00623939" w:rsidRPr="00286FC0">
        <w:t xml:space="preserve"> troškova stečajnog postupka</w:t>
      </w:r>
      <w:r w:rsidR="00623939" w:rsidRPr="00FB20A8">
        <w:t xml:space="preserve"> </w:t>
      </w:r>
      <w:r w:rsidR="00BB5C94">
        <w:t xml:space="preserve">nema </w:t>
      </w:r>
      <w:r w:rsidRPr="00FB20A8">
        <w:t xml:space="preserve">zaplijenjena novčana sredstva na dan </w:t>
      </w:r>
      <w:r w:rsidR="00BB5C94">
        <w:t xml:space="preserve">15.01.2016. </w:t>
      </w:r>
      <w:r w:rsidR="00047BC4" w:rsidRPr="00FB20A8">
        <w:t>godine.</w:t>
      </w:r>
      <w:r w:rsidR="00DB1F26" w:rsidRPr="00FB20A8">
        <w:t xml:space="preserve"> </w:t>
      </w:r>
    </w:p>
    <w:p w:rsidRDefault="00A702DC" w:rsidP="00346A2C" w:rsidR="00A702DC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Trgovački sud u Osijeku je dana </w:t>
      </w:r>
      <w:r w:rsidR="00215666">
        <w:t>29.01</w:t>
      </w:r>
      <w:r w:rsidR="00D2754B" w:rsidRPr="00FB20A8">
        <w:t>.2016.</w:t>
      </w:r>
      <w:r w:rsidRPr="00FB20A8">
        <w:t xml:space="preserve"> godine objavio oglas na mrežnoj stranici e-Oglasna ploča sudova pod poslovnim brojem </w:t>
      </w:r>
      <w:r w:rsidR="00D2754B" w:rsidRPr="00FB20A8">
        <w:t>St-</w:t>
      </w:r>
      <w:r w:rsidR="00215666">
        <w:t>143/16</w:t>
      </w:r>
      <w:r w:rsidR="00D2754B" w:rsidRPr="00FB20A8">
        <w:t xml:space="preserve">-3 od </w:t>
      </w:r>
      <w:r w:rsidR="00215666">
        <w:t>29.01</w:t>
      </w:r>
      <w:r w:rsidR="00215666" w:rsidRPr="00FB20A8">
        <w:t xml:space="preserve">.2016. </w:t>
      </w:r>
      <w:r w:rsidR="00D2754B" w:rsidRPr="00FB20A8">
        <w:t>godine</w:t>
      </w:r>
      <w:r w:rsidRPr="00FB20A8">
        <w:t xml:space="preserve"> sukladno čl. 430</w:t>
      </w:r>
      <w:r w:rsidR="00591A32" w:rsidRPr="00FB20A8">
        <w:rPr>
          <w:color w:val="000000"/>
        </w:rPr>
        <w:t xml:space="preserve">. Stečajnog zakona (NN 71/15: dalje: SZ-a) </w:t>
      </w:r>
      <w:r w:rsidRPr="00FB20A8">
        <w:t xml:space="preserve">kojim su pozvane osobe ovlaštene za zastupanje dužnika po zakonu da sudu u roku od 15 dana od dana objave oglasa dostave javnobilježnički ovjerovljeni </w:t>
      </w:r>
      <w:proofErr w:type="spellStart"/>
      <w:r w:rsidRPr="00FB20A8">
        <w:t>prokazni</w:t>
      </w:r>
      <w:proofErr w:type="spellEnd"/>
      <w:r w:rsidRPr="00FB20A8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2754B" w:rsidP="00346A2C" w:rsidR="00D2754B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Podneskom zaprimljenim, kod ovog suda dana </w:t>
      </w:r>
      <w:r w:rsidR="00461634">
        <w:t>22.02</w:t>
      </w:r>
      <w:r w:rsidR="00D2754B" w:rsidRPr="00FB20A8">
        <w:t>.2016.</w:t>
      </w:r>
      <w:r w:rsidRPr="00FB20A8">
        <w:t xml:space="preserve"> godine, vjerovnik </w:t>
      </w:r>
      <w:r w:rsidR="00D43992" w:rsidRPr="00FB20A8">
        <w:t>Republika Hrvatska, Ministarstvo financija, Porezna uprava Područni ured Slavonija i Baranja, Vukovar, OIB 18683136487, zastupana po Županijskom državnom odvjetništvu u Vukovaru</w:t>
      </w:r>
      <w:r w:rsidR="00747FA3" w:rsidRPr="00FB20A8">
        <w:t xml:space="preserve">, </w:t>
      </w:r>
      <w:r w:rsidRPr="00FB20A8">
        <w:t xml:space="preserve">podnijela je prijedlog za otvaranjem stečajnog postupka nad dužnikom </w:t>
      </w:r>
      <w:r w:rsidR="00461634">
        <w:t>INSTALORAD jednostavno društvo s ograničenom odgovornošću za instalacijske usluge, Štitar, Kralja Tomislava 46, MBS: 030138995, OIB: 30977403435</w:t>
      </w:r>
      <w:r w:rsidR="00817B29" w:rsidRPr="00FB20A8">
        <w:t xml:space="preserve">, </w:t>
      </w:r>
      <w:r w:rsidRPr="00FB20A8">
        <w:t xml:space="preserve">uz koji prijedlog je </w:t>
      </w:r>
      <w:r w:rsidRPr="00FB20A8">
        <w:lastRenderedPageBreak/>
        <w:t xml:space="preserve">dostavila dokaz o postojanju svoje tražbine i postojanju stečajnog razloga iz članka 6. stav 2. Stečajnog zakona: nesposobnosti za plaćanje. </w:t>
      </w:r>
    </w:p>
    <w:p w:rsidRDefault="00D43992" w:rsidP="00346A2C" w:rsidR="00817B29" w:rsidRPr="00FB20A8">
      <w:pPr>
        <w:ind w:firstLine="708"/>
        <w:jc w:val="both"/>
      </w:pPr>
      <w:r w:rsidRPr="00FB20A8">
        <w:t xml:space="preserve"> </w:t>
      </w:r>
    </w:p>
    <w:p w:rsidRDefault="00346A2C" w:rsidP="00346A2C" w:rsidR="00346A2C" w:rsidRPr="00FB20A8">
      <w:pPr>
        <w:ind w:firstLine="720"/>
        <w:jc w:val="both"/>
      </w:pPr>
      <w:r w:rsidRPr="00FB20A8">
        <w:t>Slijedom navedenog, budući nisu ispunjeni uvjeti za istovremeno otvaranje i zaključenje skraćenog stečajnog postupka nad dužnikom, u smislu odredbe članka 431. SZ-a, sukladno članku 433. SZ-a obustavljen je skraćeni stečajni postupak nad dužnikom, te je određeno da će se postupak nad dužnikom nastaviti primjenom općih odredbi Stečajnog zakona.</w:t>
      </w:r>
    </w:p>
    <w:p w:rsidRDefault="00817B29" w:rsidP="00346A2C" w:rsidR="00817B29" w:rsidRPr="00FB20A8">
      <w:pPr>
        <w:ind w:firstLine="720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rPr>
          <w:color w:val="000000"/>
        </w:rPr>
        <w:t>Temeljem odredbe čl. 84. st. 1</w:t>
      </w:r>
      <w:r w:rsidR="006C7C31" w:rsidRPr="00FB20A8">
        <w:rPr>
          <w:color w:val="000000"/>
        </w:rPr>
        <w:t xml:space="preserve">. SZ-a </w:t>
      </w:r>
      <w:r w:rsidRPr="00FB20A8">
        <w:rPr>
          <w:color w:val="000000"/>
        </w:rPr>
        <w:t>i čl. 85.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>, a u vezi s čl. 119. st. 6.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 xml:space="preserve"> odlučeno je kao u t. 2 izreke ovoga rješenja budući su stečajni upravitelji Slavko Marinac iz Požege, Branko Penić i Zdenko </w:t>
      </w:r>
      <w:proofErr w:type="spellStart"/>
      <w:r w:rsidRPr="00FB20A8">
        <w:rPr>
          <w:color w:val="000000"/>
        </w:rPr>
        <w:t>Bešlić</w:t>
      </w:r>
      <w:proofErr w:type="spellEnd"/>
      <w:r w:rsidRPr="00FB20A8">
        <w:rPr>
          <w:color w:val="000000"/>
        </w:rPr>
        <w:t xml:space="preserve"> iz Slavonskog Broda, Vinka Ivanković iz Vinkovaca, </w:t>
      </w:r>
      <w:proofErr w:type="spellStart"/>
      <w:r w:rsidRPr="00FB20A8">
        <w:rPr>
          <w:color w:val="000000"/>
        </w:rPr>
        <w:t>Šimo</w:t>
      </w:r>
      <w:proofErr w:type="spellEnd"/>
      <w:r w:rsidRPr="00FB20A8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346A2C" w:rsidP="00346A2C" w:rsidR="00346A2C" w:rsidRPr="00FB20A8">
      <w:pPr>
        <w:tabs>
          <w:tab w:pos="1134" w:val="left"/>
        </w:tabs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t>Sud je utvrdio da je predlagatelj ovlašten za podnošenje predmetnoga prijedloga temeljem odredbe čl. 110. st. 2.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46A2C" w:rsidP="00346A2C" w:rsidR="00346A2C" w:rsidRPr="00FB20A8">
      <w:pPr>
        <w:ind w:firstLine="720"/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 xml:space="preserve">U Osijeku </w:t>
      </w:r>
      <w:r w:rsidR="00461634">
        <w:t>21</w:t>
      </w:r>
      <w:r w:rsidRPr="00FB20A8">
        <w:t>. veljače 2017.</w:t>
      </w:r>
    </w:p>
    <w:p w:rsidRDefault="00876FB6" w:rsidP="00346A2C" w:rsidR="00876FB6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  <w:t xml:space="preserve">        STEČAJNI SUDAC</w:t>
      </w:r>
    </w:p>
    <w:p w:rsidRDefault="00346A2C" w:rsidP="00346A2C" w:rsidR="00346A2C" w:rsidRPr="00FB20A8">
      <w:pPr>
        <w:ind w:left="4956"/>
        <w:jc w:val="center"/>
      </w:pPr>
      <w:r w:rsidRPr="00FB20A8">
        <w:t xml:space="preserve">       mr. sc. Boris Vuković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 xml:space="preserve">Zapisničar: Danijela </w:t>
      </w:r>
      <w:proofErr w:type="spellStart"/>
      <w:r w:rsidRPr="00FB20A8">
        <w:t>Špeletić</w:t>
      </w:r>
      <w:proofErr w:type="spellEnd"/>
      <w:r w:rsidRPr="00FB20A8">
        <w:t xml:space="preserve">                                          </w:t>
      </w:r>
    </w:p>
    <w:p w:rsidRDefault="00346A2C" w:rsidP="00346A2C" w:rsidR="00346A2C" w:rsidRPr="00FB20A8">
      <w:pPr>
        <w:jc w:val="both"/>
        <w:rPr>
          <w:color w:val="000000"/>
        </w:rPr>
      </w:pPr>
      <w:r w:rsidRPr="00FB20A8">
        <w:rPr>
          <w:color w:val="000000"/>
        </w:rPr>
        <w:t xml:space="preserve">  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POUKA O PRAVNOM LIJEKU:</w:t>
      </w:r>
    </w:p>
    <w:p w:rsidRDefault="00346A2C" w:rsidP="00346A2C" w:rsidR="00346A2C" w:rsidRPr="00FB20A8">
      <w:pPr>
        <w:jc w:val="both"/>
      </w:pPr>
      <w:r w:rsidRPr="00FB20A8">
        <w:t>Protiv ovoga rješenja nije dopuštena posebna žalba (čl. 115. st. 1. SZ-a).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D N A :</w:t>
      </w:r>
    </w:p>
    <w:p w:rsidRDefault="00876FB6" w:rsidP="00876FB6" w:rsidR="003B262E">
      <w:pPr>
        <w:jc w:val="both"/>
      </w:pPr>
      <w:r w:rsidRPr="00FB20A8">
        <w:t>1. privremen</w:t>
      </w:r>
      <w:r w:rsidR="003B262E">
        <w:t xml:space="preserve">i </w:t>
      </w:r>
      <w:proofErr w:type="spellStart"/>
      <w:r w:rsidR="003B262E">
        <w:t>steč</w:t>
      </w:r>
      <w:proofErr w:type="spellEnd"/>
      <w:r w:rsidR="003B262E">
        <w:t>. upravitelj</w:t>
      </w:r>
      <w:r w:rsidR="003B262E" w:rsidRPr="003B262E">
        <w:t xml:space="preserve"> </w:t>
      </w:r>
      <w:r w:rsidR="003B262E">
        <w:t xml:space="preserve">Zvonko Tomljanović, Našice, J. Runjanina 7 </w:t>
      </w:r>
    </w:p>
    <w:p w:rsidRDefault="003B262E" w:rsidP="00876FB6" w:rsidR="00876FB6" w:rsidRPr="00FB20A8">
      <w:pPr>
        <w:jc w:val="both"/>
      </w:pPr>
      <w:r>
        <w:t xml:space="preserve">    </w:t>
      </w:r>
      <w:r w:rsidR="00876FB6" w:rsidRPr="00FB20A8">
        <w:t>uz presliku lista 1</w:t>
      </w:r>
      <w:r w:rsidR="00DC5E11">
        <w:t>, 5-21</w:t>
      </w:r>
    </w:p>
    <w:p w:rsidRDefault="00876FB6" w:rsidP="00876FB6" w:rsidR="00876FB6" w:rsidRPr="00FB20A8">
      <w:pPr>
        <w:jc w:val="both"/>
      </w:pPr>
      <w:r w:rsidRPr="00FB20A8">
        <w:t xml:space="preserve">2. predlagatelju RH po ŽDO GUO u </w:t>
      </w:r>
      <w:r w:rsidR="00E023E4" w:rsidRPr="00FB20A8">
        <w:t>Vukovaru</w:t>
      </w:r>
      <w:r w:rsidRPr="00FB20A8">
        <w:t xml:space="preserve"> na njihov poslovni broj</w:t>
      </w:r>
    </w:p>
    <w:p w:rsidRDefault="00876FB6" w:rsidP="00876FB6" w:rsidR="00876FB6" w:rsidRPr="00FB20A8">
      <w:pPr>
        <w:jc w:val="both"/>
      </w:pPr>
      <w:r w:rsidRPr="00FB20A8">
        <w:t>3. dužniku</w:t>
      </w:r>
    </w:p>
    <w:p w:rsidRDefault="00876FB6" w:rsidP="00876FB6" w:rsidR="00E023E4" w:rsidRPr="00FB20A8">
      <w:pPr>
        <w:jc w:val="both"/>
      </w:pPr>
      <w:r w:rsidRPr="00FB20A8">
        <w:t xml:space="preserve">4. </w:t>
      </w:r>
      <w:r w:rsidR="002A3193" w:rsidRPr="00FB20A8">
        <w:t xml:space="preserve">zakonskom zastupniku </w:t>
      </w:r>
      <w:r w:rsidRPr="00FB20A8">
        <w:t>dužnika</w:t>
      </w:r>
      <w:r w:rsidR="006C7904" w:rsidRPr="00FB20A8">
        <w:t xml:space="preserve"> </w:t>
      </w:r>
      <w:r w:rsidR="00AD0818" w:rsidRPr="00AD0818">
        <w:t>Željko Pejić, Štitar, Kralja Tomislava 46</w:t>
      </w:r>
    </w:p>
    <w:p w:rsidRDefault="00876FB6" w:rsidP="00876FB6" w:rsidR="00876FB6" w:rsidRPr="00FB20A8">
      <w:pPr>
        <w:jc w:val="both"/>
      </w:pPr>
      <w:r w:rsidRPr="00FB20A8">
        <w:t>5. FINA</w:t>
      </w:r>
    </w:p>
    <w:p w:rsidRDefault="00876FB6" w:rsidP="00876FB6" w:rsidR="00876FB6" w:rsidRPr="00FB20A8">
      <w:pPr>
        <w:jc w:val="both"/>
      </w:pPr>
      <w:r w:rsidRPr="00FB20A8">
        <w:t>6. Ministarstvu pravosuđa RH, Zagreb, Ulica Grada Vukovara 49, elektroničkom poštom</w:t>
      </w:r>
    </w:p>
    <w:p w:rsidRDefault="00876FB6" w:rsidP="00876FB6" w:rsidR="00876FB6" w:rsidRPr="00FB20A8">
      <w:pPr>
        <w:jc w:val="both"/>
      </w:pPr>
      <w:r w:rsidRPr="00FB20A8">
        <w:t>7. e-</w:t>
      </w:r>
      <w:proofErr w:type="spellStart"/>
      <w:r w:rsidRPr="00FB20A8">
        <w:t>ogl</w:t>
      </w:r>
      <w:proofErr w:type="spellEnd"/>
      <w:r w:rsidRPr="00FB20A8">
        <w:t>. ploča</w:t>
      </w:r>
    </w:p>
    <w:p w:rsidRDefault="00876FB6" w:rsidP="00876FB6" w:rsidR="00876FB6" w:rsidRPr="00FB20A8">
      <w:pPr>
        <w:jc w:val="both"/>
      </w:pPr>
      <w:r w:rsidRPr="00FB20A8">
        <w:t>8. R-</w:t>
      </w:r>
      <w:r w:rsidR="00E023E4" w:rsidRPr="00FB20A8">
        <w:t>28</w:t>
      </w:r>
      <w:r w:rsidRPr="00FB20A8">
        <w:t>.03.17.</w:t>
      </w:r>
    </w:p>
    <w:p w:rsidRDefault="00F91975" w:rsidP="00876FB6" w:rsidR="0085221D" w:rsidRPr="00FB20A8">
      <w:pPr>
        <w:jc w:val="both"/>
      </w:pPr>
      <w:r w:rsidRPr="00FB20A8">
        <w:t xml:space="preserve">9. </w:t>
      </w:r>
      <w:r w:rsidR="00876FB6" w:rsidRPr="00FB20A8">
        <w:t>kal. 15.3.17.</w:t>
      </w:r>
    </w:p>
    <w:p w:rsidRDefault="00013582" w:rsidP="00732816" w:rsidR="00013582" w:rsidRPr="00FB20A8">
      <w:pPr>
        <w:jc w:val="both"/>
      </w:pPr>
    </w:p>
    <w:p w:rsidRDefault="0085221D" w:rsidP="0085221D" w:rsidR="0085221D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6D3C3F" w:rsidP="0085221D" w:rsidR="006D3C3F" w:rsidRPr="00FB20A8">
      <w:pPr>
        <w:jc w:val="both"/>
      </w:pPr>
    </w:p>
    <w:sectPr w:rsidSect="00606835" w:rsidR="006D3C3F" w:rsidRPr="00FB20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12A" w:rsidR="001E312A">
      <w:r>
        <w:separator/>
      </w:r>
    </w:p>
  </w:endnote>
  <w:endnote w:id="0" w:type="continuationSeparator">
    <w:p w:rsidRDefault="001E312A" w:rsidR="001E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12A" w:rsidR="001E312A">
      <w:r>
        <w:separator/>
      </w:r>
    </w:p>
  </w:footnote>
  <w:footnote w:id="0" w:type="continuationSeparator">
    <w:p w:rsidRDefault="001E312A" w:rsidR="001E3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32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BB04CE" w:rsidR="00BB04C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BB04CE">
      <w:t>7 St-2752/16-10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409C1">
      <w:t>275</w:t>
    </w:r>
    <w:r w:rsidR="00BB04CE">
      <w:t>2</w:t>
    </w:r>
    <w:r>
      <w:t>/16-</w:t>
    </w:r>
    <w:r w:rsidR="00BB04CE">
      <w:t>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540B"/>
    <w:rsid w:val="00276BE9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904"/>
    <w:rsid w:val="006C7C31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5F88"/>
    <w:rsid w:val="008E175A"/>
    <w:rsid w:val="008E27E6"/>
    <w:rsid w:val="008E2D4B"/>
    <w:rsid w:val="008E439F"/>
    <w:rsid w:val="008E4ADD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578B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0F2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C9"/>
    <w:rsid w:val="00E069FB"/>
    <w:rsid w:val="00E07476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5078"/>
    <w:rsid w:val="00EF6A98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04C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23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23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04C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23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St-2752/2016</izvorni_sadrzaj>
    <derivirana_varijabla naziv="DomainObject.Predmet.OznakaBroj_1">St-2752/2016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INSTALORAD jednostavno društvo s ograničenom odgovornošću za instalacijske usluge</izvorni_sadrzaj>
    <derivirana_varijabla naziv="DomainObject.Predmet.ProtustrankaFormated_1">  INSTALORAD jednostavno društvo s ograničenom odgovornošću za instalacijske usluge</derivirana_varijabla>
  </DomainObject.Predmet.ProtustrankaFormated>
  <DomainObject.Predmet.ProtustrankaFormatedOIB>
    <izvorni_sadrzaj>  INSTALORAD jednostavno društvo s ograničenom odgovornošću za instalacijske usluge, OIB 30977403435</izvorni_sadrzaj>
    <derivirana_varijabla naziv="DomainObject.Predmet.ProtustrankaFormatedOIB_1">  INSTALORAD jednostavno društvo s ograničenom odgovornošću za instalacijske usluge, OIB 30977403435</derivirana_varijabla>
  </DomainObject.Predmet.ProtustrankaFormatedOIB>
  <DomainObject.Predmet.ProtustrankaFormatedWithAdress>
    <izvorni_sadrzaj> INSTALORAD jednostavno društvo s ograničenom odgovornošću za instalacijske usluge, Kralja Tomislava 46, 32274 Štitar</izvorni_sadrzaj>
    <derivirana_varijabla naziv="DomainObject.Predmet.ProtustrankaFormatedWithAdress_1"> INSTALORAD jednostavno društvo s ograničenom odgovornošću za instalacijske usluge, Kralja Tomislava 46, 32274 Štitar</derivirana_varijabla>
  </DomainObject.Predmet.ProtustrankaFormatedWithAdress>
  <DomainObject.Predmet.ProtustrankaFormatedWithAdressOIB>
    <izvorni_sadrzaj> INSTALORAD jednostavno društvo s ograničenom odgovornošću za instalacijske usluge, OIB 30977403435, Kralja Tomislava 46, 32274 Štitar</izvorni_sadrzaj>
    <derivirana_varijabla naziv="DomainObject.Predmet.ProtustrankaFormatedWithAdressOIB_1"> INSTALORAD jednostavno društvo s ograničenom odgovornošću za instalacijske usluge, OIB 30977403435, Kralja Tomislava 46, 32274 Štitar</derivirana_varijabla>
  </DomainObject.Predmet.ProtustrankaFormatedWithAdressOIB>
  <DomainObject.Predmet.ProtustrankaWithAdress>
    <izvorni_sadrzaj>INSTALORAD jednostavno društvo s ograničenom odgovornošću za instalacijske usluge Kralja Tomislava 46, 32274 Štitar</izvorni_sadrzaj>
    <derivirana_varijabla naziv="DomainObject.Predmet.ProtustrankaWithAdress_1">INSTALORAD jednostavno društvo s ograničenom odgovornošću za instalacijske usluge Kralja Tomislava 46, 32274 Štitar</derivirana_varijabla>
  </DomainObject.Predmet.ProtustrankaWithAdress>
  <DomainObject.Predmet.ProtustrankaWithAdressOIB>
    <izvorni_sadrzaj>INSTALORAD jednostavno društvo s ograničenom odgovornošću za instalacijske usluge, OIB 30977403435, Kralja Tomislava 46, 32274 Štitar</izvorni_sadrzaj>
    <derivirana_varijabla naziv="DomainObject.Predmet.ProtustrankaWithAdressOIB_1">INSTALORAD jednostavno društvo s ograničenom odgovornošću za instalacijske usluge, OIB 30977403435, Kralja Tomislava 46, 32274 Štitar</derivirana_varijabla>
  </DomainObject.Predmet.ProtustrankaWithAdressOIB>
  <DomainObject.Predmet.ProtustrankaNazivFormated>
    <izvorni_sadrzaj>INSTALORAD jednostavno društvo s ograničenom odgovornošću za instalacijske usluge</izvorni_sadrzaj>
    <derivirana_varijabla naziv="DomainObject.Predmet.ProtustrankaNazivFormated_1">INSTALORAD jednostavno društvo s ograničenom odgovornošću za instalacijske usluge</derivirana_varijabla>
  </DomainObject.Predmet.ProtustrankaNazivFormated>
  <DomainObject.Predmet.ProtustrankaNazivFormatedOIB>
    <izvorni_sadrzaj>INSTALORAD jednostavno društvo s ograničenom odgovornošću za instalacijske usluge, OIB 30977403435</izvorni_sadrzaj>
    <derivirana_varijabla naziv="DomainObject.Predmet.ProtustrankaNazivFormatedOIB_1">INSTALORAD jednostavno društvo s ograničenom odgovornošću za instalacijske usluge, OIB 30977403435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INSTALORAD jednostavno društvo s ograničenom odgovornošću za instalacijske usluge</item>
    </izvorni_sadrzaj>
    <derivirana_varijabla naziv="DomainObject.Predmet.ProtuStrankaListFormated_1">
      <item>INSTALORAD jednostavno društvo s ograničenom odgovornošću za instalacijske usluge</item>
    </derivirana_varijabla>
  </DomainObject.Predmet.ProtuStrankaListFormated>
  <DomainObject.Predmet.ProtuStrankaListFormatedOIB>
    <izvorni_sadrzaj>
      <item>INSTALORAD jednostavno društvo s ograničenom odgovornošću za instalacijske usluge, OIB 30977403435</item>
    </izvorni_sadrzaj>
    <derivirana_varijabla naziv="DomainObject.Predmet.ProtuStrankaListFormatedOIB_1">
      <item>INSTALORAD jednostavno društvo s ograničenom odgovornošću za instalacijske usluge, OIB 30977403435</item>
    </derivirana_varijabla>
  </DomainObject.Predmet.ProtuStrankaListFormatedOIB>
  <DomainObject.Predmet.ProtuStrankaListFormatedWithAdress>
    <izvorni_sadrzaj>
      <item>INSTALORAD jednostavno društvo s ograničenom odgovornošću za instalacijske usluge, Kralja Tomislava 46, 32274 Štitar</item>
    </izvorni_sadrzaj>
    <derivirana_varijabla naziv="DomainObject.Predmet.ProtuStrankaListFormatedWithAdress_1">
      <item>INSTALORAD jednostavno društvo s ograničenom odgovornošću za instalacijske usluge, Kralja Tomislava 46, 32274 Štitar</item>
    </derivirana_varijabla>
  </DomainObject.Predmet.ProtuStrankaListFormatedWithAdress>
  <DomainObject.Predmet.ProtuStrankaListFormatedWithAdressOIB>
    <izvorni_sadrzaj>
      <item>INSTALORAD jednostavno društvo s ograničenom odgovornošću za instalacijske usluge, OIB 30977403435, Kralja Tomislava 46, 32274 Štitar</item>
    </izvorni_sadrzaj>
    <derivirana_varijabla naziv="DomainObject.Predmet.ProtuStrankaListFormatedWithAdressOIB_1">
      <item>INSTALORAD jednostavno društvo s ograničenom odgovornošću za instalacijske usluge, OIB 30977403435, Kralja Tomislava 46, 32274 Štitar</item>
    </derivirana_varijabla>
  </DomainObject.Predmet.ProtuStrankaListFormatedWithAdressOIB>
  <DomainObject.Predmet.ProtuStrankaListNazivFormated>
    <izvorni_sadrzaj>
      <item>INSTALORAD jednostavno društvo s ograničenom odgovornošću za instalacijske usluge</item>
    </izvorni_sadrzaj>
    <derivirana_varijabla naziv="DomainObject.Predmet.ProtuStrankaListNazivFormated_1">
      <item>INSTALORAD jednostavno društvo s ograničenom odgovornošću za instalacijske usluge</item>
    </derivirana_varijabla>
  </DomainObject.Predmet.ProtuStrankaListNazivFormated>
  <DomainObject.Predmet.ProtuStrankaListNazivFormatedOIB>
    <izvorni_sadrzaj>
      <item>INSTALORAD jednostavno društvo s ograničenom odgovornošću za instalacijske usluge, OIB 30977403435</item>
    </izvorni_sadrzaj>
    <derivirana_varijabla naziv="DomainObject.Predmet.ProtuStrankaListNazivFormatedOIB_1">
      <item>INSTALORAD jednostavno društvo s ograničenom odgovornošću za instalacijske usluge, OIB 30977403435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INSTALORAD jednostavno društvo s ograničenom odgovornošću za instalacijske usluge</izvorni_sadrzaj>
    <derivirana_varijabla naziv="DomainObject.Predmet.ProtustrankaIDrugi_1">INSTALORAD jednostavno društvo s ograničenom odgovornošću za instalacijske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INSTALORAD jednostavno društvo s ograničenom odgovornošću za instalacijske usluge, OIB 30977403435, Kralja Tomislava 46, 32274 Štitar</izvorni_sadrzaj>
    <derivirana_varijabla naziv="DomainObject.Predmet.ProtustrankaIDrugiAdressOIB_1">INSTALORAD jednostavno društvo s ograničenom odgovornošću za instalacijske usluge, OIB 30977403435, Kralja Tomislava 46,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SLAVONIJE I BARANJE POREZNO MJESTO VUKOVAR</item>
      <item>INSTALORAD jednostavno društvo s ograničenom odgovornošću za instalacijske usluge</item>
    </izvorni_sadrzaj>
    <derivirana_varijabla naziv="DomainObject.Predmet.SudioniciListNaziv_1">
      <item>RH MF PU PODRUČNI URED SLAVONIJE I BARANJE POREZNO MJESTO VUKOVAR</item>
      <item>INSTALORAD jednostavno društvo s ograničenom odgovornošću za instalacijske usluge</item>
    </derivirana_varijabla>
  </DomainObject.Predmet.SudioniciListNaziv>
  <DomainObject.Predmet.SudioniciListAdressOIB>
    <izvorni_sadrzaj>
      <item>RH MF PU PODRUČNI URED SLAVONIJE I BARANJE POREZNO MJESTO VUKOVAR, OIB 18683136487</item>
      <item>INSTALORAD jednostavno društvo s ograničenom odgovornošću za instalacijske usluge, OIB 30977403435, Kralja Tomislava 46,32274 Štitar</item>
    </izvorni_sadrzaj>
    <derivirana_varijabla naziv="DomainObject.Predmet.SudioniciListAdressOIB_1">
      <item>RH MF PU PODRUČNI URED SLAVONIJE I BARANJE POREZNO MJESTO VUKOVAR, OIB 18683136487</item>
      <item>INSTALORAD jednostavno društvo s ograničenom odgovornošću za instalacijske usluge, OIB 30977403435, Kralja Tomislava 46,32274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30977403435</item>
    </izvorni_sadrzaj>
    <derivirana_varijabla naziv="DomainObject.Predmet.SudioniciListNazivOIB_1">
      <item>, OIB 18683136487</item>
      <item>, OIB 30977403435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A920D-7D70-4A8D-A52D-DD01FC0EE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953</properties:Words>
  <properties:Characters>5545</properties:Characters>
  <properties:Lines>151</properties:Lines>
  <properties:Paragraphs>42</properties:Paragraphs>
  <properties:TotalTime>457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2017-02-21T08:50:00Z</cp:lastPrinted>
  <dcterms:modified xmlns:xsi="http://www.w3.org/2001/XMLSchema-instance" xsi:type="dcterms:W3CDTF">2017-02-21T13:20:00Z</dcterms:modified>
  <cp:revision>372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