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33c7" w14:paraId="7f733c7" w:rsidRDefault="00F571E6" w:rsidP="00F571E6" w:rsidR="00F571E6">
      <w:pPr>
        <w15:collapsed w:val="false"/>
      </w:pPr>
      <w:bookmarkStart w:name="_GoBack" w:id="0"/>
      <w:bookmarkEnd w:id="0"/>
    </w:p>
    <w:p w:rsidRDefault="00F571E6" w:rsidP="00F571E6" w:rsidR="00F571E6"/>
    <w:p w:rsidRDefault="00F571E6" w:rsidP="00F571E6" w:rsidR="00F571E6"/>
    <w:p w:rsidRDefault="00F571E6" w:rsidP="00F571E6" w:rsidR="00F571E6"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1E6" w:rsidP="00F571E6" w:rsidR="00F571E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  <w:r w:rsidR="0057043E">
        <w:rPr>
          <w:b/>
        </w:rPr>
        <w:t>Broj:7/ St-438</w:t>
      </w:r>
      <w:r>
        <w:rPr>
          <w:b/>
        </w:rPr>
        <w:t>/201</w:t>
      </w:r>
      <w:r w:rsidR="0057043E">
        <w:rPr>
          <w:b/>
        </w:rPr>
        <w:t>6-</w:t>
      </w:r>
      <w:r w:rsidR="00797148">
        <w:rPr>
          <w:b/>
        </w:rPr>
        <w:t>46</w:t>
      </w:r>
      <w:r>
        <w:rPr>
          <w:b/>
        </w:rPr>
        <w:t xml:space="preserve">      </w:t>
      </w:r>
    </w:p>
    <w:p w:rsidRDefault="00F571E6" w:rsidP="00F571E6" w:rsidR="00F571E6">
      <w:pPr>
        <w:jc w:val="both"/>
        <w:rPr>
          <w:b/>
        </w:rPr>
      </w:pPr>
      <w:r>
        <w:rPr>
          <w:b/>
        </w:rPr>
        <w:t>TRGOVAČKI SUD U OSIJEKU</w:t>
      </w:r>
    </w:p>
    <w:p w:rsidRDefault="00F571E6" w:rsidP="00F571E6" w:rsidR="00F571E6">
      <w:pPr>
        <w:jc w:val="both"/>
        <w:rPr>
          <w:b/>
        </w:rPr>
      </w:pPr>
      <w:r>
        <w:rPr>
          <w:b/>
        </w:rPr>
        <w:t>STALNA SLUŽBA U SLAVONSKOM BRODU</w:t>
      </w:r>
    </w:p>
    <w:p w:rsidRDefault="00F571E6" w:rsidP="00F571E6" w:rsidR="00F571E6">
      <w:pPr>
        <w:jc w:val="both"/>
        <w:rPr>
          <w:b/>
        </w:rPr>
      </w:pPr>
      <w:r>
        <w:rPr>
          <w:b/>
        </w:rPr>
        <w:t>Trg pobjede 13</w:t>
      </w:r>
    </w:p>
    <w:p w:rsidRDefault="00F571E6" w:rsidP="00F571E6" w:rsidR="00F571E6">
      <w:pPr>
        <w:jc w:val="both"/>
        <w:rPr>
          <w:b/>
        </w:rPr>
      </w:pPr>
      <w:r>
        <w:rPr>
          <w:b/>
        </w:rPr>
        <w:t>Slavonski Brod</w:t>
      </w:r>
    </w:p>
    <w:p w:rsidRDefault="00F571E6" w:rsidP="00F571E6" w:rsidR="00F571E6">
      <w:pPr>
        <w:jc w:val="both"/>
        <w:rPr>
          <w:b/>
        </w:rPr>
      </w:pPr>
    </w:p>
    <w:p w:rsidRDefault="00F571E6" w:rsidP="00F571E6" w:rsidR="00F571E6">
      <w:pPr>
        <w:jc w:val="both"/>
        <w:rPr>
          <w:b/>
        </w:rPr>
      </w:pPr>
    </w:p>
    <w:p w:rsidRDefault="00F571E6" w:rsidP="00F571E6" w:rsidR="00F571E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F571E6" w:rsidP="00F571E6" w:rsidR="00F571E6">
      <w:pPr>
        <w:jc w:val="center"/>
        <w:rPr>
          <w:b/>
        </w:rPr>
      </w:pPr>
    </w:p>
    <w:p w:rsidRDefault="00F571E6" w:rsidP="00F571E6" w:rsidR="00F571E6">
      <w:pPr>
        <w:jc w:val="center"/>
        <w:rPr>
          <w:b/>
        </w:rPr>
      </w:pPr>
      <w:r>
        <w:rPr>
          <w:b/>
        </w:rPr>
        <w:t>R J E Š E N J E</w:t>
      </w:r>
    </w:p>
    <w:p w:rsidRDefault="00F571E6" w:rsidP="00F571E6" w:rsidR="00F571E6"/>
    <w:p w:rsidRDefault="00F571E6" w:rsidP="00F571E6" w:rsidR="00F571E6"/>
    <w:p w:rsidRDefault="00F571E6" w:rsidP="00F571E6" w:rsidR="00F571E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57043E" w:rsidRPr="0057043E">
        <w:t>POLJOPRIVREDNA ZADRUGA POLJOCENTAR "u stečaju", skraćena tvrtka: PZ POLJOCENTAR "u stečaju", Nova Gradiška, Bana Ivana Mažuranića 23, OIB 60165577739</w:t>
      </w:r>
      <w:r w:rsidR="00430198">
        <w:t>, nakon provedene prve</w:t>
      </w:r>
      <w:r>
        <w:t xml:space="preserve"> elektroničke javne dražbe u razdoblju od 2</w:t>
      </w:r>
      <w:r w:rsidR="0057043E">
        <w:t>4</w:t>
      </w:r>
      <w:r>
        <w:t xml:space="preserve">. </w:t>
      </w:r>
      <w:r w:rsidR="0057043E">
        <w:t>veljače</w:t>
      </w:r>
      <w:r>
        <w:t xml:space="preserve"> 201</w:t>
      </w:r>
      <w:r w:rsidR="0057043E">
        <w:t>7. godine do 17</w:t>
      </w:r>
      <w:r>
        <w:t xml:space="preserve">. </w:t>
      </w:r>
      <w:r w:rsidR="0057043E">
        <w:t>svibnja</w:t>
      </w:r>
      <w:r>
        <w:t xml:space="preserve"> 2017. godine ( id</w:t>
      </w:r>
      <w:r w:rsidR="00430198">
        <w:t xml:space="preserve">entifikator predmeta prodaje 1616 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</w:t>
      </w:r>
      <w:r w:rsidR="0057043E">
        <w:t>jući o dosudi nekretnine, dana 25</w:t>
      </w:r>
      <w:r>
        <w:t xml:space="preserve">. </w:t>
      </w:r>
      <w:r w:rsidR="0057043E">
        <w:t>svibnja</w:t>
      </w:r>
      <w:r>
        <w:t xml:space="preserve"> 2017. godine</w:t>
      </w:r>
    </w:p>
    <w:p w:rsidRDefault="00430198" w:rsidP="00F571E6" w:rsidR="00430198">
      <w:pPr>
        <w:ind w:firstLine="1440"/>
        <w:jc w:val="both"/>
      </w:pPr>
    </w:p>
    <w:p w:rsidRDefault="00F571E6" w:rsidP="00F571E6" w:rsidR="00F571E6">
      <w:pPr>
        <w:jc w:val="center"/>
      </w:pPr>
      <w:r>
        <w:t>r i j e š i o   j e</w:t>
      </w:r>
    </w:p>
    <w:p w:rsidRDefault="00F571E6" w:rsidP="00F571E6" w:rsidR="00F571E6"/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>I. Utvrđuj</w:t>
      </w:r>
      <w:r w:rsidR="00430198">
        <w:t>e se da je nakon provedene prve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 ( identifikator pred</w:t>
      </w:r>
      <w:r w:rsidR="00430198">
        <w:t>meta prodaje 1616</w:t>
      </w:r>
      <w:r>
        <w:t xml:space="preserve"> ) ponuditelj -  kupac </w:t>
      </w:r>
      <w:r w:rsidR="0057043E">
        <w:t xml:space="preserve"> DARIO DRAGIĆ, Staro Petrovo Selo, Matije Gupca 17, OIB 50884382269 </w:t>
      </w:r>
      <w:r>
        <w:t xml:space="preserve">ponudio najveću cijenu u iznosu od </w:t>
      </w:r>
      <w:r w:rsidR="0057043E">
        <w:t>6.152,25</w:t>
      </w:r>
      <w:r>
        <w:t xml:space="preserve"> Kn, te da su ispunjene pretpostavke da mu se dosude nekretnine i to:</w:t>
      </w:r>
    </w:p>
    <w:p w:rsidRDefault="00F571E6" w:rsidP="00F571E6" w:rsidR="00F571E6">
      <w:pPr>
        <w:jc w:val="both"/>
      </w:pPr>
    </w:p>
    <w:p w:rsidRDefault="00F571E6" w:rsidP="0057043E" w:rsidR="0057043E" w:rsidRPr="0057043E">
      <w:pPr>
        <w:jc w:val="both"/>
      </w:pPr>
      <w:r>
        <w:t xml:space="preserve"> </w:t>
      </w:r>
      <w:r>
        <w:tab/>
        <w:t xml:space="preserve"> </w:t>
      </w:r>
      <w:r>
        <w:tab/>
      </w:r>
      <w:r w:rsidR="00430198">
        <w:t xml:space="preserve"> nekretnine </w:t>
      </w:r>
      <w:r w:rsidR="0057043E" w:rsidRPr="0057043E">
        <w:t xml:space="preserve">upisane u </w:t>
      </w:r>
      <w:proofErr w:type="spellStart"/>
      <w:r w:rsidR="0057043E" w:rsidRPr="0057043E">
        <w:t>zk.ul</w:t>
      </w:r>
      <w:proofErr w:type="spellEnd"/>
      <w:r w:rsidR="0057043E" w:rsidRPr="0057043E">
        <w:t>. 1056 K.O. Staro Petrovo Selo i to:</w:t>
      </w:r>
    </w:p>
    <w:p w:rsidRDefault="0057043E" w:rsidP="0057043E" w:rsidR="0057043E" w:rsidRPr="0057043E">
      <w:pPr>
        <w:jc w:val="both"/>
      </w:pPr>
    </w:p>
    <w:p w:rsidRDefault="0057043E" w:rsidP="0057043E" w:rsidR="00F571E6">
      <w:pPr>
        <w:jc w:val="both"/>
      </w:pPr>
      <w:r w:rsidRPr="0057043E">
        <w:t xml:space="preserve"> </w:t>
      </w:r>
      <w:r w:rsidRPr="0057043E">
        <w:tab/>
        <w:t xml:space="preserve"> </w:t>
      </w:r>
      <w:r w:rsidRPr="0057043E">
        <w:tab/>
        <w:t xml:space="preserve">- kč.br. 446/30 – oranica u </w:t>
      </w:r>
      <w:proofErr w:type="spellStart"/>
      <w:r w:rsidRPr="0057043E">
        <w:t>Gaiću</w:t>
      </w:r>
      <w:proofErr w:type="spellEnd"/>
      <w:r w:rsidRPr="0057043E">
        <w:t xml:space="preserve"> sa 6730 m2</w:t>
      </w:r>
      <w:r w:rsidR="00430198">
        <w:t>.</w:t>
      </w:r>
      <w:r w:rsidRPr="0057043E">
        <w:t xml:space="preserve"> </w:t>
      </w:r>
      <w:r w:rsidRPr="0057043E">
        <w:tab/>
        <w:t xml:space="preserve"> </w:t>
      </w:r>
      <w:r w:rsidRPr="0057043E">
        <w:tab/>
      </w:r>
    </w:p>
    <w:p w:rsidRDefault="00F571E6" w:rsidP="00F571E6" w:rsidR="00F571E6"/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II. Ponuditelju - kupcu </w:t>
      </w:r>
      <w:r w:rsidR="0057043E" w:rsidRPr="0057043E">
        <w:t>DARIO DRAGIĆ, Staro Petrovo Selo, Matije Gupca 17, OIB 50884382269</w:t>
      </w:r>
      <w:r>
        <w:t xml:space="preserve"> nastavno tome dosuđuju se nekretnine i to:</w:t>
      </w:r>
    </w:p>
    <w:p w:rsidRDefault="00F571E6" w:rsidP="00F571E6" w:rsidR="00F571E6">
      <w:pPr>
        <w:jc w:val="both"/>
      </w:pPr>
    </w:p>
    <w:p w:rsidRDefault="00F571E6" w:rsidP="00A62C86" w:rsidR="00A62C86" w:rsidRPr="00A62C86">
      <w:pPr>
        <w:jc w:val="both"/>
      </w:pPr>
      <w:r>
        <w:t xml:space="preserve"> </w:t>
      </w:r>
      <w:r>
        <w:tab/>
        <w:t xml:space="preserve"> </w:t>
      </w:r>
      <w:r>
        <w:tab/>
      </w:r>
      <w:r w:rsidR="00430198">
        <w:t xml:space="preserve">nekretnine </w:t>
      </w:r>
      <w:r w:rsidR="00A62C86" w:rsidRPr="00A62C86">
        <w:t xml:space="preserve">upisane u </w:t>
      </w:r>
      <w:proofErr w:type="spellStart"/>
      <w:r w:rsidR="00A62C86" w:rsidRPr="00A62C86">
        <w:t>zk.ul</w:t>
      </w:r>
      <w:proofErr w:type="spellEnd"/>
      <w:r w:rsidR="00A62C86" w:rsidRPr="00A62C86">
        <w:t>. 1056 K.O. Staro Petrovo Selo i to:</w:t>
      </w:r>
    </w:p>
    <w:p w:rsidRDefault="00A62C86" w:rsidP="00A62C86" w:rsidR="00A62C86" w:rsidRPr="00A62C86">
      <w:pPr>
        <w:jc w:val="both"/>
      </w:pPr>
    </w:p>
    <w:p w:rsidRDefault="00A62C86" w:rsidP="00A62C86" w:rsidR="00F571E6">
      <w:pPr>
        <w:jc w:val="both"/>
      </w:pPr>
      <w:r w:rsidRPr="00A62C86">
        <w:t xml:space="preserve"> </w:t>
      </w:r>
      <w:r w:rsidRPr="00A62C86">
        <w:tab/>
        <w:t xml:space="preserve"> </w:t>
      </w:r>
      <w:r w:rsidRPr="00A62C86">
        <w:tab/>
        <w:t xml:space="preserve">- kč.br. 446/30 – oranica u </w:t>
      </w:r>
      <w:proofErr w:type="spellStart"/>
      <w:r w:rsidRPr="00A62C86">
        <w:t>Gaiću</w:t>
      </w:r>
      <w:proofErr w:type="spellEnd"/>
      <w:r w:rsidRPr="00A62C86">
        <w:t xml:space="preserve"> sa 6730 m2</w:t>
      </w:r>
      <w:r w:rsidR="00430198">
        <w:t>.</w:t>
      </w:r>
    </w:p>
    <w:p w:rsidRDefault="00A62C86" w:rsidP="00A62C86" w:rsidR="00A62C86">
      <w:pPr>
        <w:jc w:val="both"/>
      </w:pPr>
    </w:p>
    <w:p w:rsidRDefault="00F571E6" w:rsidP="00F571E6" w:rsidR="00797148">
      <w:pPr>
        <w:jc w:val="both"/>
      </w:pPr>
      <w:r>
        <w:t xml:space="preserve"> </w:t>
      </w:r>
      <w:r>
        <w:tab/>
        <w:t xml:space="preserve">    </w:t>
      </w:r>
      <w:r>
        <w:tab/>
        <w:t xml:space="preserve"> III. Kupac je dužan na ime </w:t>
      </w:r>
      <w:proofErr w:type="spellStart"/>
      <w:r>
        <w:t>kupovnine</w:t>
      </w:r>
      <w:proofErr w:type="spellEnd"/>
      <w:r>
        <w:t xml:space="preserve"> za predmetne nekretnine uplatiti iznos od </w:t>
      </w:r>
      <w:r w:rsidR="00430198" w:rsidRPr="00797148">
        <w:t>6.152,25</w:t>
      </w:r>
      <w:r w:rsidR="00430198">
        <w:rPr>
          <w:b/>
        </w:rPr>
        <w:t xml:space="preserve"> </w:t>
      </w:r>
      <w:r w:rsidR="00A62C86">
        <w:rPr>
          <w:b/>
        </w:rPr>
        <w:t xml:space="preserve"> </w:t>
      </w:r>
      <w:r>
        <w:t xml:space="preserve">Kn umanjen za iznos uplaćene jamčevine u roku od 30 dana od dana završetka elektroničke javne dražbe na poseban račun Financijske agencije otvoren na tu namjenu:  </w:t>
      </w:r>
    </w:p>
    <w:p w:rsidRDefault="00797148" w:rsidP="00797148" w:rsidR="00797148">
      <w:pPr>
        <w:jc w:val="right"/>
        <w:rPr>
          <w:b/>
        </w:rPr>
      </w:pPr>
      <w:r w:rsidRPr="00797148">
        <w:rPr>
          <w:b/>
        </w:rPr>
        <w:lastRenderedPageBreak/>
        <w:t xml:space="preserve">Broj:7/ St-438/2016-46      </w:t>
      </w:r>
    </w:p>
    <w:p w:rsidRDefault="00797148" w:rsidP="00797148" w:rsidR="00797148">
      <w:pPr>
        <w:jc w:val="right"/>
      </w:pPr>
    </w:p>
    <w:p w:rsidRDefault="00F571E6" w:rsidP="00F571E6" w:rsidR="00F571E6">
      <w:pPr>
        <w:jc w:val="both"/>
      </w:pPr>
      <w:r>
        <w:rPr>
          <w:b/>
        </w:rPr>
        <w:t>račun IBAN: HR1123900011300028787, model: HR11 uz poziv na broj: 2</w:t>
      </w:r>
      <w:r w:rsidR="00A62C86">
        <w:rPr>
          <w:b/>
        </w:rPr>
        <w:t>3230-3360</w:t>
      </w:r>
      <w:r>
        <w:rPr>
          <w:b/>
          <w:i/>
        </w:rPr>
        <w:t>,</w:t>
      </w:r>
      <w:r>
        <w:rPr>
          <w:b/>
        </w:rPr>
        <w:t xml:space="preserve"> 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Ukoliko kupac u ovom roku ne uplati </w:t>
      </w:r>
      <w:proofErr w:type="spellStart"/>
      <w:r>
        <w:t>kupovninu</w:t>
      </w:r>
      <w:proofErr w:type="spellEnd"/>
      <w:r>
        <w:t xml:space="preserve"> nekretnina će se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 mu je određen ili će im biti određen. U  tom slučaju donijet će se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, a u tom rješenju sud će najprije oglasiti nevažeću dosudu kupcu koji je ponudio višu cijenu. </w:t>
      </w:r>
    </w:p>
    <w:p w:rsidRDefault="00F571E6" w:rsidP="00F571E6" w:rsidR="00F571E6">
      <w:pPr>
        <w:jc w:val="both"/>
      </w:pPr>
      <w:r>
        <w:t xml:space="preserve"> </w:t>
      </w:r>
      <w:r>
        <w:tab/>
      </w:r>
      <w:r>
        <w:tab/>
        <w:t xml:space="preserve"> Uplaćena </w:t>
      </w:r>
      <w:proofErr w:type="spellStart"/>
      <w:r>
        <w:t>kupovnina</w:t>
      </w:r>
      <w:proofErr w:type="spellEnd"/>
      <w:r>
        <w:t xml:space="preserve"> ostaje na posebnom računu Agencije otvorenom za tu namjenu do primitka naloga suda za postupanje s novčanim sredstvima uplaćenim na ime </w:t>
      </w:r>
      <w:proofErr w:type="spellStart"/>
      <w:r>
        <w:t>kupovnine</w:t>
      </w:r>
      <w:proofErr w:type="spellEnd"/>
      <w:r>
        <w:t xml:space="preserve">. </w:t>
      </w:r>
    </w:p>
    <w:p w:rsidRDefault="00F571E6" w:rsidP="00F571E6" w:rsidR="00F571E6">
      <w:pPr>
        <w:jc w:val="both"/>
      </w:pPr>
    </w:p>
    <w:p w:rsidRDefault="00F571E6" w:rsidP="00A62C86" w:rsidR="00F571E6">
      <w:pPr>
        <w:jc w:val="both"/>
      </w:pPr>
      <w:r>
        <w:t xml:space="preserve"> </w:t>
      </w:r>
      <w:r>
        <w:tab/>
      </w:r>
      <w:r>
        <w:tab/>
        <w:t xml:space="preserve">IV. Nalaže se Financijskoj agenciji ponuditelju  </w:t>
      </w:r>
      <w:r w:rsidR="00A62C86">
        <w:t>ZLATKU POSPIŠIL, Staro Petrovo Selo, Braće Radić 76, OIB 02939781135</w:t>
      </w:r>
      <w:r>
        <w:t xml:space="preserve">  izvršiti povrat  uplaćene jamčevine za sudjelovanje na </w:t>
      </w:r>
      <w:r w:rsidR="00A62C86">
        <w:t>prvoj</w:t>
      </w:r>
      <w:r>
        <w:t xml:space="preserve"> elektroničkoj javnoj dražbi radi prodaje </w:t>
      </w:r>
      <w:r w:rsidR="000225E5">
        <w:t xml:space="preserve"> nekretnina upisanih </w:t>
      </w:r>
      <w:proofErr w:type="spellStart"/>
      <w:r w:rsidR="000225E5">
        <w:t>upisanih</w:t>
      </w:r>
      <w:proofErr w:type="spellEnd"/>
      <w:r w:rsidR="00A62C86" w:rsidRPr="00A62C86">
        <w:t xml:space="preserve"> u </w:t>
      </w:r>
      <w:proofErr w:type="spellStart"/>
      <w:r w:rsidR="00A62C86" w:rsidRPr="00A62C86">
        <w:t>zk.ul</w:t>
      </w:r>
      <w:proofErr w:type="spellEnd"/>
      <w:r w:rsidR="00A62C86" w:rsidRPr="00A62C86">
        <w:t>. 1056</w:t>
      </w:r>
      <w:r w:rsidR="000225E5">
        <w:t xml:space="preserve"> K.O. Staro Petrovo Selo i to </w:t>
      </w:r>
      <w:r w:rsidR="00A62C86" w:rsidRPr="00A62C86">
        <w:t xml:space="preserve">kč.br. 446/30 – oranica u </w:t>
      </w:r>
      <w:proofErr w:type="spellStart"/>
      <w:r w:rsidR="00A62C86" w:rsidRPr="00A62C86">
        <w:t>Gaiću</w:t>
      </w:r>
      <w:proofErr w:type="spellEnd"/>
      <w:r w:rsidR="00A62C86" w:rsidRPr="00A62C86">
        <w:t xml:space="preserve"> sa 6730 m2 </w:t>
      </w:r>
      <w:r>
        <w:t>( i</w:t>
      </w:r>
      <w:r w:rsidR="00A62C86">
        <w:t>dentifikator predmeta prodaje 1616</w:t>
      </w:r>
      <w:r>
        <w:t xml:space="preserve"> ) u ovoj pravnoj stvari u iznosu od </w:t>
      </w:r>
      <w:r w:rsidR="00A62C86">
        <w:t>740,30</w:t>
      </w:r>
      <w:r>
        <w:t xml:space="preserve"> Kn koja je evidentirana na posebnom računu  Agencije broj </w:t>
      </w:r>
      <w:r w:rsidRPr="00797148">
        <w:t>HR3323900011300028779</w:t>
      </w:r>
      <w:r w:rsidRPr="00985B00">
        <w:rPr>
          <w:b/>
        </w:rPr>
        <w:t xml:space="preserve">, </w:t>
      </w:r>
      <w:r>
        <w:t>na račun ovog ponuditelja naznačen u prijavi na sudjelovanje, a u roku od osam dana od dana zaprimanja ovog rješenja s potvrdom pravomoćnosti</w:t>
      </w:r>
    </w:p>
    <w:p w:rsidRDefault="00F571E6" w:rsidP="00F571E6" w:rsidR="00F571E6">
      <w:pPr>
        <w:jc w:val="both"/>
      </w:pPr>
    </w:p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 V. Određuje se upis prava vlasništva u korist kupca </w:t>
      </w:r>
      <w:r w:rsidR="00A62C86" w:rsidRPr="00A62C86">
        <w:t>DARI</w:t>
      </w:r>
      <w:r w:rsidR="008E787E">
        <w:t>O</w:t>
      </w:r>
      <w:r w:rsidR="00A62C86" w:rsidRPr="00A62C86">
        <w:t xml:space="preserve"> DRAGIĆ, Staro Petrovo Selo, Matije Gupca 17, OIB 50884382269</w:t>
      </w:r>
      <w:r w:rsidR="008B3B07">
        <w:t xml:space="preserve">  na dosuđenim nekretninama </w:t>
      </w:r>
      <w:r w:rsidR="000225E5">
        <w:t>upisanim</w:t>
      </w:r>
      <w:r w:rsidR="00A62C86" w:rsidRPr="00A62C86">
        <w:t xml:space="preserve"> u </w:t>
      </w:r>
      <w:proofErr w:type="spellStart"/>
      <w:r w:rsidR="00985B00" w:rsidRPr="00985B00">
        <w:t>zk.ul</w:t>
      </w:r>
      <w:proofErr w:type="spellEnd"/>
      <w:r w:rsidR="00985B00" w:rsidRPr="00985B00">
        <w:t>. 1056</w:t>
      </w:r>
      <w:r w:rsidR="000225E5">
        <w:t xml:space="preserve"> K.O. Staro Petrovo Selo i to:  </w:t>
      </w:r>
      <w:r w:rsidR="00985B00" w:rsidRPr="00985B00">
        <w:t xml:space="preserve">kč.br. 446/30 – oranica u </w:t>
      </w:r>
      <w:proofErr w:type="spellStart"/>
      <w:r w:rsidR="00985B00" w:rsidRPr="00985B00">
        <w:t>Gaiću</w:t>
      </w:r>
      <w:proofErr w:type="spellEnd"/>
      <w:r w:rsidR="00985B00" w:rsidRPr="00985B00">
        <w:t xml:space="preserve"> sa 6730 m2</w:t>
      </w:r>
      <w:r w:rsidR="00A62C86">
        <w:t>,</w:t>
      </w:r>
      <w:r>
        <w:t xml:space="preserve"> a nakon pravomoćnosti ovoga rješenja o dosudi i nakon što kupac položi - uplati  iznos </w:t>
      </w:r>
      <w:proofErr w:type="spellStart"/>
      <w:r>
        <w:t>kupovnine</w:t>
      </w:r>
      <w:proofErr w:type="spellEnd"/>
      <w:r>
        <w:t xml:space="preserve"> naveden u točci III. izreke ovoga rješenja.</w:t>
      </w:r>
    </w:p>
    <w:p w:rsidRDefault="00F571E6" w:rsidP="00F571E6" w:rsidR="00F571E6">
      <w:pPr>
        <w:jc w:val="both"/>
      </w:pPr>
    </w:p>
    <w:p w:rsidRDefault="00F571E6" w:rsidP="00F571E6" w:rsidR="00F571E6">
      <w:pPr>
        <w:jc w:val="both"/>
      </w:pPr>
      <w:r>
        <w:t xml:space="preserve"> </w:t>
      </w:r>
      <w:r>
        <w:tab/>
      </w:r>
      <w:r>
        <w:tab/>
        <w:t>VI. Određuje se brisanje tereta i prava koja prestaju p</w:t>
      </w:r>
      <w:r w:rsidR="000225E5">
        <w:t>rodajom u zemljišnim knjigama na  nekretninama upisanim u</w:t>
      </w:r>
      <w:r>
        <w:t xml:space="preserve">  </w:t>
      </w:r>
      <w:proofErr w:type="spellStart"/>
      <w:r w:rsidR="00985B00" w:rsidRPr="00985B00">
        <w:t>zk.ul</w:t>
      </w:r>
      <w:proofErr w:type="spellEnd"/>
      <w:r w:rsidR="00985B00" w:rsidRPr="00985B00">
        <w:t xml:space="preserve">. 1056 K.O. Staro Petrovo Selo i to:- kč.br. 446/30 – oranica u </w:t>
      </w:r>
      <w:proofErr w:type="spellStart"/>
      <w:r w:rsidR="00985B00" w:rsidRPr="00985B00">
        <w:t>Gaiću</w:t>
      </w:r>
      <w:proofErr w:type="spellEnd"/>
      <w:r w:rsidR="00985B00" w:rsidRPr="00985B00">
        <w:t xml:space="preserve"> sa 6730 m2</w:t>
      </w:r>
      <w:r>
        <w:t>, i to:</w:t>
      </w:r>
    </w:p>
    <w:p w:rsidRDefault="000225E5" w:rsidP="00F571E6" w:rsidR="000225E5">
      <w:pPr>
        <w:jc w:val="both"/>
      </w:pPr>
    </w:p>
    <w:p w:rsidRDefault="00F571E6" w:rsidP="00F571E6" w:rsidR="00F571E6">
      <w:pPr>
        <w:jc w:val="both"/>
      </w:pPr>
      <w:r>
        <w:t xml:space="preserve">                        na listu B:</w:t>
      </w:r>
    </w:p>
    <w:p w:rsidRDefault="00985B00" w:rsidP="00F571E6" w:rsidR="00985B00">
      <w:pPr>
        <w:jc w:val="both"/>
      </w:pPr>
    </w:p>
    <w:p w:rsidRDefault="00985B00" w:rsidP="00F571E6" w:rsidR="00985B00">
      <w:pPr>
        <w:jc w:val="both"/>
      </w:pPr>
      <w:r>
        <w:t xml:space="preserve"> </w:t>
      </w:r>
      <w:r>
        <w:tab/>
      </w:r>
      <w:r>
        <w:tab/>
        <w:t>-redni broj 1.2 -  broj Z-6218/2016- zabilježbe otvaranja stečajnog postupka izvršene po osnovi rješenja</w:t>
      </w:r>
      <w:r w:rsidRPr="00985B00">
        <w:t xml:space="preserve"> Trgovačkog suda u Osijek</w:t>
      </w:r>
      <w:r w:rsidR="008B3B07">
        <w:t>u, Stalne službe</w:t>
      </w:r>
      <w:r w:rsidRPr="00985B00">
        <w:t xml:space="preserve"> u </w:t>
      </w:r>
      <w:r>
        <w:t xml:space="preserve">Slavonskom Brodu </w:t>
      </w:r>
      <w:proofErr w:type="spellStart"/>
      <w:r>
        <w:t>posl</w:t>
      </w:r>
      <w:proofErr w:type="spellEnd"/>
      <w:r>
        <w:t>. br. 7/St-438</w:t>
      </w:r>
      <w:r w:rsidRPr="00985B00">
        <w:t>/201</w:t>
      </w:r>
      <w:r>
        <w:t>6-8</w:t>
      </w:r>
      <w:r w:rsidRPr="00985B00">
        <w:t xml:space="preserve"> od </w:t>
      </w:r>
      <w:r>
        <w:t>24</w:t>
      </w:r>
      <w:r w:rsidRPr="00985B00">
        <w:t xml:space="preserve">. </w:t>
      </w:r>
      <w:r>
        <w:t>svibnja</w:t>
      </w:r>
      <w:r w:rsidRPr="00985B00">
        <w:t xml:space="preserve"> 2016. godine.</w:t>
      </w:r>
    </w:p>
    <w:p w:rsidRDefault="00985B00" w:rsidP="00F571E6" w:rsidR="00985B00">
      <w:pPr>
        <w:jc w:val="both"/>
      </w:pPr>
    </w:p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- redni broj </w:t>
      </w:r>
      <w:r w:rsidR="00985B00">
        <w:t>1</w:t>
      </w:r>
      <w:r>
        <w:t>.</w:t>
      </w:r>
      <w:r w:rsidR="00985B00">
        <w:t>3</w:t>
      </w:r>
      <w:r>
        <w:t>. – broj Z-</w:t>
      </w:r>
      <w:r w:rsidR="000225E5">
        <w:t>12788</w:t>
      </w:r>
      <w:r>
        <w:t xml:space="preserve">/16 – zabilježbe rješenja o prodaji nekretnina  Trgovačkog suda u Osijeku, Stalne službe u </w:t>
      </w:r>
      <w:r w:rsidR="00985B00">
        <w:t xml:space="preserve">Slavonskom Brodu </w:t>
      </w:r>
      <w:proofErr w:type="spellStart"/>
      <w:r w:rsidR="00985B00">
        <w:t>posl</w:t>
      </w:r>
      <w:proofErr w:type="spellEnd"/>
      <w:r w:rsidR="00985B00">
        <w:t>. br. 7/St-438</w:t>
      </w:r>
      <w:r>
        <w:t>/201</w:t>
      </w:r>
      <w:r w:rsidR="00985B00">
        <w:t>6</w:t>
      </w:r>
      <w:r>
        <w:t>-</w:t>
      </w:r>
      <w:r w:rsidR="00985B00">
        <w:t>29</w:t>
      </w:r>
      <w:r>
        <w:t xml:space="preserve"> od </w:t>
      </w:r>
      <w:r w:rsidR="00985B00">
        <w:t>07</w:t>
      </w:r>
      <w:r>
        <w:t>.</w:t>
      </w:r>
      <w:r w:rsidR="00985B00">
        <w:t>prosinca</w:t>
      </w:r>
      <w:r>
        <w:t xml:space="preserve"> 2016. godine.</w:t>
      </w:r>
    </w:p>
    <w:p w:rsidRDefault="00F571E6" w:rsidP="00F571E6" w:rsidR="00F571E6">
      <w:pPr>
        <w:jc w:val="both"/>
      </w:pPr>
    </w:p>
    <w:p w:rsidRDefault="00F571E6" w:rsidP="00F571E6" w:rsidR="00F571E6">
      <w:pPr>
        <w:ind w:left="1416"/>
        <w:jc w:val="both"/>
      </w:pPr>
      <w:r>
        <w:t>na listu C:</w:t>
      </w:r>
    </w:p>
    <w:p w:rsidRDefault="00F571E6" w:rsidP="00F571E6" w:rsidR="00F571E6">
      <w:pPr>
        <w:ind w:left="1416"/>
        <w:jc w:val="both"/>
      </w:pPr>
    </w:p>
    <w:p w:rsidRDefault="00F571E6" w:rsidP="00F571E6" w:rsidR="00797148">
      <w:pPr>
        <w:ind w:firstLine="708"/>
        <w:jc w:val="both"/>
      </w:pPr>
      <w:r>
        <w:t xml:space="preserve">         </w:t>
      </w:r>
    </w:p>
    <w:p w:rsidRDefault="00797148" w:rsidP="00797148" w:rsidR="00797148">
      <w:pPr>
        <w:ind w:firstLine="708"/>
        <w:jc w:val="right"/>
        <w:rPr>
          <w:b/>
        </w:rPr>
      </w:pPr>
      <w:r w:rsidRPr="00797148">
        <w:rPr>
          <w:b/>
        </w:rPr>
        <w:lastRenderedPageBreak/>
        <w:t xml:space="preserve">Broj:7/ St-438/2016-46      </w:t>
      </w:r>
    </w:p>
    <w:p w:rsidRDefault="00797148" w:rsidP="00797148" w:rsidR="00797148">
      <w:pPr>
        <w:ind w:firstLine="708"/>
        <w:jc w:val="right"/>
      </w:pPr>
    </w:p>
    <w:p w:rsidRDefault="00797148" w:rsidP="00797148" w:rsidR="00F571E6">
      <w:pPr>
        <w:jc w:val="both"/>
      </w:pPr>
      <w:r>
        <w:t xml:space="preserve"> </w:t>
      </w:r>
      <w:r>
        <w:tab/>
      </w:r>
      <w:r>
        <w:tab/>
      </w:r>
      <w:r w:rsidR="00F571E6">
        <w:t xml:space="preserve"> </w:t>
      </w:r>
      <w:r w:rsidR="00985B00">
        <w:t>- redni broj1.1. – broj Z-1892/08</w:t>
      </w:r>
      <w:r w:rsidR="00F571E6">
        <w:t xml:space="preserve"> – uknjižbe založnog prava na</w:t>
      </w:r>
      <w:r w:rsidR="00985B00">
        <w:t xml:space="preserve"> cjelokupnim</w:t>
      </w:r>
      <w:r w:rsidR="00F571E6">
        <w:t xml:space="preserve"> nekretnin</w:t>
      </w:r>
      <w:r w:rsidR="00985B00">
        <w:t>ama</w:t>
      </w:r>
      <w:r w:rsidR="00F571E6">
        <w:t xml:space="preserve"> u A</w:t>
      </w:r>
      <w:r w:rsidR="00985B00">
        <w:t xml:space="preserve"> radi osiguranja novčane tražbine predlagatelja osiguranja u ukupnom iznosu od 93.063,15 Kn</w:t>
      </w:r>
      <w:r w:rsidR="000225E5">
        <w:t>,</w:t>
      </w:r>
      <w:r w:rsidR="00985B00">
        <w:t xml:space="preserve"> kao i za trošak prijedloga u iznosu od 1.000,00 Kn</w:t>
      </w:r>
      <w:r w:rsidR="00F571E6">
        <w:t xml:space="preserve"> za korist Republike Hrvatske, Ministarstva financija, Porezne uprave, Područnog ureda  Slavonski Brod izvršene po osnovi </w:t>
      </w:r>
      <w:r w:rsidR="00985B00">
        <w:t>pravomoćnog rješenj</w:t>
      </w:r>
      <w:r w:rsidR="000225E5">
        <w:t>a Općinskog suda u Novoj Gradišk</w:t>
      </w:r>
      <w:r w:rsidR="00985B00">
        <w:t xml:space="preserve">i broj </w:t>
      </w:r>
      <w:proofErr w:type="spellStart"/>
      <w:r w:rsidR="00985B00">
        <w:t>Ovr</w:t>
      </w:r>
      <w:proofErr w:type="spellEnd"/>
      <w:r w:rsidR="00985B00">
        <w:t>-421/07 od 14. veljače 2008.godine</w:t>
      </w:r>
      <w:r w:rsidR="00F571E6">
        <w:t xml:space="preserve">        </w:t>
      </w:r>
      <w:r w:rsidR="00F571E6">
        <w:tab/>
      </w:r>
    </w:p>
    <w:p w:rsidRDefault="00F571E6" w:rsidP="00F571E6" w:rsidR="00F571E6">
      <w:pPr>
        <w:jc w:val="both"/>
      </w:pPr>
    </w:p>
    <w:p w:rsidRDefault="00F571E6" w:rsidP="00F571E6" w:rsidR="00F571E6">
      <w:pPr>
        <w:ind w:firstLine="1440"/>
        <w:jc w:val="both"/>
      </w:pPr>
      <w:r>
        <w:t xml:space="preserve">VII.  Nekretnine koje su predmetom ovog rješenja predat će se kupcu zaključkom o predaji nakon što ovo rješenje postaje pravomoćno i nakon što kupac položi iznos </w:t>
      </w:r>
      <w:proofErr w:type="spellStart"/>
      <w:r>
        <w:t>kupovnine</w:t>
      </w:r>
      <w:proofErr w:type="spellEnd"/>
      <w:r>
        <w:t xml:space="preserve"> određen točkom III. izreke rješenja.</w:t>
      </w:r>
    </w:p>
    <w:p w:rsidRDefault="00F571E6" w:rsidP="00F571E6" w:rsidR="00F571E6">
      <w:pPr>
        <w:jc w:val="both"/>
      </w:pPr>
    </w:p>
    <w:p w:rsidRDefault="00F571E6" w:rsidP="00985B00" w:rsidR="00985B00" w:rsidRPr="00985B00">
      <w:pPr>
        <w:jc w:val="both"/>
      </w:pPr>
      <w:r>
        <w:t xml:space="preserve"> </w:t>
      </w:r>
      <w:r>
        <w:tab/>
      </w:r>
      <w:r>
        <w:tab/>
        <w:t xml:space="preserve">VIII. U zemljišnim knjigama Zemljišnoknjižnog odjela </w:t>
      </w:r>
      <w:r w:rsidR="00985B00">
        <w:t>Nova Gradiška</w:t>
      </w:r>
      <w:r>
        <w:t xml:space="preserve"> Općinskog suda u Slavonskom Brodu  i to na </w:t>
      </w:r>
      <w:r w:rsidR="00985B00">
        <w:t xml:space="preserve">nekretninama upisanim </w:t>
      </w:r>
      <w:r w:rsidR="00985B00" w:rsidRPr="00985B00">
        <w:t xml:space="preserve">u </w:t>
      </w:r>
      <w:proofErr w:type="spellStart"/>
      <w:r w:rsidR="00985B00" w:rsidRPr="00985B00">
        <w:t>zk.ul</w:t>
      </w:r>
      <w:proofErr w:type="spellEnd"/>
      <w:r w:rsidR="00985B00" w:rsidRPr="00985B00">
        <w:t>. 1056 K.O. Staro Petrovo Selo i to:</w:t>
      </w:r>
    </w:p>
    <w:p w:rsidRDefault="00985B00" w:rsidP="00985B00" w:rsidR="00985B00" w:rsidRPr="00985B00">
      <w:pPr>
        <w:jc w:val="both"/>
      </w:pPr>
    </w:p>
    <w:p w:rsidRDefault="00985B00" w:rsidP="00F571E6" w:rsidR="00F571E6">
      <w:pPr>
        <w:jc w:val="both"/>
      </w:pPr>
      <w:r w:rsidRPr="00985B00">
        <w:t xml:space="preserve"> </w:t>
      </w:r>
      <w:r w:rsidRPr="00985B00">
        <w:tab/>
        <w:t xml:space="preserve"> </w:t>
      </w:r>
      <w:r w:rsidRPr="00985B00">
        <w:tab/>
        <w:t xml:space="preserve">- kč.br. 446/30 – oranica u </w:t>
      </w:r>
      <w:proofErr w:type="spellStart"/>
      <w:r w:rsidRPr="00985B00">
        <w:t>Gaiću</w:t>
      </w:r>
      <w:proofErr w:type="spellEnd"/>
      <w:r w:rsidRPr="00985B00">
        <w:t xml:space="preserve"> sa 6730 m2</w:t>
      </w:r>
      <w:r w:rsidR="00F571E6">
        <w:t xml:space="preserve"> i to:</w:t>
      </w:r>
    </w:p>
    <w:p w:rsidRDefault="00F571E6" w:rsidP="00F571E6" w:rsidR="00F571E6">
      <w:pPr>
        <w:jc w:val="both"/>
      </w:pPr>
      <w:r>
        <w:t xml:space="preserve"> </w:t>
      </w:r>
      <w:r>
        <w:tab/>
        <w:t xml:space="preserve">        </w:t>
      </w:r>
    </w:p>
    <w:p w:rsidRDefault="00F571E6" w:rsidP="00F571E6" w:rsidR="00F571E6">
      <w:pPr>
        <w:jc w:val="both"/>
      </w:pPr>
      <w:r>
        <w:t>zabilježit će se dosuda nekretnina po osnovi ovoga rješenja.</w:t>
      </w:r>
    </w:p>
    <w:p w:rsidRDefault="00F571E6" w:rsidP="00F571E6" w:rsidR="00F571E6">
      <w:pPr>
        <w:jc w:val="both"/>
      </w:pPr>
    </w:p>
    <w:p w:rsidRDefault="00F571E6" w:rsidP="00F571E6" w:rsidR="00F571E6">
      <w:pPr>
        <w:ind w:firstLine="1440"/>
        <w:jc w:val="both"/>
      </w:pPr>
      <w:r>
        <w:t xml:space="preserve">IX. Upis prava vlasništva iz točke V. ovog rješenja te upise iz točke VI. izreke ovog rješenja provest će Zemljišnoknjižni odjel </w:t>
      </w:r>
      <w:r w:rsidR="00985B00">
        <w:t>Nova Gradiška</w:t>
      </w:r>
      <w:r>
        <w:t xml:space="preserve"> Općinskog suda u Slavonskom Brodu  po pravomoćnosti ovog rješenja i na temelju potvrde o uplati </w:t>
      </w:r>
      <w:proofErr w:type="spellStart"/>
      <w:r>
        <w:t>kupovnine</w:t>
      </w:r>
      <w:proofErr w:type="spellEnd"/>
      <w:r>
        <w:t>, dok će upis zabilježbe dosude iz točke VIII</w:t>
      </w:r>
      <w:r>
        <w:rPr>
          <w:b/>
        </w:rPr>
        <w:t xml:space="preserve">. </w:t>
      </w:r>
      <w:r>
        <w:t xml:space="preserve">ovoga rješenja Zemljišnoknjižni odjel </w:t>
      </w:r>
      <w:r w:rsidR="00985B00">
        <w:t>Nova Gradiška</w:t>
      </w:r>
      <w:r>
        <w:t xml:space="preserve">  Općinskog suda u Slavonskom Brodu izvršiti i prije pravomoćnosti rješenja, a po zaprimanju rješenja. </w:t>
      </w:r>
      <w:r>
        <w:tab/>
        <w:t xml:space="preserve"> </w:t>
      </w:r>
      <w:r>
        <w:tab/>
        <w:t xml:space="preserve"> </w:t>
      </w:r>
    </w:p>
    <w:p w:rsidRDefault="00F571E6" w:rsidP="00F571E6" w:rsidR="00F571E6">
      <w:pPr>
        <w:jc w:val="both"/>
      </w:pPr>
    </w:p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F571E6" w:rsidP="00F571E6" w:rsidR="00F571E6">
      <w:pPr>
        <w:jc w:val="both"/>
      </w:pPr>
    </w:p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XI. Ovo rješenje o dosudi nekretnine kupcu dostavit će se Financijskoj agenciji s potvrdom pravomoćnosti radi objave rješenja na mrežnim stranicama Agencije.                   </w:t>
      </w:r>
    </w:p>
    <w:p w:rsidRDefault="00F571E6" w:rsidP="00F571E6" w:rsidR="00F571E6"/>
    <w:p w:rsidRDefault="00F571E6" w:rsidP="00F571E6" w:rsidR="00F571E6">
      <w:pPr>
        <w:jc w:val="center"/>
      </w:pPr>
      <w:r>
        <w:t>Obrazloženje</w:t>
      </w:r>
    </w:p>
    <w:p w:rsidRDefault="00F571E6" w:rsidP="00F571E6" w:rsidR="00F571E6">
      <w:pPr>
        <w:jc w:val="center"/>
      </w:pPr>
    </w:p>
    <w:p w:rsidRDefault="00F571E6" w:rsidP="00F571E6" w:rsidR="00F571E6">
      <w:pPr>
        <w:ind w:firstLine="1440"/>
        <w:jc w:val="both"/>
      </w:pPr>
      <w:r>
        <w:t>Pravomoćnim</w:t>
      </w:r>
      <w:r w:rsidR="00985B00">
        <w:t xml:space="preserve"> rješenjem poslovni broj 7/St-438</w:t>
      </w:r>
      <w:r>
        <w:t>/201</w:t>
      </w:r>
      <w:r w:rsidR="00985B00">
        <w:t>6</w:t>
      </w:r>
      <w:r>
        <w:t>-</w:t>
      </w:r>
      <w:r w:rsidR="00985B00">
        <w:t>29</w:t>
      </w:r>
      <w:r>
        <w:t xml:space="preserve"> od 0</w:t>
      </w:r>
      <w:r w:rsidR="00985B00">
        <w:t>7</w:t>
      </w:r>
      <w:r>
        <w:t xml:space="preserve">. </w:t>
      </w:r>
      <w:r w:rsidR="00985B00">
        <w:t>prosinca</w:t>
      </w:r>
      <w:r>
        <w:t xml:space="preserve"> 2016. godine određeno je da će se imovina stečajnog dužnika opterećena </w:t>
      </w:r>
      <w:proofErr w:type="spellStart"/>
      <w:r>
        <w:t>razlučnim</w:t>
      </w:r>
      <w:proofErr w:type="spellEnd"/>
      <w:r>
        <w:t xml:space="preserve"> pravom koja čini stečajnu masu navedena u točkama I. i II. izreke ovoga rješenja prodavati u stečajnom postupku sukladno odredbi čl. 247. Stečajnog zakona ( NN 71/15 ) elektroničkom javnom dražbom koju prodaju će provesti Financijska agencija.  </w:t>
      </w:r>
    </w:p>
    <w:p w:rsidRDefault="00F571E6" w:rsidP="00F571E6" w:rsidR="00F571E6">
      <w:pPr>
        <w:ind w:firstLine="1416"/>
        <w:jc w:val="both"/>
      </w:pPr>
      <w:r>
        <w:t xml:space="preserve">Zaključkom </w:t>
      </w:r>
      <w:r w:rsidR="00985B00">
        <w:t>poslovni broj 7/St-438</w:t>
      </w:r>
      <w:r>
        <w:t>/201</w:t>
      </w:r>
      <w:r w:rsidR="00985B00">
        <w:t>6</w:t>
      </w:r>
      <w:r>
        <w:t>-</w:t>
      </w:r>
      <w:r w:rsidR="00985B00">
        <w:t>38 od 13</w:t>
      </w:r>
      <w:r>
        <w:t xml:space="preserve">. </w:t>
      </w:r>
      <w:r w:rsidR="00985B00">
        <w:t>siječnja</w:t>
      </w:r>
      <w:r>
        <w:t xml:space="preserve"> 201</w:t>
      </w:r>
      <w:r w:rsidR="00985B00">
        <w:t>7</w:t>
      </w:r>
      <w:r>
        <w:t xml:space="preserve">. godine utvrđena je vrijednost predmetnih nekretnina u iznosu od </w:t>
      </w:r>
      <w:r w:rsidR="00985B00">
        <w:t>7.403,00</w:t>
      </w:r>
      <w:r>
        <w:t xml:space="preserve"> Kn za potrebe prodaje koju će  provesti Financijska agencija elektroničkom javnom dražbom te je tako određeno da se na </w:t>
      </w:r>
      <w:r w:rsidR="00985B00">
        <w:t>prvoj</w:t>
      </w:r>
      <w:r>
        <w:t xml:space="preserve"> elektroničkoj dražbi nekretnine ne mogu prodati ispod </w:t>
      </w:r>
      <w:r w:rsidR="00985B00">
        <w:t>tri</w:t>
      </w:r>
      <w:r>
        <w:t xml:space="preserve"> četvrtine utvrđene vrijednosti odnosno ispod iznosa od </w:t>
      </w:r>
      <w:r w:rsidR="00985B00">
        <w:t>5.552,25</w:t>
      </w:r>
      <w:r>
        <w:t xml:space="preserve"> Kn.</w:t>
      </w:r>
    </w:p>
    <w:p w:rsidRDefault="00F571E6" w:rsidP="00F571E6" w:rsidR="00797148">
      <w:pPr>
        <w:ind w:firstLine="1416"/>
        <w:jc w:val="both"/>
      </w:pPr>
      <w:r>
        <w:t xml:space="preserve"> Nakon provedene </w:t>
      </w:r>
      <w:r w:rsidR="00985B00">
        <w:t>prve</w:t>
      </w:r>
      <w:r>
        <w:t xml:space="preserve"> elektroničke javne dražbe Financijska a</w:t>
      </w:r>
      <w:r w:rsidR="000225E5">
        <w:t>gencija izvijestila je sud da su</w:t>
      </w:r>
      <w:r>
        <w:t xml:space="preserve"> u postupku provedene elektroničke javne dražbe koja je započela 2</w:t>
      </w:r>
      <w:r w:rsidR="005F7E51">
        <w:t>4</w:t>
      </w:r>
      <w:r>
        <w:t xml:space="preserve">. </w:t>
      </w:r>
    </w:p>
    <w:p w:rsidRDefault="00797148" w:rsidP="00797148" w:rsidR="00797148">
      <w:pPr>
        <w:ind w:firstLine="1416"/>
        <w:jc w:val="right"/>
        <w:rPr>
          <w:b/>
        </w:rPr>
      </w:pPr>
      <w:r w:rsidRPr="00797148">
        <w:rPr>
          <w:b/>
        </w:rPr>
        <w:lastRenderedPageBreak/>
        <w:t xml:space="preserve">Broj:7/ St-438/2016-46  </w:t>
      </w:r>
    </w:p>
    <w:p w:rsidRDefault="00797148" w:rsidP="00797148" w:rsidR="00797148">
      <w:pPr>
        <w:ind w:firstLine="1416"/>
        <w:jc w:val="right"/>
        <w:rPr>
          <w:b/>
        </w:rPr>
      </w:pPr>
      <w:r w:rsidRPr="00797148">
        <w:rPr>
          <w:b/>
        </w:rPr>
        <w:t xml:space="preserve">   </w:t>
      </w:r>
    </w:p>
    <w:p w:rsidRDefault="005F7E51" w:rsidP="00797148" w:rsidR="005F7E51">
      <w:pPr>
        <w:jc w:val="both"/>
      </w:pPr>
      <w:r>
        <w:t>veljače</w:t>
      </w:r>
      <w:r w:rsidR="00F571E6">
        <w:t xml:space="preserve"> 201</w:t>
      </w:r>
      <w:r>
        <w:t>7</w:t>
      </w:r>
      <w:r w:rsidR="00F571E6">
        <w:t xml:space="preserve">. godine i završila </w:t>
      </w:r>
      <w:r>
        <w:t>17</w:t>
      </w:r>
      <w:r w:rsidR="00F571E6">
        <w:t xml:space="preserve">. </w:t>
      </w:r>
      <w:r>
        <w:t>svibnja</w:t>
      </w:r>
      <w:r w:rsidR="00F571E6">
        <w:t xml:space="preserve">  2017. godine  valjan</w:t>
      </w:r>
      <w:r>
        <w:t>e</w:t>
      </w:r>
      <w:r w:rsidR="00F571E6">
        <w:t xml:space="preserve"> ponud</w:t>
      </w:r>
      <w:r>
        <w:t>e</w:t>
      </w:r>
      <w:r w:rsidR="00F571E6">
        <w:t xml:space="preserve"> u nadmetanju da</w:t>
      </w:r>
      <w:r>
        <w:t>li</w:t>
      </w:r>
      <w:r w:rsidR="00F571E6">
        <w:t xml:space="preserve"> ponuditelj</w:t>
      </w:r>
      <w:r>
        <w:t>i</w:t>
      </w:r>
      <w:r w:rsidR="00F571E6">
        <w:t xml:space="preserve">  </w:t>
      </w:r>
      <w:r w:rsidRPr="005F7E51">
        <w:t>DARIO DRAGIĆ, Staro Petrovo Selo, Matije Gupca 17, OIB 50884382269</w:t>
      </w:r>
      <w:r>
        <w:t xml:space="preserve"> u iznosu od 6.152,25 Kn i </w:t>
      </w:r>
      <w:r w:rsidR="00D073DA">
        <w:t>ZLATKO</w:t>
      </w:r>
      <w:r w:rsidRPr="005F7E51">
        <w:t xml:space="preserve"> POSPIŠIL, Staro Petrovo Selo, Braće Radić 76, OIB 02939781135</w:t>
      </w:r>
      <w:r>
        <w:t xml:space="preserve"> </w:t>
      </w:r>
      <w:r w:rsidR="00F571E6">
        <w:t xml:space="preserve">u iznosu od </w:t>
      </w:r>
      <w:r>
        <w:t>6.052,25</w:t>
      </w:r>
      <w:r w:rsidR="00F571E6">
        <w:t xml:space="preserve"> Kn</w:t>
      </w:r>
      <w:r w:rsidR="00797148">
        <w:t>.</w:t>
      </w:r>
    </w:p>
    <w:p w:rsidRDefault="008739B5" w:rsidP="00F571E6" w:rsidR="00F571E6">
      <w:pPr>
        <w:jc w:val="both"/>
      </w:pPr>
      <w:r>
        <w:t xml:space="preserve"> </w:t>
      </w:r>
      <w:r>
        <w:tab/>
      </w:r>
      <w:r>
        <w:tab/>
        <w:t xml:space="preserve"> Z</w:t>
      </w:r>
      <w:r w:rsidR="00F571E6">
        <w:t>aključkom p</w:t>
      </w:r>
      <w:r w:rsidR="005F7E51">
        <w:t>oslovni broj 7/St-438</w:t>
      </w:r>
      <w:r w:rsidR="00F571E6">
        <w:t>/201</w:t>
      </w:r>
      <w:r w:rsidR="005F7E51">
        <w:t>6-38</w:t>
      </w:r>
      <w:r w:rsidR="00F571E6">
        <w:t xml:space="preserve"> od </w:t>
      </w:r>
      <w:r w:rsidR="005F7E51">
        <w:t>13</w:t>
      </w:r>
      <w:r w:rsidR="00F571E6">
        <w:t>.</w:t>
      </w:r>
      <w:r w:rsidR="005F7E51">
        <w:t xml:space="preserve"> siječnja</w:t>
      </w:r>
      <w:r w:rsidR="00F571E6">
        <w:t xml:space="preserve"> 201</w:t>
      </w:r>
      <w:r w:rsidR="005F7E51">
        <w:t>7</w:t>
      </w:r>
      <w:r w:rsidR="00F571E6">
        <w:t>. godine utvrđeno da se predmetne nekretnine na</w:t>
      </w:r>
      <w:r w:rsidR="005F7E51">
        <w:t xml:space="preserve"> prvoj </w:t>
      </w:r>
      <w:r w:rsidR="00F571E6">
        <w:t xml:space="preserve"> elektroničkoj dra</w:t>
      </w:r>
      <w:r w:rsidR="003900DD">
        <w:t>žbi  ne mogu prodati ispod tri</w:t>
      </w:r>
      <w:r w:rsidR="00F571E6">
        <w:t xml:space="preserve"> četvrtine utvrđene vrijednosti tj. ispod vrijednosti u iznosu od </w:t>
      </w:r>
      <w:r>
        <w:t>5.552,25 Kn, pa</w:t>
      </w:r>
      <w:r w:rsidR="007379DF">
        <w:t xml:space="preserve"> iznos od 6.152,25 </w:t>
      </w:r>
      <w:r w:rsidR="00243F38">
        <w:t xml:space="preserve">Kn koji je </w:t>
      </w:r>
      <w:r w:rsidR="007379DF">
        <w:t xml:space="preserve">ponuditelj- kupac </w:t>
      </w:r>
      <w:r w:rsidR="007379DF" w:rsidRPr="005F7E51">
        <w:t xml:space="preserve">DARIO DRAGIĆ, Staro Petrovo Selo, Matije Gupca 17, OIB 50884382269 </w:t>
      </w:r>
      <w:r w:rsidR="007379DF">
        <w:t>valjano ponudio u postupku elektroničke javne dražbe za premetne nekretnine   predstavlja veći iznos  ponude od ponude</w:t>
      </w:r>
      <w:r w:rsidR="00243F38">
        <w:t xml:space="preserve"> drugog ponuditelja Zlatka </w:t>
      </w:r>
      <w:proofErr w:type="spellStart"/>
      <w:r w:rsidR="00243F38">
        <w:t>Pospišil</w:t>
      </w:r>
      <w:proofErr w:type="spellEnd"/>
      <w:r w:rsidR="007379DF">
        <w:t>, pa su ispunjeni uvjeti da mu se predmetne nekretnine dosude.</w:t>
      </w:r>
      <w:r w:rsidR="00243F38">
        <w:t xml:space="preserve"> </w:t>
      </w:r>
      <w:r w:rsidR="00F571E6">
        <w:t xml:space="preserve"> </w:t>
      </w:r>
    </w:p>
    <w:p w:rsidRDefault="008739B5" w:rsidP="00F571E6" w:rsidR="00F571E6">
      <w:pPr>
        <w:jc w:val="both"/>
      </w:pPr>
      <w:r>
        <w:t xml:space="preserve"> </w:t>
      </w:r>
      <w:r>
        <w:tab/>
      </w:r>
      <w:r>
        <w:tab/>
      </w:r>
      <w:r w:rsidR="00005F70">
        <w:t>Nadalje</w:t>
      </w:r>
      <w:r w:rsidR="00F571E6">
        <w:t>, odlučeno je</w:t>
      </w:r>
      <w:r>
        <w:t xml:space="preserve"> i</w:t>
      </w:r>
      <w:r w:rsidR="00F571E6">
        <w:t xml:space="preserve"> da će se sredstva koja</w:t>
      </w:r>
      <w:r>
        <w:t xml:space="preserve"> je</w:t>
      </w:r>
      <w:r w:rsidR="00F571E6">
        <w:t xml:space="preserve"> po osnovi jamčevine u svrhu sudjelovanja na dražbi uplatio drugi ponuditelj </w:t>
      </w:r>
      <w:r>
        <w:t>ZLATKO</w:t>
      </w:r>
      <w:r w:rsidR="005F7E51" w:rsidRPr="005F7E51">
        <w:t xml:space="preserve"> POSPIŠIL, Staro Petrovo Selo, Braće Radić 76, OIB 02939781135</w:t>
      </w:r>
      <w:r w:rsidR="005F7E51">
        <w:t xml:space="preserve"> </w:t>
      </w:r>
      <w:r>
        <w:t>čija ponuda nije prihvaćena</w:t>
      </w:r>
      <w:r w:rsidR="00F571E6">
        <w:t xml:space="preserve"> vratiti ponuditelju</w:t>
      </w:r>
    </w:p>
    <w:p w:rsidRDefault="00F571E6" w:rsidP="00F571E6" w:rsidR="00F571E6">
      <w:pPr>
        <w:jc w:val="both"/>
      </w:pPr>
      <w:r>
        <w:t xml:space="preserve"> </w:t>
      </w:r>
      <w:r>
        <w:tab/>
        <w:t xml:space="preserve"> </w:t>
      </w:r>
      <w:r>
        <w:tab/>
        <w:t xml:space="preserve">Nastavno tome, upise iz točke V. i VI. ovoga rješenja provest će Zemljišnoknjižni odjel </w:t>
      </w:r>
      <w:r w:rsidR="005F7E51">
        <w:t>Nova Gradiška</w:t>
      </w:r>
      <w:r>
        <w:t xml:space="preserve"> Općinskog suda u Slavonskom Brodu po pravomoćnosti ovoga rješenja, a radi provedbe ovih upisa Zemljišnoknjižnom odjelu </w:t>
      </w:r>
      <w:r w:rsidR="005F7E51">
        <w:t>Nova Gradiška</w:t>
      </w:r>
      <w:r>
        <w:t xml:space="preserve"> Općinskom sudu u Slavonskom Brodu dostaviti će se rješenje o dosudi s klauzulom pravomoćnosti i potvrda o uplati </w:t>
      </w:r>
      <w:proofErr w:type="spellStart"/>
      <w:r>
        <w:t>kupovnine</w:t>
      </w:r>
      <w:proofErr w:type="spellEnd"/>
      <w:r>
        <w:t xml:space="preserve">, dok će zabilježbu  dosude određenu u točci VIII. izreke rješenja Zemljišnoknjižni odjel Slavonski Brod Općinskog  suda u Slavonskom Brodu  provesti odmah po zaprimanju ovoga rješenja. </w:t>
      </w:r>
    </w:p>
    <w:p w:rsidRDefault="00F571E6" w:rsidP="00F571E6" w:rsidR="00F571E6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F571E6" w:rsidP="00F571E6" w:rsidR="00F571E6">
      <w:pPr>
        <w:jc w:val="both"/>
      </w:pPr>
    </w:p>
    <w:p w:rsidRDefault="00F571E6" w:rsidP="00F571E6" w:rsidR="00F571E6">
      <w:pPr>
        <w:jc w:val="both"/>
      </w:pPr>
      <w:r>
        <w:t xml:space="preserve">                      </w:t>
      </w:r>
      <w:r w:rsidR="005F7E51">
        <w:t>U Slavonskom Brodu 2</w:t>
      </w:r>
      <w:r>
        <w:t xml:space="preserve">5. </w:t>
      </w:r>
      <w:r w:rsidR="005F7E51">
        <w:t xml:space="preserve"> svibnja</w:t>
      </w:r>
      <w:r>
        <w:t xml:space="preserve"> 2017. godine     </w:t>
      </w:r>
    </w:p>
    <w:p w:rsidRDefault="00F571E6" w:rsidP="00F571E6" w:rsidR="00F571E6">
      <w:r>
        <w:t xml:space="preserve">                                                                                                         Stečajna sutkinja:</w:t>
      </w:r>
    </w:p>
    <w:p w:rsidRDefault="00F571E6" w:rsidP="00F571E6" w:rsidR="00F571E6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Mirna Vujčić</w:t>
      </w:r>
    </w:p>
    <w:p w:rsidRDefault="00F571E6" w:rsidP="00F571E6" w:rsidR="00F571E6">
      <w:pPr>
        <w:rPr>
          <w:b/>
          <w:sz w:val="18"/>
          <w:szCs w:val="18"/>
        </w:rPr>
      </w:pPr>
      <w:r>
        <w:rPr>
          <w:b/>
          <w:sz w:val="18"/>
          <w:szCs w:val="18"/>
        </w:rPr>
        <w:t>NAPUTAK O PRAVNOM LIJEKU</w:t>
      </w:r>
    </w:p>
    <w:p w:rsidRDefault="00F571E6" w:rsidP="00F571E6" w:rsidR="00F571E6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po </w:t>
      </w:r>
    </w:p>
    <w:p w:rsidRDefault="00F571E6" w:rsidP="00F571E6" w:rsidR="00F571E6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F571E6" w:rsidP="00F571E6" w:rsidR="00F571E6">
      <w:pPr>
        <w:rPr>
          <w:sz w:val="16"/>
          <w:szCs w:val="16"/>
        </w:rPr>
      </w:pPr>
      <w:r>
        <w:rPr>
          <w:sz w:val="16"/>
          <w:szCs w:val="16"/>
        </w:rPr>
        <w:t>e-Oglasna ploča sudova. Žalba se podnosi  Visokom trgovačkom sudu</w:t>
      </w:r>
    </w:p>
    <w:p w:rsidRDefault="00F571E6" w:rsidP="00F571E6" w:rsidR="00F571E6">
      <w:pPr>
        <w:rPr>
          <w:sz w:val="16"/>
          <w:szCs w:val="16"/>
        </w:rPr>
      </w:pPr>
      <w:r>
        <w:rPr>
          <w:sz w:val="16"/>
          <w:szCs w:val="16"/>
        </w:rPr>
        <w:t xml:space="preserve"> u Zagrebu  putem ovoga suda  u tri  primjerka.</w:t>
      </w:r>
    </w:p>
    <w:p w:rsidRDefault="00F571E6" w:rsidP="00F571E6" w:rsidR="00F571E6"/>
    <w:p w:rsidRDefault="00F571E6" w:rsidP="00F571E6" w:rsidR="00F571E6"/>
    <w:p w:rsidRDefault="00F571E6" w:rsidP="00F571E6" w:rsidR="00F571E6"/>
    <w:p w:rsidRDefault="00F571E6" w:rsidP="00F571E6" w:rsidR="00F571E6"/>
    <w:p w:rsidRDefault="00F571E6" w:rsidP="00F571E6" w:rsidR="00F571E6"/>
    <w:p w:rsidRDefault="00F571E6" w:rsidP="00F571E6" w:rsidR="00F571E6">
      <w:r>
        <w:t>1. Rješenje nepravomoćno</w:t>
      </w:r>
    </w:p>
    <w:p w:rsidRDefault="00F571E6" w:rsidP="00F571E6" w:rsidR="00F571E6">
      <w:r>
        <w:t>2. Rješenje objaviti na mrežnoj stranici e-Oglasna ploča sudova, te dostaviti:</w:t>
      </w:r>
    </w:p>
    <w:p w:rsidRDefault="00F571E6" w:rsidP="00F571E6" w:rsidR="00F571E6">
      <w:r>
        <w:t xml:space="preserve">- kupcu </w:t>
      </w:r>
      <w:r w:rsidR="009D5F5E">
        <w:t>DARI</w:t>
      </w:r>
      <w:r w:rsidR="00C33FA1">
        <w:t>J</w:t>
      </w:r>
      <w:r w:rsidR="009D5F5E">
        <w:t>U DRAGIĆ</w:t>
      </w:r>
    </w:p>
    <w:p w:rsidRDefault="00F571E6" w:rsidP="00F571E6" w:rsidR="00F571E6">
      <w:r>
        <w:t>- stečajnom upravitelju</w:t>
      </w:r>
    </w:p>
    <w:p w:rsidRDefault="00F571E6" w:rsidP="00F571E6" w:rsidR="00F571E6">
      <w:r>
        <w:t xml:space="preserve">- ponuditelju čija ponuda nije </w:t>
      </w:r>
      <w:r w:rsidR="00C33FA1">
        <w:t>prihvaćena</w:t>
      </w:r>
      <w:r w:rsidR="009D5F5E">
        <w:t xml:space="preserve"> Zlatku </w:t>
      </w:r>
      <w:proofErr w:type="spellStart"/>
      <w:r w:rsidR="009D5F5E">
        <w:t>Pospišil</w:t>
      </w:r>
      <w:proofErr w:type="spellEnd"/>
    </w:p>
    <w:p w:rsidRDefault="00F571E6" w:rsidP="00F571E6" w:rsidR="00F571E6">
      <w:r>
        <w:t xml:space="preserve">- Zemljišnoknjižnom odjelu </w:t>
      </w:r>
      <w:r w:rsidR="009D5F5E">
        <w:t>Nova Gradiška</w:t>
      </w:r>
      <w:r>
        <w:t xml:space="preserve"> Općinskog suda Slav. Brod uz dopis</w:t>
      </w:r>
    </w:p>
    <w:p w:rsidRDefault="00F571E6" w:rsidP="00F571E6" w:rsidR="00F571E6">
      <w:r>
        <w:t xml:space="preserve">- ŽDO- Građansko -upravni odjel </w:t>
      </w:r>
    </w:p>
    <w:p w:rsidRDefault="00F571E6" w:rsidP="00F571E6" w:rsidR="00F571E6">
      <w:r>
        <w:t>- Poreznoj upravi Slavonski Brod  po pravomoćnosti</w:t>
      </w:r>
    </w:p>
    <w:p w:rsidRDefault="00F571E6" w:rsidP="00F571E6" w:rsidR="00F571E6">
      <w:r>
        <w:t>- FINA po pravomoćnosti</w:t>
      </w:r>
    </w:p>
    <w:p w:rsidRDefault="00F571E6" w:rsidP="00F571E6" w:rsidR="00F571E6">
      <w:r>
        <w:t>3. Kalendar 15 dana</w:t>
      </w:r>
    </w:p>
    <w:p w:rsidRDefault="00F571E6" w:rsidP="00F571E6" w:rsidR="00F571E6">
      <w:r>
        <w:t xml:space="preserve">  </w:t>
      </w:r>
    </w:p>
    <w:p w:rsidRDefault="00F571E6" w:rsidP="00F571E6" w:rsidR="00F571E6"/>
    <w:p w:rsidRDefault="00F571E6" w:rsidP="00F571E6" w:rsidR="00F571E6"/>
    <w:p w:rsidRDefault="00F571E6" w:rsidP="00F571E6" w:rsidR="00F571E6"/>
    <w:p w:rsidRDefault="00F571E6" w:rsidP="00F571E6" w:rsidR="00F571E6"/>
    <w:p w:rsidRDefault="00F571E6" w:rsidP="00F571E6" w:rsidR="00F571E6"/>
    <w:p w:rsidRDefault="00DB052E" w:rsidP="00F571E6" w:rsidR="00DB052E" w:rsidRPr="00F571E6"/>
    <w:sectPr w:rsidR="00DB052E" w:rsidRPr="00F571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52389"/>
    <w:multiLevelType w:val="hybridMultilevel"/>
    <w:tmpl w:val="0C0C86A2"/>
    <w:lvl w:tplc="04BACE18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5A9A0F1F"/>
    <w:multiLevelType w:val="hybridMultilevel"/>
    <w:tmpl w:val="6BC4BB80"/>
    <w:lvl w:tplc="F5F8D784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1E6"/>
    <w:rsid w:val="00005F70"/>
    <w:rsid w:val="000225E5"/>
    <w:rsid w:val="00243F38"/>
    <w:rsid w:val="002B47B2"/>
    <w:rsid w:val="00365AB0"/>
    <w:rsid w:val="003900DD"/>
    <w:rsid w:val="00430198"/>
    <w:rsid w:val="0057043E"/>
    <w:rsid w:val="005F7E51"/>
    <w:rsid w:val="007379DF"/>
    <w:rsid w:val="00797148"/>
    <w:rsid w:val="00815F19"/>
    <w:rsid w:val="008739B5"/>
    <w:rsid w:val="008B3B07"/>
    <w:rsid w:val="008E787E"/>
    <w:rsid w:val="00976184"/>
    <w:rsid w:val="00985B00"/>
    <w:rsid w:val="009D5F5E"/>
    <w:rsid w:val="00A62C86"/>
    <w:rsid w:val="00C33FA1"/>
    <w:rsid w:val="00D00154"/>
    <w:rsid w:val="00D073DA"/>
    <w:rsid w:val="00D3344B"/>
    <w:rsid w:val="00DB052E"/>
    <w:rsid w:val="00F3667A"/>
    <w:rsid w:val="00F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1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71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1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B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1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71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1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B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383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1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1568</properties:Words>
  <properties:Characters>8534</properties:Characters>
  <properties:Lines>204</properties:Lines>
  <properties:Paragraphs>64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2017-05-25T11:44:00Z</dcterms:created>
  <dc:creator>wsadmin</dc:creator>
  <cp:lastModifiedBy>wsadmin</cp:lastModifiedBy>
  <cp:lastPrinted>2017-05-25T11:29:00Z</cp:lastPrinted>
  <dcterms:modified xmlns:xsi="http://www.w3.org/2001/XMLSchema-instance" xsi:type="dcterms:W3CDTF">2017-05-25T11:54:00Z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