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55d1" w14:paraId="69b55d1" w:rsidRDefault="0003150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1506" w:rsidP="00031506" w:rsidR="00031506">
      <w:pPr>
        <w:pStyle w:val="Bezproreda"/>
      </w:pPr>
      <w:r>
        <w:t xml:space="preserve">   </w:t>
      </w:r>
    </w:p>
    <w:p w:rsidRDefault="00031506" w:rsidP="00031506" w:rsidR="00031506">
      <w:pPr>
        <w:pStyle w:val="Bezproreda"/>
      </w:pPr>
    </w:p>
    <w:p w:rsidRDefault="00031506" w:rsidP="00031506" w:rsidR="00AE649C">
      <w:pPr>
        <w:pStyle w:val="Bezproreda"/>
      </w:pPr>
      <w:r>
        <w:t xml:space="preserve">     Republika Hrvatska</w:t>
      </w:r>
    </w:p>
    <w:p w:rsidRDefault="00031506" w:rsidP="00031506" w:rsidR="00031506">
      <w:pPr>
        <w:pStyle w:val="Bezproreda"/>
      </w:pPr>
      <w:r>
        <w:t>Trgovački sud u Bjelovaru</w:t>
      </w:r>
    </w:p>
    <w:p w:rsidRDefault="00031506" w:rsidP="00031506" w:rsidR="00031506">
      <w:pPr>
        <w:pStyle w:val="Bezproreda"/>
      </w:pPr>
      <w:r>
        <w:t>Bjelovar, Dr. I. Lebovića 42.</w:t>
      </w:r>
    </w:p>
    <w:p w:rsidRDefault="00031506" w:rsidP="00031506" w:rsidR="00031506">
      <w:pPr>
        <w:pStyle w:val="Bezproreda"/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St-58/2018-3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Republike Hrvatske, Ministarstva financija, Porezna uprava, Područni ured sjeverna Hrvatska, za otvaranje stečajnog postupka nad dužnikom  BAUMIX d.o.o. za trgovinu i proizvodnju Kuršanec, Poljska 10, OIB: 70485911834, 25. siječnja 2018.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Draganu Krištofić iz Strahoninca, Pavleka Miškine 8, OIB: 91824768808,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50-57-18 i dodatni iznos predujma od 5.000,00 kuna na račun ovog suda br. IBAN:HR6123900011300000630 model HR05 540-57-18. Rok od 8 dana počinje teći istekom osmog dana od objave ovog rješenja na e-oglasnoj ploči ovog suda.</w:t>
      </w:r>
    </w:p>
    <w:p w:rsidRDefault="00031506" w:rsidP="00031506" w:rsidR="00031506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Dragan Krištofić iz Strahoninca, Pavleka Miškine 8, OIB: 91824768808,  ne uplati predujam u roku određenom u toč. 1. izreke ovog rješenja za daljnje postupanje u provedbi naplate bit će nadležna Financijska agencija.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 xml:space="preserve">BAUMIX d.o.o. za trgovinu i proizvodnju Kuršanec, Poljska 10, OIB: 70485911834, </w:t>
      </w:r>
      <w:r>
        <w:rPr>
          <w:rFonts w:cs="Times New Roman" w:eastAsia="Times New Roman"/>
          <w:szCs w:val="20"/>
          <w:lang w:eastAsia="hr-HR"/>
        </w:rPr>
        <w:t>Dragana Krištofić iz Strahoninca, Pavleka Miškine 8, OIB: 91824768808 sa svih njegovih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50-57-18 i dodatni iznos predujma od 5.000,00 kuna na račun ovog suda br. IBAN:HR6123900011300000630 model HR05 540-57-18. 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Republika Hrvatska, ministarstvo financija, Porezna uprava, Područni ured sjeverna Hrvatska podnijela je ovom sudu prijedlog za otvaranje stečajnog postupka nad dužnikom BAUMIX d.o.o. za trgovinu i proizvodnju Kuršanec, Poljska 10, OIB: 70485911834.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13. srpnja 2017. godine vjerovnik ima prema dužniku tražbinu u ukupnom iznosu od 29.062,10 kuna.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Dragan Krištofić iz Strahoninca, Pavleka Miškine 8, OIB: 91824768808.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Dragana Krištofić iz Strahoninca, postojala istekom razdoblja od 60 dana i on je najkasnije u daljnjem roku od 21 dan bio dužan podnijeti prijedlog za pokretanje stečajnog postupka, što nije učinio.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  <w:r>
        <w:rPr>
          <w:rFonts w:cs="Times New Roman" w:eastAsia="Times New Roman"/>
          <w:lang w:eastAsia="hr-HR"/>
        </w:rPr>
        <w:lastRenderedPageBreak/>
        <w:t xml:space="preserve">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25. siječnja 2018.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 – ovlašteni službenik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Vesna Dragišić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031506" w:rsidP="00031506" w:rsidR="000315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031506" w:rsidP="00031506" w:rsidR="0003150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3150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5588390"/>
      <w:docPartObj>
        <w:docPartGallery w:val="Page Numbers (Top of Page)"/>
        <w:docPartUnique/>
      </w:docPartObj>
    </w:sdtPr>
    <w:sdtEndPr/>
    <w:sdtContent>
      <w:p w:rsidRDefault="00031506" w:rsidR="000315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A49">
          <w:t>3</w:t>
        </w:r>
        <w:r>
          <w:fldChar w:fldCharType="end"/>
        </w:r>
      </w:p>
    </w:sdtContent>
  </w:sdt>
  <w:p w:rsidRDefault="00031506" w:rsidR="008333A9">
    <w:pPr>
      <w:pStyle w:val="Zaglavlje"/>
    </w:pPr>
    <w:r>
      <w:t>Poslovni broj: 1 St-57/2018-3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506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A49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3150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3150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545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St-57/2018-3</izvorni_sadrzaj>
    <derivirana_varijabla naziv="DomainObject.Oznaka_1">St-57/2018-3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BAUMIX društvo s ograničenom odgovornošću za trgovinu i proizvodnju</izvorni_sadrzaj>
    <derivirana_varijabla naziv="DomainObject.Predmet.ProtustrankaFormated_1">  BAUMIX društvo s ograničenom odgovornošću za trgovinu i proizvodnju</derivirana_varijabla>
  </DomainObject.Predmet.ProtustrankaFormated>
  <DomainObject.Predmet.ProtustrankaFormatedOIB>
    <izvorni_sadrzaj>  BAUMIX društvo s ograničenom odgovornošću za trgovinu i proizvodnju, OIB 70485911834</izvorni_sadrzaj>
    <derivirana_varijabla naziv="DomainObject.Predmet.ProtustrankaFormatedOIB_1">  BAUMIX društvo s ograničenom odgovornošću za trgovinu i proizvodnju, OIB 70485911834</derivirana_varijabla>
  </DomainObject.Predmet.ProtustrankaFormatedOIB>
  <DomainObject.Predmet.ProtustrankaFormatedWithAdress>
    <izvorni_sadrzaj> BAUMIX društvo s ograničenom odgovornošću za trgovinu i proizvodnju, Poljska 10, 40000 Kuršanec</izvorni_sadrzaj>
    <derivirana_varijabla naziv="DomainObject.Predmet.ProtustrankaFormatedWithAdress_1"> BAUMIX društvo s ograničenom odgovornošću za trgovinu i proizvodnju, Poljska 10, 40000 Kuršanec</derivirana_varijabla>
  </DomainObject.Predmet.ProtustrankaFormatedWithAdress>
  <DomainObject.Predmet.ProtustrankaFormatedWithAdressOIB>
    <izvorni_sadrzaj> BAUMIX društvo s ograničenom odgovornošću za trgovinu i proizvodnju, OIB 70485911834, Poljska 10, 40000 Kuršanec</izvorni_sadrzaj>
    <derivirana_varijabla naziv="DomainObject.Predmet.ProtustrankaFormatedWithAdressOIB_1"> BAUMIX društvo s ograničenom odgovornošću za trgovinu i proizvodnju, OIB 70485911834, Poljska 10, 40000 Kuršanec</derivirana_varijabla>
  </DomainObject.Predmet.ProtustrankaFormatedWithAdressOIB>
  <DomainObject.Predmet.ProtustrankaWithAdress>
    <izvorni_sadrzaj>BAUMIX društvo s ograničenom odgovornošću za trgovinu i proizvodnju Poljska 10, 40000 Kuršanec</izvorni_sadrzaj>
    <derivirana_varijabla naziv="DomainObject.Predmet.ProtustrankaWithAdress_1">BAUMIX društvo s ograničenom odgovornošću za trgovinu i proizvodnju Poljska 10, 40000 Kuršanec</derivirana_varijabla>
  </DomainObject.Predmet.ProtustrankaWithAdress>
  <DomainObject.Predmet.ProtustrankaWithAdressOIB>
    <izvorni_sadrzaj>BAUMIX društvo s ograničenom odgovornošću za trgovinu i proizvodnju, OIB 70485911834, Poljska 10, 40000 Kuršanec</izvorni_sadrzaj>
    <derivirana_varijabla naziv="DomainObject.Predmet.ProtustrankaWithAdressOIB_1">BAUMIX društvo s ograničenom odgovornošću za trgovinu i proizvodnju, OIB 70485911834, Poljska 10, 40000 Kuršanec</derivirana_varijabla>
  </DomainObject.Predmet.ProtustrankaWithAdressOIB>
  <DomainObject.Predmet.ProtustrankaNazivFormated>
    <izvorni_sadrzaj>BAUMIX društvo s ograničenom odgovornošću za trgovinu i proizvodnju</izvorni_sadrzaj>
    <derivirana_varijabla naziv="DomainObject.Predmet.ProtustrankaNazivFormated_1">BAUMIX društvo s ograničenom odgovornošću za trgovinu i proizvodnju</derivirana_varijabla>
  </DomainObject.Predmet.ProtustrankaNazivFormated>
  <DomainObject.Predmet.ProtustrankaNazivFormatedOIB>
    <izvorni_sadrzaj>BAUMIX društvo s ograničenom odgovornošću za trgovinu i proizvodnju, OIB 70485911834</izvorni_sadrzaj>
    <derivirana_varijabla naziv="DomainObject.Predmet.ProtustrankaNazivFormatedOIB_1">BAUMIX društvo s ograničenom odgovornošću za trgovinu i proizvodnju, OIB 70485911834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, Područni ured sjeverna Hrvatska</izvorni_sadrzaj>
    <derivirana_varijabla naziv="DomainObject.Predmet.StrankaFormated_1">  Republika Hrvatska, Ministarstvo financija, Porezna uprava , Područni ured sjeverna Hrvatska</derivirana_varijabla>
  </DomainObject.Predmet.StrankaFormated>
  <DomainObject.Predmet.StrankaFormatedOIB>
    <izvorni_sadrzaj>  Republika Hrvatska, Ministarstvo financija, Porezna uprava , Područni ured sjeverna Hrvatska, OIB 18683136487</izvorni_sadrzaj>
    <derivirana_varijabla naziv="DomainObject.Predmet.StrankaFormatedOIB_1">  Republika Hrvatska, Ministarstvo financija, Porezna uprava , Područni ured sjeverna Hrvatska, OIB 18683136487</derivirana_varijabla>
  </DomainObject.Predmet.StrankaFormatedOIB>
  <DomainObject.Predmet.StrankaFormatedWithAdress>
    <izvorni_sadrzaj> Republika Hrvatska, Ministarstvo financija, Porezna uprava , Područni ured sjeverna Hrvatska, Otokara Keršovanija 11, 40000 Čakovec</izvorni_sadrzaj>
    <derivirana_varijabla naziv="DomainObject.Predmet.StrankaFormatedWithAdress_1"> Republika Hrvatska, Ministarstvo financija, Porezna uprava , Područni ured sjeverna Hrvatska, Otokara Keršovanija 11, 40000 Čakovec</derivirana_varijabla>
  </DomainObject.Predmet.StrankaFormatedWithAdress>
  <DomainObject.Predmet.StrankaFormatedWithAdressOIB>
    <izvorni_sadrzaj> Republika Hrvatska, Ministarstvo financija, Porezna uprava , Područni ured sjeverna Hrvatska, OIB 18683136487, Otokara Keršovanija 11, 40000 Čakovec</izvorni_sadrzaj>
    <derivirana_varijabla naziv="DomainObject.Predmet.StrankaFormatedWithAdressOIB_1"> Republika Hrvatska, Ministarstvo financija, Porezna uprava , Područni ured sjeverna Hrvatska, OIB 18683136487, Otokara Keršovanija 11, 40000 Čakovec</derivirana_varijabla>
  </DomainObject.Predmet.StrankaFormatedWithAdressOIB>
  <DomainObject.Predmet.StrankaWithAdress>
    <izvorni_sadrzaj>Republika Hrvatska, Ministarstvo financija, Porezna uprava , Područni ured sjeverna Hrvatska Otokara Keršovanija 11,40000 Čakovec</izvorni_sadrzaj>
    <derivirana_varijabla naziv="DomainObject.Predmet.StrankaWithAdress_1">Republika Hrvatska, Ministarstvo financija, Porezna uprava , Područni ured sjeverna Hrvatska Otokara Keršovanija 11,40000 Čakovec</derivirana_varijabla>
  </DomainObject.Predmet.StrankaWithAdress>
  <DomainObject.Predmet.StrankaWithAdressOIB>
    <izvorni_sadrzaj>Republika Hrvatska, Ministarstvo financija, Porezna uprava , Područni ured sjeverna Hrvatska, OIB 18683136487, Otokara Keršovanija 11,40000 Čakovec</izvorni_sadrzaj>
    <derivirana_varijabla naziv="DomainObject.Predmet.StrankaWithAdressOIB_1">Republika Hrvatska, Ministarstvo financija, Porezna uprava , Područni ured sjeverna Hrvatska, OIB 18683136487, Otokara Keršovanija 11,40000 Čakovec</derivirana_varijabla>
  </DomainObject.Predmet.StrankaWithAdressOIB>
  <DomainObject.Predmet.StrankaNazivFormated>
    <izvorni_sadrzaj>Republika Hrvatska, Ministarstvo financija, Porezna uprava , Područni ured sjeverna Hrvatska</izvorni_sadrzaj>
    <derivirana_varijabla naziv="DomainObject.Predmet.StrankaNazivFormated_1">Republika Hrvatska, Ministarstvo financija, Porezna uprava , Područni ured sjeverna Hrvatska</derivirana_varijabla>
  </DomainObject.Predmet.StrankaNazivFormated>
  <DomainObject.Predmet.StrankaNazivFormatedOIB>
    <izvorni_sadrzaj>Republika Hrvatska, Ministarstvo financija, Porezna uprava , Područni ured sjeverna Hrvatska, OIB 18683136487</izvorni_sadrzaj>
    <derivirana_varijabla naziv="DomainObject.Predmet.StrankaNazivFormatedOIB_1">Republika Hrvatska, Ministarstvo financija, Porezna uprava 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 , Područni ured sjeverna Hrvatska</item>
    </izvorni_sadrzaj>
    <derivirana_varijabla naziv="DomainObject.Predmet.StrankaListFormated_1">
      <item>Republika Hrvatska, Ministarstvo financija, Porezna uprava , Područni ured sjeverna Hrvatska</item>
    </derivirana_varijabla>
  </DomainObject.Predmet.StrankaListFormated>
  <DomainObject.Predmet.StrankaListFormatedOIB>
    <izvorni_sadrzaj>
      <item>Republika Hrvatska, Ministarstvo financija, Porezna uprava , Područni ured sjeverna Hrvatska, OIB 18683136487</item>
    </izvorni_sadrzaj>
    <derivirana_varijabla naziv="DomainObject.Predmet.StrankaListFormatedOIB_1">
      <item>Republika Hrvatska, Ministarstvo financija, Porezna uprava 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 , Područni ured sjeverna Hrvatska, Otokara Keršovanija 11, 40000 Čakovec</item>
    </izvorni_sadrzaj>
    <derivirana_varijabla naziv="DomainObject.Predmet.StrankaListFormatedWithAdress_1">
      <item>Republika Hrvatska, Ministarstvo financija, Porezna uprava , Područni ured sjeverna Hrvatska, Otokara Keršovanija 11, 40000 Čakovec</item>
    </derivirana_varijabla>
  </DomainObject.Predmet.StrankaListFormatedWithAdress>
  <DomainObject.Predmet.StrankaListFormatedWithAdressOIB>
    <izvorni_sadrzaj>
      <item>Republika Hrvatska, Ministarstvo financija, Porezna uprava , Područni ured sjeverna Hrvatska, OIB 18683136487, Otokara Keršovanija 11, 40000 Čakovec</item>
    </izvorni_sadrzaj>
    <derivirana_varijabla naziv="DomainObject.Predmet.StrankaListFormatedWithAdressOIB_1">
      <item>Republika Hrvatska, Ministarstvo financija, Porezna uprava , Područni ured sjeverna Hrvatska, OIB 18683136487, Otokara Keršovanija 11, 40000 Čakovec</item>
    </derivirana_varijabla>
  </DomainObject.Predmet.StrankaListFormatedWithAdressOIB>
  <DomainObject.Predmet.StrankaListNazivFormated>
    <izvorni_sadrzaj>
      <item>Republika Hrvatska, Ministarstvo financija, Porezna uprava , Područni ured sjeverna Hrvatska</item>
    </izvorni_sadrzaj>
    <derivirana_varijabla naziv="DomainObject.Predmet.StrankaListNazivFormated_1">
      <item>Republika Hrvatska, Ministarstvo financija, Porezna uprava , Područni ured sjeverna Hrvatska</item>
    </derivirana_varijabla>
  </DomainObject.Predmet.StrankaListNazivFormated>
  <DomainObject.Predmet.StrankaListNazivFormatedOIB>
    <izvorni_sadrzaj>
      <item>Republika Hrvatska, Ministarstvo financija, Porezna uprava , Područni ured sjeverna Hrvatska, OIB 18683136487</item>
    </izvorni_sadrzaj>
    <derivirana_varijabla naziv="DomainObject.Predmet.StrankaListNazivFormatedOIB_1">
      <item>Republika Hrvatska, Ministarstvo financija, Porezna uprava , Područni ured sjeverna Hrvatska, OIB 18683136487</item>
    </derivirana_varijabla>
  </DomainObject.Predmet.StrankaListNazivFormatedOIB>
  <DomainObject.Predmet.ProtuStrankaListFormated>
    <izvorni_sadrzaj>
      <item>BAUMIX društvo s ograničenom odgovornošću za trgovinu i proizvodnju</item>
    </izvorni_sadrzaj>
    <derivirana_varijabla naziv="DomainObject.Predmet.ProtuStrankaListFormated_1">
      <item>BAUMIX društvo s ograničenom odgovornošću za trgovinu i proizvodnju</item>
    </derivirana_varijabla>
  </DomainObject.Predmet.ProtuStrankaListFormated>
  <DomainObject.Predmet.ProtuStrankaListFormatedOIB>
    <izvorni_sadrzaj>
      <item>BAUMIX društvo s ograničenom odgovornošću za trgovinu i proizvodnju, OIB 70485911834</item>
    </izvorni_sadrzaj>
    <derivirana_varijabla naziv="DomainObject.Predmet.ProtuStrankaListFormatedOIB_1">
      <item>BAUMIX društvo s ograničenom odgovornošću za trgovinu i proizvodnju, OIB 70485911834</item>
    </derivirana_varijabla>
  </DomainObject.Predmet.ProtuStrankaListFormatedOIB>
  <DomainObject.Predmet.ProtuStrankaListFormatedWithAdress>
    <izvorni_sadrzaj>
      <item>BAUMIX društvo s ograničenom odgovornošću za trgovinu i proizvodnju, Poljska 10, 40000 Kuršanec</item>
    </izvorni_sadrzaj>
    <derivirana_varijabla naziv="DomainObject.Predmet.ProtuStrankaListFormatedWithAdress_1">
      <item>BAUMIX društvo s ograničenom odgovornošću za trgovinu i proizvodnju, Poljska 10, 40000 Kuršanec</item>
    </derivirana_varijabla>
  </DomainObject.Predmet.ProtuStrankaListFormatedWithAdress>
  <DomainObject.Predmet.ProtuStrankaListFormatedWithAdressOIB>
    <izvorni_sadrzaj>
      <item>BAUMIX društvo s ograničenom odgovornošću za trgovinu i proizvodnju, OIB 70485911834, Poljska 10, 40000 Kuršanec</item>
    </izvorni_sadrzaj>
    <derivirana_varijabla naziv="DomainObject.Predmet.ProtuStrankaListFormatedWithAdressOIB_1">
      <item>BAUMIX društvo s ograničenom odgovornošću za trgovinu i proizvodnju, OIB 70485911834, Poljska 10, 40000 Kuršanec</item>
    </derivirana_varijabla>
  </DomainObject.Predmet.ProtuStrankaListFormatedWithAdressOIB>
  <DomainObject.Predmet.ProtuStrankaListNazivFormated>
    <izvorni_sadrzaj>
      <item>BAUMIX društvo s ograničenom odgovornošću za trgovinu i proizvodnju</item>
    </izvorni_sadrzaj>
    <derivirana_varijabla naziv="DomainObject.Predmet.ProtuStrankaListNazivFormated_1">
      <item>BAUMIX društvo s ograničenom odgovornošću za trgovinu i proizvodnju</item>
    </derivirana_varijabla>
  </DomainObject.Predmet.ProtuStrankaListNazivFormated>
  <DomainObject.Predmet.ProtuStrankaListNazivFormatedOIB>
    <izvorni_sadrzaj>
      <item>BAUMIX društvo s ograničenom odgovornošću za trgovinu i proizvodnju, OIB 70485911834</item>
    </izvorni_sadrzaj>
    <derivirana_varijabla naziv="DomainObject.Predmet.ProtuStrankaListNazivFormatedOIB_1">
      <item>BAUMIX društvo s ograničenom odgovornošću za trgovinu i proizvodnju, OIB 70485911834</item>
    </derivirana_varijabla>
  </DomainObject.Predmet.ProtuStrankaListNazivFormatedOIB>
  <DomainObject.Predmet.OstaliListFormated>
    <izvorni_sadrzaj>
      <item>Županijsko državno odvjetništvo u Varaždinu</item>
      <item>sudski registar</item>
      <item>Dragan Krištofić</item>
    </izvorni_sadrzaj>
    <derivirana_varijabla naziv="DomainObject.Predmet.OstaliListFormated_1">
      <item>Županijsko državno odvjetništvo u Varaždinu</item>
      <item>sudski registar</item>
      <item>Dragan Krištofić</item>
    </derivirana_varijabla>
  </DomainObject.Predmet.OstaliListFormated>
  <DomainObject.Predmet.OstaliListFormatedOIB>
    <izvorni_sadrzaj>
      <item>Županijsko državno odvjetništvo u Varaždinu</item>
      <item>sudski registar</item>
      <item>Dragan Krištofić, OIB 91824768808</item>
    </izvorni_sadrzaj>
    <derivirana_varijabla naziv="DomainObject.Predmet.OstaliListFormatedOIB_1">
      <item>Županijsko državno odvjetništvo u Varaždinu</item>
      <item>sudski registar</item>
      <item>Dragan Krištofić, OIB 91824768808</item>
    </derivirana_varijabla>
  </DomainObject.Predmet.OstaliListFormatedOIB>
  <DomainObject.Predmet.OstaliListFormatedWithAdress>
    <izvorni_sadrzaj>
      <item>Županijsko državno odvjetništvo u Varaždinu, Ul. braće Radić 2, 42000 Varaždin</item>
      <item>sudski registar</item>
      <item>Dragan Krištofić, Pavleka Miškine 8., 40000 Strahoninec</item>
    </izvorni_sadrzaj>
    <derivirana_varijabla naziv="DomainObject.Predmet.OstaliListFormatedWithAdress_1">
      <item>Županijsko državno odvjetništvo u Varaždinu, Ul. braće Radić 2, 42000 Varaždin</item>
      <item>sudski registar</item>
      <item>Dragan Krištofić, Pavleka Miškine 8., 40000 Strahoninec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sudski registar</item>
      <item>Dragan Krištofić, OIB 91824768808, Pavleka Miškine 8., 40000 Strahoninec</item>
    </izvorni_sadrzaj>
    <derivirana_varijabla naziv="DomainObject.Predmet.OstaliListFormatedWithAdressOIB_1">
      <item>Županijsko državno odvjetništvo u Varaždinu, Ul. braće Radić 2, 42000 Varaždin</item>
      <item>sudski registar</item>
      <item>Dragan Krištofić, OIB 91824768808, Pavleka Miškine 8., 40000 Strahoninec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Dragan Krištofić</item>
    </izvorni_sadrzaj>
    <derivirana_varijabla naziv="DomainObject.Predmet.OstaliListNazivFormated_1">
      <item>Županijsko državno odvjetništvo u Varaždinu</item>
      <item>sudski registar</item>
      <item>Dragan Krištofić</item>
    </derivirana_varijabla>
  </DomainObject.Predmet.OstaliListNazivFormated>
  <DomainObject.Predmet.OstaliListNazivFormatedOIB>
    <izvorni_sadrzaj>
      <item>Županijsko državno odvjetništvo u Varaždinu</item>
      <item>sudski registar</item>
      <item>Dragan Krištofić, OIB 91824768808</item>
    </izvorni_sadrzaj>
    <derivirana_varijabla naziv="DomainObject.Predmet.OstaliListNazivFormatedOIB_1">
      <item>Županijsko državno odvjetništvo u Varaždinu</item>
      <item>sudski registar</item>
      <item>Dragan Krištofić, OIB 91824768808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St-57/2018-3</izvorni_sadrzaj>
    <derivirana_varijabla naziv="DomainObject.PoslovniBrojDokumenta_1">St-57/2018-3</derivirana_varijabla>
  </DomainObject.PoslovniBrojDokumenta>
  <DomainObject.Predmet.StrankaIDrugi>
    <izvorni_sadrzaj>Republika Hrvatska, Ministarstvo financija, Porezna uprava , Područni ured sjeverna Hrvatska</izvorni_sadrzaj>
    <derivirana_varijabla naziv="DomainObject.Predmet.StrankaIDrugi_1">Republika Hrvatska, Ministarstvo financija, Porezna uprava , Područni ured sjeverna Hrvatska</derivirana_varijabla>
  </DomainObject.Predmet.StrankaIDrugi>
  <DomainObject.Predmet.ProtustrankaIDrugi>
    <izvorni_sadrzaj>BAUMIX društvo s ograničenom odgovornošću za trgovinu i proizvodnju</izvorni_sadrzaj>
    <derivirana_varijabla naziv="DomainObject.Predmet.ProtustrankaIDrugi_1">BAUMIX društvo s ograničenom odgovornošću za trgovinu i proizvodnju</derivirana_varijabla>
  </DomainObject.Predmet.ProtustrankaIDrugi>
  <DomainObject.Predmet.StrankaIDrugiAdressOIB>
    <izvorni_sadrzaj>Republika Hrvatska, Ministarstvo financija, Porezna uprava , Područni ured sjeverna Hrvatska, OIB 18683136487, Otokara Keršovanija 11, 40000 Čakovec</izvorni_sadrzaj>
    <derivirana_varijabla naziv="DomainObject.Predmet.StrankaIDrugiAdressOIB_1">Republika Hrvatska, Ministarstvo financija, Porezna uprava , Područni ured sjeverna Hrvatska, OIB 18683136487, Otokara Keršovanija 11, 40000 Čakovec</derivirana_varijabla>
  </DomainObject.Predmet.StrankaIDrugiAdressOIB>
  <DomainObject.Predmet.ProtustrankaIDrugiAdressOIB>
    <izvorni_sadrzaj>BAUMIX društvo s ograničenom odgovornošću za trgovinu i proizvodnju, OIB 70485911834, Poljska 10, 40000 Kuršanec</izvorni_sadrzaj>
    <derivirana_varijabla naziv="DomainObject.Predmet.ProtustrankaIDrugiAdressOIB_1">BAUMIX društvo s ograničenom odgovornošću za trgovinu i proizvodnju, OIB 70485911834,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BAUMIX društvo s ograničenom odgovornošću za trgovinu i proizvodnju</item>
      <item>Republika Hrvatska, Ministarstvo financija, Porezna uprava , Područni ured sjeverna Hrvatska</item>
      <item>Županijsko državno odvjetništvo u Varaždinu</item>
      <item>sudski registar</item>
      <item>Dragan Krištofić</item>
    </izvorni_sadrzaj>
    <derivirana_varijabla naziv="DomainObject.Predmet.SudioniciListNaziv_1">
      <item>BAUMIX društvo s ograničenom odgovornošću za trgovinu i proizvodnju</item>
      <item>Republika Hrvatska, Ministarstvo financija, Porezna uprava , Područni ured sjeverna Hrvatska</item>
      <item>Županijsko državno odvjetništvo u Varaždinu</item>
      <item>sudski registar</item>
      <item>Dragan Krištofić</item>
    </derivirana_varijabla>
  </DomainObject.Predmet.SudioniciListNaziv>
  <DomainObject.Predmet.SudioniciListAdressOIB>
    <izvorni_sadrzaj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Varaždinu, Ul. braće Radić 2,42000 Varaždin</item>
      <item>sudski registar</item>
      <item>Dragan Krištofić, OIB 91824768808, Pavleka Miškine 8.,40000 Strahoninec</item>
    </izvorni_sadrzaj>
    <derivirana_varijabla naziv="DomainObject.Predmet.SudioniciListAdressOIB_1"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Varaždinu, Ul. braće Radić 2,42000 Varaždin</item>
      <item>sudski registar</item>
      <item>Dragan Krištofić, OIB 91824768808, Pavleka Miškine 8.,40000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CF2EB-2EE6-4D06-A227-6FF41FE28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927</properties:Words>
  <properties:Characters>5169</properties:Characters>
  <properties:Lines>113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2018-01-25T08:45:00Z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