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952a" w14:paraId="9d4952a" w:rsidRDefault="00076114" w:rsidP="00076114" w:rsidR="00076114" w:rsidRPr="000A528E">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15682D" w:rsidRPr="000A528E">
        <w:tc>
          <w:tcPr>
            <w:tcW w:type="dxa" w:w="3060"/>
          </w:tcPr>
          <w:p w:rsidRDefault="00DC5A04" w:rsidP="005F2AFB" w:rsidR="005F2AFB" w:rsidRPr="000A528E">
            <w:pPr>
              <w:pStyle w:val="Naslov2"/>
              <w:jc w:val="left"/>
              <w:rPr>
                <w:b w:val="false"/>
                <w:bCs w:val="false"/>
                <w:sz w:val="24"/>
              </w:rPr>
            </w:pPr>
            <w:r w:rsidRPr="000A528E">
              <w:rPr>
                <w:b w:val="false"/>
                <w:bCs w:val="false"/>
                <w:sz w:val="24"/>
              </w:rPr>
              <w:t xml:space="preserve">    Republika Hrvatska</w:t>
            </w:r>
          </w:p>
          <w:p w:rsidRDefault="005F2AFB" w:rsidP="00F353E4" w:rsidR="005F2AFB" w:rsidRPr="000A528E">
            <w:r w:rsidRPr="000A528E">
              <w:t>Trgovački sud u Zagrebu</w:t>
            </w:r>
          </w:p>
          <w:p w:rsidRDefault="00DC5A04" w:rsidP="00F353E4" w:rsidR="005F2AFB" w:rsidRPr="000A528E">
            <w:r w:rsidRPr="000A528E">
              <w:t xml:space="preserve">  </w:t>
            </w:r>
            <w:r w:rsidR="005F2AFB" w:rsidRPr="000A528E">
              <w:t>Zagreb, Amruševa 2/II</w:t>
            </w:r>
          </w:p>
        </w:tc>
      </w:tr>
    </w:tbl>
    <w:p w:rsidRDefault="005F2AFB" w:rsidP="005F2AFB" w:rsidR="005F2AFB" w:rsidRPr="000A528E">
      <w:pPr>
        <w:rPr>
          <w:b/>
        </w:rPr>
      </w:pPr>
    </w:p>
    <w:p w:rsidRDefault="005F2AFB" w:rsidP="005F2AFB" w:rsidR="005F2AFB" w:rsidRPr="000A528E">
      <w:r w:rsidRPr="000A528E">
        <w:rPr>
          <w:b/>
        </w:rPr>
        <w:tab/>
      </w:r>
      <w:r w:rsidRPr="000A528E">
        <w:rPr>
          <w:b/>
        </w:rPr>
        <w:tab/>
      </w:r>
      <w:r w:rsidRPr="000A528E">
        <w:rPr>
          <w:b/>
        </w:rPr>
        <w:tab/>
      </w:r>
      <w:r w:rsidRPr="000A528E">
        <w:rPr>
          <w:b/>
        </w:rPr>
        <w:tab/>
      </w:r>
      <w:r w:rsidRPr="000A528E">
        <w:rPr>
          <w:b/>
        </w:rPr>
        <w:tab/>
      </w:r>
      <w:r w:rsidRPr="000A528E">
        <w:rPr>
          <w:b/>
        </w:rPr>
        <w:tab/>
      </w:r>
      <w:r w:rsidRPr="000A528E">
        <w:rPr>
          <w:b/>
        </w:rPr>
        <w:tab/>
      </w:r>
      <w:r w:rsidRPr="000A528E">
        <w:rPr>
          <w:b/>
        </w:rPr>
        <w:tab/>
      </w:r>
      <w:r w:rsidRPr="000A528E">
        <w:rPr>
          <w:b/>
        </w:rPr>
        <w:tab/>
        <w:t xml:space="preserve"> </w:t>
      </w:r>
      <w:r w:rsidRPr="000A528E">
        <w:rPr>
          <w:b/>
        </w:rPr>
        <w:tab/>
        <w:t xml:space="preserve"> </w:t>
      </w:r>
      <w:r w:rsidR="00047374" w:rsidRPr="000A528E">
        <w:t>89</w:t>
      </w:r>
      <w:r w:rsidRPr="000A528E">
        <w:t>.</w:t>
      </w:r>
      <w:r w:rsidRPr="000A528E">
        <w:rPr>
          <w:b/>
        </w:rPr>
        <w:t xml:space="preserve"> </w:t>
      </w:r>
      <w:r w:rsidRPr="000A528E">
        <w:t>St-</w:t>
      </w:r>
      <w:r w:rsidR="0072541E">
        <w:t>3286/16-</w:t>
      </w:r>
      <w:r w:rsidR="003921BA">
        <w:t>13</w:t>
      </w:r>
    </w:p>
    <w:p w:rsidRDefault="005F2AFB" w:rsidP="005F2AFB" w:rsidR="005F2AFB" w:rsidRPr="000A528E">
      <w:pPr>
        <w:jc w:val="center"/>
      </w:pPr>
      <w:r w:rsidRPr="000A528E">
        <w:t xml:space="preserve">R E P U B L I K A   H R V A T S K A </w:t>
      </w:r>
    </w:p>
    <w:p w:rsidRDefault="005F2AFB" w:rsidP="005F2AFB" w:rsidR="005F2AFB" w:rsidRPr="000A528E">
      <w:pPr>
        <w:ind w:left="2880"/>
        <w:jc w:val="right"/>
      </w:pPr>
    </w:p>
    <w:p w:rsidRDefault="005F2AFB" w:rsidP="005F2AFB" w:rsidR="005F2AFB" w:rsidRPr="000A528E">
      <w:pPr>
        <w:ind w:left="2880"/>
      </w:pPr>
      <w:r w:rsidRPr="000A528E">
        <w:t xml:space="preserve">              R J E Š E NJ E </w:t>
      </w:r>
      <w:r w:rsidRPr="000A528E">
        <w:tab/>
      </w:r>
      <w:r w:rsidRPr="000A528E">
        <w:tab/>
      </w:r>
      <w:r w:rsidRPr="000A528E">
        <w:tab/>
      </w:r>
      <w:r w:rsidRPr="000A528E">
        <w:tab/>
      </w:r>
      <w:r w:rsidRPr="000A528E">
        <w:tab/>
      </w:r>
    </w:p>
    <w:p w:rsidRDefault="005F2AFB" w:rsidP="003921BA" w:rsidR="0072541E">
      <w:pPr>
        <w:jc w:val="both"/>
      </w:pPr>
      <w:r w:rsidRPr="000A528E">
        <w:tab/>
      </w:r>
    </w:p>
    <w:p w:rsidRDefault="0072541E" w:rsidP="0072541E" w:rsidR="0072541E">
      <w:pPr>
        <w:ind w:firstLine="708"/>
        <w:jc w:val="both"/>
      </w:pPr>
      <w:r>
        <w:t>Trgovački sud u Zagrebu, po sucu Nikolini Dorić Hadžisejdić, u stečajnom predmetu u povodu prijedloga predlagatelja FINANCIJSKA AGENCIJA, RC Zagreb, Podružnica Zagreb, Trg svibanjskih žrtava 1995. 1, OIB: 85821130368, za otvaranje stečajnog postupka nad dužnikom PORTAARTA d.o.o. za proizvodnju, usluge i trgovinu, OIB: 64819374355, Zagreb, Miškinina ulica 9, 2. listopada 2017.,</w:t>
      </w:r>
    </w:p>
    <w:p w:rsidRDefault="00664F42" w:rsidP="00076114" w:rsidR="00664F42" w:rsidRPr="000A528E"/>
    <w:p w:rsidRDefault="00076114" w:rsidP="00664F42" w:rsidR="00076114" w:rsidRPr="000A528E">
      <w:pPr>
        <w:jc w:val="center"/>
      </w:pPr>
      <w:r w:rsidRPr="000A528E">
        <w:t>r i j e š i o    j e</w:t>
      </w:r>
    </w:p>
    <w:p w:rsidRDefault="00664F42" w:rsidP="00664F42" w:rsidR="00664F42" w:rsidRPr="000A528E"/>
    <w:p w:rsidRDefault="00664F42" w:rsidP="00FB4260" w:rsidR="00664F42" w:rsidRPr="00FB4260">
      <w:pPr>
        <w:ind w:firstLine="708"/>
        <w:jc w:val="both"/>
      </w:pPr>
      <w:r w:rsidRPr="00FB4260">
        <w:t xml:space="preserve">I. </w:t>
      </w:r>
      <w:r w:rsidR="000B62CD" w:rsidRPr="00FB4260">
        <w:t>Dužniku</w:t>
      </w:r>
      <w:r w:rsidR="00AB56A7" w:rsidRPr="00FB4260">
        <w:t xml:space="preserve"> </w:t>
      </w:r>
      <w:r w:rsidR="0072541E" w:rsidRPr="00FB4260">
        <w:t>PORTAARTA d.o.o. za proizvodnju, usluge i trgovinu, OIB: 64819374355, Zagreb, Miškinina ulica 9</w:t>
      </w:r>
      <w:r w:rsidR="00DC5A04" w:rsidRPr="00FB4260">
        <w:t>,</w:t>
      </w:r>
      <w:r w:rsidR="00523EFD" w:rsidRPr="00FB4260">
        <w:t xml:space="preserve"> imenuje se </w:t>
      </w:r>
      <w:r w:rsidR="00FB4260" w:rsidRPr="00FB4260">
        <w:t>Duško Koruga, OIB: 40565203589, Zagreb, Ilica 129</w:t>
      </w:r>
      <w:r w:rsidR="00523EFD" w:rsidRPr="00FB4260">
        <w:t>,</w:t>
      </w:r>
      <w:r w:rsidR="000B62CD" w:rsidRPr="00FB4260">
        <w:t xml:space="preserve"> privremenim stečajnim upraviteljem</w:t>
      </w:r>
      <w:r w:rsidR="005C601B" w:rsidRPr="00FB4260">
        <w:t>.</w:t>
      </w:r>
      <w:r w:rsidR="00D57D9F" w:rsidRPr="00FB4260">
        <w:t xml:space="preserve"> </w:t>
      </w:r>
    </w:p>
    <w:p w:rsidRDefault="00E60043" w:rsidP="003731F2" w:rsidR="00440867" w:rsidRPr="000A528E">
      <w:pPr>
        <w:tabs>
          <w:tab w:pos="1260" w:val="num"/>
        </w:tabs>
        <w:jc w:val="both"/>
      </w:pPr>
      <w:r w:rsidRPr="000A528E">
        <w:t xml:space="preserve">             </w:t>
      </w:r>
      <w:r w:rsidR="00664F42" w:rsidRPr="000A528E">
        <w:t xml:space="preserve">II. </w:t>
      </w:r>
      <w:r w:rsidR="005F2AFB" w:rsidRPr="000A528E">
        <w:t>Dužnost je privremenog stečajnog upravitelja</w:t>
      </w:r>
      <w:r w:rsidR="00076114" w:rsidRPr="000A528E">
        <w:t xml:space="preserve"> </w:t>
      </w:r>
      <w:r w:rsidR="003731F2" w:rsidRPr="000A528E">
        <w:t xml:space="preserve">izvršiti uvid u knjige i poslovnu dokumentaciju dužnika, pribaviti podatke  nadležnih institucija i nakon toga podnijeti izvješće u kojem će iznijeti svoje stručno mišljenje o tome postoji li </w:t>
      </w:r>
      <w:r w:rsidR="00047374" w:rsidRPr="000A528E">
        <w:t>kod dužnika i nadalje stečajni razlog, utvrditi</w:t>
      </w:r>
      <w:r w:rsidR="00076114" w:rsidRPr="000A528E">
        <w:t xml:space="preserve"> imovinu stečajnog dužnika i njenu vrijednost, sta</w:t>
      </w:r>
      <w:r w:rsidR="00664F42" w:rsidRPr="000A528E">
        <w:t>nje obveza stečajnog dužnika, zatim je li</w:t>
      </w:r>
      <w:r w:rsidR="00076114" w:rsidRPr="000A528E">
        <w:t xml:space="preserve"> imovina stečajnog dužnika dovoljna za namire</w:t>
      </w:r>
      <w:r w:rsidR="00664F42" w:rsidRPr="000A528E">
        <w:t>nje troškova stečajnog postupka</w:t>
      </w:r>
      <w:r w:rsidR="00076114" w:rsidRPr="000A528E">
        <w:t xml:space="preserve"> te koliki je iznos predvidivih troškova pr</w:t>
      </w:r>
      <w:r w:rsidR="003731F2" w:rsidRPr="000A528E">
        <w:t>ethodnog i stečajnog postupka. Pisano izvješće s mišljenjem privremeni stečajni upravitelj d</w:t>
      </w:r>
      <w:r w:rsidR="00440867" w:rsidRPr="000A528E">
        <w:t xml:space="preserve">užan je izraditi u roku 30 dana, dostaviti isti u spis te na e-mail </w:t>
      </w:r>
      <w:hyperlink r:id="rId10" w:history="true">
        <w:r w:rsidR="00440867" w:rsidRPr="000A528E">
          <w:rPr>
            <w:rStyle w:val="Hiperveza"/>
          </w:rPr>
          <w:t>Karmela.Dolenc@tszg.pravosudje.hr</w:t>
        </w:r>
      </w:hyperlink>
    </w:p>
    <w:p w:rsidRDefault="00076114" w:rsidP="00E60043" w:rsidR="00076114" w:rsidRPr="000A528E">
      <w:pPr>
        <w:ind w:firstLine="708"/>
      </w:pPr>
      <w:r w:rsidRPr="000A528E">
        <w:t>III</w:t>
      </w:r>
      <w:r w:rsidR="00664F42" w:rsidRPr="000A528E">
        <w:t>.</w:t>
      </w:r>
      <w:r w:rsidRPr="000A528E">
        <w:t xml:space="preserve">  Ovo rješenje će se dostaviti sudskom registru ovog suda. </w:t>
      </w:r>
    </w:p>
    <w:p w:rsidRDefault="00076114" w:rsidP="00076114" w:rsidR="00076114" w:rsidRPr="000A528E"/>
    <w:p w:rsidRDefault="00076114" w:rsidP="00076114" w:rsidR="00076114" w:rsidRPr="000A528E"/>
    <w:p w:rsidRDefault="00076114" w:rsidP="00664F42" w:rsidR="00076114" w:rsidRPr="000A528E">
      <w:pPr>
        <w:jc w:val="center"/>
      </w:pPr>
      <w:r w:rsidRPr="000A528E">
        <w:t>Obrazloženje</w:t>
      </w:r>
    </w:p>
    <w:p w:rsidRDefault="00076114" w:rsidP="00076114" w:rsidR="00076114" w:rsidRPr="000A528E"/>
    <w:p w:rsidRDefault="0072541E" w:rsidP="0072541E" w:rsidR="0072541E">
      <w:pPr>
        <w:ind w:firstLine="720"/>
        <w:jc w:val="both"/>
      </w:pPr>
      <w:r>
        <w:t>Financijska agencija, Regionalni centar Zagreb, podnijela je ovom sudu prijedlog za otvaranje stečajnog postupka nad dužnikom PORTAARTA d.o.o. za proizvodnju, usluge i trgovinu, OIB: 64819374355, Zagreb, Miškinina ulica 9, na temelju čl. 444. stavka 2. Stečajnog zakona („Narodne novine“ broj 71/15, dalje: SZ).</w:t>
      </w:r>
    </w:p>
    <w:p w:rsidRDefault="0072541E" w:rsidP="0072541E" w:rsidR="0072541E">
      <w:pPr>
        <w:ind w:firstLine="720"/>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1006 dana, u ukupnom iznosu od 293.813,41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2541E" w:rsidP="0072541E" w:rsidR="00673511" w:rsidRPr="000A528E">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C33B7" w:rsidP="00FC33B7" w:rsidR="0072541E">
      <w:pPr>
        <w:ind w:firstLine="708"/>
        <w:jc w:val="both"/>
      </w:pPr>
      <w:r>
        <w:lastRenderedPageBreak/>
        <w:t>Prije ročišta radi očitovanja o prijedlogu za otvaranje st</w:t>
      </w:r>
      <w:r w:rsidR="0072541E">
        <w:t>ečajnog postupka određenog za 27. rujna 2017</w:t>
      </w:r>
      <w:r>
        <w:t>. predlagatelj se pisano očitovao navodeći da u cijelosti ostaje kod prijedloga za otvaranje stečajnog postupka nad dužnikom, a dužnik iako uredno pozvan nije pristupio na ročište niti je dostavio izvješće o financijsko gospodarskom stanju dužnika, a na što je bi</w:t>
      </w:r>
      <w:r w:rsidR="0072541E">
        <w:t>o uredno pozvan zaključkom od 28</w:t>
      </w:r>
      <w:r>
        <w:t xml:space="preserve">. </w:t>
      </w:r>
      <w:r w:rsidR="0072541E">
        <w:t>kolovoza 2017</w:t>
      </w:r>
      <w:r>
        <w:t>.</w:t>
      </w:r>
    </w:p>
    <w:p w:rsidRDefault="0072541E" w:rsidP="0072541E" w:rsidR="00FC33B7">
      <w:pPr>
        <w:jc w:val="both"/>
      </w:pPr>
      <w:r>
        <w:tab/>
        <w:t>S</w:t>
      </w:r>
      <w:r w:rsidRPr="0072541E">
        <w:t>pisu prileži podnesak Ministarstva financija, Porezna uprava, Područni ured Zagreb od 1. lipnja 2017. (list 10 spisa) kojim obavještava sud da su uvidom u Informacijski sustav Porezne uprave te evidencije PBZO utvrdili da su nadležne institucije dostavile podatak da navedeni dužnik ne posjeduje pokretnu odnosno nepokretnu imovinu osim što je temeljem upita za vrstu imovine "založno pravo", nadležna institucija: Financijska agencija dostavila podatak da na stroju VAKUUM EKSTRUDER, proizvođač: GMBH, Osterfelders 4, Njemačka, Kapacitet: do 300 kg/h i AUTOMATSKA PAKERICA FLOWPACK, proizvođač: GENERAL SISTEM PACK, Italija, kapacitet: 30-40 proizvoda/min., tip: 5 kw, 380 V, 50 Hz postoji upisano založno pravo u korist HBOR-a.</w:t>
      </w:r>
      <w:r w:rsidR="00FC33B7">
        <w:t xml:space="preserve"> </w:t>
      </w:r>
    </w:p>
    <w:p w:rsidRDefault="00664F42" w:rsidP="005F2AFB" w:rsidR="00076114" w:rsidRPr="000A528E">
      <w:pPr>
        <w:ind w:firstLine="708"/>
        <w:jc w:val="both"/>
      </w:pPr>
      <w:r w:rsidRPr="000A528E">
        <w:t>Prema odredbi čl.</w:t>
      </w:r>
      <w:r w:rsidR="00076114" w:rsidRPr="000A528E">
        <w:t xml:space="preserve"> </w:t>
      </w:r>
      <w:r w:rsidR="005F2AFB" w:rsidRPr="000A528E">
        <w:t>132</w:t>
      </w:r>
      <w:r w:rsidRPr="000A528E">
        <w:t>. st.</w:t>
      </w:r>
      <w:r w:rsidR="00076114" w:rsidRPr="000A528E">
        <w:t xml:space="preserve"> 1. </w:t>
      </w:r>
      <w:r w:rsidR="008520E3">
        <w:t>SZ-a</w:t>
      </w:r>
      <w:r w:rsidR="00150D89" w:rsidRPr="000A528E">
        <w:t xml:space="preserve"> </w:t>
      </w:r>
      <w:r w:rsidR="00E60043" w:rsidRPr="000A528E">
        <w:t>a</w:t>
      </w:r>
      <w:r w:rsidR="005F2AFB" w:rsidRPr="000A528E">
        <w:t>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042E63" w:rsidP="005F2AFB" w:rsidR="00042E63" w:rsidRPr="00F07EB6">
      <w:pPr>
        <w:ind w:firstLine="708"/>
        <w:jc w:val="both"/>
      </w:pPr>
      <w:r w:rsidRPr="00F07EB6">
        <w:t>Svrha prethodnog postupka ostvaruje se na način da se, sudjelovanjem privremenog stečajnog upravitelja kao tijela stečajnog postupka, odnosno njegov</w:t>
      </w:r>
      <w:r w:rsidR="00FC4B2C" w:rsidRPr="00F07EB6">
        <w:t>im djelovanjem nesporno utvrdi</w:t>
      </w:r>
      <w:r w:rsidRPr="00F07EB6">
        <w:t xml:space="preserve">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Utvrđivanje imovine stečajnog dužnika bitno je za odluku suda o tome da li će otvoriti stečaj po čl. 129. SZ-a ili će stečaj otvoriti i zaključiti u skladu s čl. 132. SZ-a.</w:t>
      </w:r>
    </w:p>
    <w:p w:rsidRDefault="00664F42" w:rsidP="005F2AFB" w:rsidR="00455BDE" w:rsidRPr="000A528E">
      <w:pPr>
        <w:ind w:firstLine="708"/>
        <w:jc w:val="both"/>
      </w:pPr>
      <w:r w:rsidRPr="000A528E">
        <w:t>S obzirom na to da</w:t>
      </w:r>
      <w:r w:rsidR="00076114" w:rsidRPr="000A528E">
        <w:t xml:space="preserve"> u ovoj fazi stečajnog postupka nije bilo moguće utvrditi status i stanje obveza dužnika, </w:t>
      </w:r>
      <w:r w:rsidR="00825DFF" w:rsidRPr="000A528E">
        <w:t>stanje imovine dužnika kao niti</w:t>
      </w:r>
      <w:r w:rsidR="00455BDE" w:rsidRPr="000A528E">
        <w:t xml:space="preserve"> m</w:t>
      </w:r>
      <w:r w:rsidR="00076114" w:rsidRPr="000A528E">
        <w:t>ogućnost da se imovinom dužnika pokriju troškov</w:t>
      </w:r>
      <w:r w:rsidRPr="000A528E">
        <w:t xml:space="preserve">i stečajnog postupka, </w:t>
      </w:r>
      <w:r w:rsidR="00455BDE" w:rsidRPr="000A528E">
        <w:t xml:space="preserve">valjalo je </w:t>
      </w:r>
      <w:r w:rsidRPr="000A528E">
        <w:t xml:space="preserve">na temelju odredbe čl. </w:t>
      </w:r>
      <w:r w:rsidR="00455BDE" w:rsidRPr="000A528E">
        <w:t>118</w:t>
      </w:r>
      <w:r w:rsidRPr="000A528E">
        <w:t xml:space="preserve">. SZ-a </w:t>
      </w:r>
      <w:r w:rsidR="00455BDE" w:rsidRPr="000A528E">
        <w:t xml:space="preserve">imenovati </w:t>
      </w:r>
      <w:r w:rsidR="005F2AFB" w:rsidRPr="000A528E">
        <w:t>privremenog</w:t>
      </w:r>
      <w:r w:rsidR="00076114" w:rsidRPr="000A528E">
        <w:t xml:space="preserve"> </w:t>
      </w:r>
      <w:r w:rsidR="005F2AFB" w:rsidRPr="000A528E">
        <w:t>stečajnog</w:t>
      </w:r>
      <w:r w:rsidR="005C601B" w:rsidRPr="000A528E">
        <w:t xml:space="preserve"> </w:t>
      </w:r>
      <w:r w:rsidR="005F2AFB" w:rsidRPr="000A528E">
        <w:t>upravitelja</w:t>
      </w:r>
      <w:r w:rsidRPr="000A528E">
        <w:t>, čiji su zadaci određeni toč</w:t>
      </w:r>
      <w:r w:rsidR="0023291B" w:rsidRPr="000A528E">
        <w:t>k</w:t>
      </w:r>
      <w:r w:rsidRPr="000A528E">
        <w:t>om</w:t>
      </w:r>
      <w:r w:rsidR="00076114" w:rsidRPr="000A528E">
        <w:t xml:space="preserve"> II</w:t>
      </w:r>
      <w:r w:rsidRPr="000A528E">
        <w:t>.</w:t>
      </w:r>
      <w:r w:rsidR="00076114" w:rsidRPr="000A528E">
        <w:t xml:space="preserve"> ovog rješenja, a nakon čega će se uz ispunjenje ostalih pretpostavki i nakon pri</w:t>
      </w:r>
      <w:r w:rsidR="005F2AFB" w:rsidRPr="000A528E">
        <w:t>mitka izvješća privremeog</w:t>
      </w:r>
      <w:r w:rsidR="005C601B" w:rsidRPr="000A528E">
        <w:t xml:space="preserve"> steča</w:t>
      </w:r>
      <w:r w:rsidR="005F2AFB" w:rsidRPr="000A528E">
        <w:t>jnog upravitelja</w:t>
      </w:r>
      <w:r w:rsidR="00076114" w:rsidRPr="000A528E">
        <w:t xml:space="preserve"> odrediti ročište radi rasprave i odlučivanja o otvaranju stečajnog postupka.</w:t>
      </w:r>
    </w:p>
    <w:p w:rsidRDefault="00455BDE" w:rsidP="005F2AFB" w:rsidR="00076114" w:rsidRPr="000A528E">
      <w:pPr>
        <w:ind w:firstLine="708"/>
        <w:jc w:val="both"/>
      </w:pPr>
      <w:r w:rsidRPr="000A528E">
        <w:t xml:space="preserve">Privremeni stečajni upravitelj izabran je metodom slučajnog odabira s liste A stečajnih upravitelja, sukladno odredbi čl. </w:t>
      </w:r>
      <w:r w:rsidR="00825DFF" w:rsidRPr="000A528E">
        <w:t xml:space="preserve">84. st.1. SZ-a u vezi odredbe čl. 118. st.2. toč. 1. SZ-a. </w:t>
      </w:r>
      <w:r w:rsidRPr="000A528E">
        <w:t xml:space="preserve"> </w:t>
      </w:r>
      <w:r w:rsidR="00076114" w:rsidRPr="000A528E">
        <w:t xml:space="preserve"> </w:t>
      </w:r>
    </w:p>
    <w:p w:rsidRDefault="00076114" w:rsidP="00076114" w:rsidR="00076114" w:rsidRPr="000A528E"/>
    <w:p w:rsidRDefault="00664F42" w:rsidP="00664F42" w:rsidR="00076114" w:rsidRPr="000A528E">
      <w:pPr>
        <w:jc w:val="center"/>
      </w:pPr>
      <w:r w:rsidRPr="000A528E">
        <w:t xml:space="preserve">U </w:t>
      </w:r>
      <w:r w:rsidR="00076114" w:rsidRPr="000A528E">
        <w:t>Zagreb</w:t>
      </w:r>
      <w:r w:rsidR="00EC3788" w:rsidRPr="000A528E">
        <w:t xml:space="preserve">u </w:t>
      </w:r>
      <w:r w:rsidR="0072541E">
        <w:t>2</w:t>
      </w:r>
      <w:r w:rsidR="008520E3">
        <w:t xml:space="preserve">. </w:t>
      </w:r>
      <w:r w:rsidR="0072541E">
        <w:t>listopada 2017</w:t>
      </w:r>
      <w:r w:rsidR="00076114" w:rsidRPr="000A528E">
        <w:t>.</w:t>
      </w:r>
    </w:p>
    <w:p w:rsidRDefault="00076114" w:rsidP="00076114" w:rsidR="00076114" w:rsidRPr="000A528E"/>
    <w:p w:rsidRDefault="00076114" w:rsidP="00664F42" w:rsidR="00076114" w:rsidRPr="000A528E">
      <w:pPr>
        <w:jc w:val="right"/>
      </w:pPr>
      <w:r w:rsidRPr="000A528E">
        <w:t xml:space="preserve">Sudac: </w:t>
      </w:r>
    </w:p>
    <w:p w:rsidRDefault="00825DFF" w:rsidP="00664F42" w:rsidR="00076114" w:rsidRPr="000A528E">
      <w:pPr>
        <w:jc w:val="right"/>
      </w:pPr>
      <w:r w:rsidRPr="000A528E">
        <w:t>Nikolina Dorić Hadžisejdić</w:t>
      </w:r>
      <w:r w:rsidR="00D026F0">
        <w:t>,v.r.</w:t>
      </w:r>
    </w:p>
    <w:p w:rsidRDefault="00076114" w:rsidP="00076114" w:rsidR="00076114" w:rsidRPr="000A528E"/>
    <w:p w:rsidRDefault="00076114" w:rsidP="00076114" w:rsidR="00076114" w:rsidRPr="000A528E">
      <w:r w:rsidRPr="000A528E">
        <w:t xml:space="preserve">Uputa o pravnom lijeku: </w:t>
      </w:r>
    </w:p>
    <w:p w:rsidRDefault="00076114" w:rsidP="00F83779" w:rsidR="00076114" w:rsidRPr="000A528E">
      <w:pPr>
        <w:jc w:val="both"/>
      </w:pPr>
      <w:r w:rsidRPr="000A528E">
        <w:t>Protiv ovog rješenja dopuštena je žalba u roku od 8 dana.  Žalba se podnosi ovom sudu u 2 primjerka za Visoki trgovački sud RH u roku od 8 dana od dana dostave rješenja.</w:t>
      </w:r>
    </w:p>
    <w:p w:rsidRDefault="00076114" w:rsidP="00076114" w:rsidR="00076114" w:rsidRPr="000A528E"/>
    <w:p w:rsidRDefault="00D026F0" w:rsidP="00C359B6" w:rsidR="00D026F0">
      <w:pPr>
        <w:pStyle w:val="Bezproreda"/>
        <w:ind w:left="4956"/>
        <w:jc w:val="right"/>
      </w:pPr>
      <w:r>
        <w:t>Za točnost otpravka - ovlašteni službenik</w:t>
      </w:r>
    </w:p>
    <w:p w:rsidRDefault="00D026F0" w:rsidP="00C359B6" w:rsidR="00D026F0">
      <w:pPr>
        <w:pStyle w:val="Bezproreda"/>
        <w:ind w:left="4956"/>
        <w:jc w:val="right"/>
      </w:pPr>
      <w:r>
        <w:t>Karmela Dolenc</w:t>
      </w:r>
    </w:p>
    <w:p w:rsidRDefault="00500540" w:rsidP="00076114" w:rsidR="00500540"/>
    <w:sectPr w:rsidSect="008520E3" w:rsidR="00500540">
      <w:headerReference w:type="default" r:id="rId11"/>
      <w:headerReference w:type="first" r:id="rId12"/>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043" w:rsidP="00E60043" w:rsidR="00E60043">
      <w:r>
        <w:separator/>
      </w:r>
    </w:p>
  </w:endnote>
  <w:endnote w:id="0" w:type="continuationSeparator">
    <w:p w:rsidRDefault="00E60043" w:rsidP="00E60043" w:rsidR="00E60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043" w:rsidP="00E60043" w:rsidR="00E60043">
      <w:r>
        <w:separator/>
      </w:r>
    </w:p>
  </w:footnote>
  <w:footnote w:id="0" w:type="continuationSeparator">
    <w:p w:rsidRDefault="00E60043" w:rsidP="00E60043" w:rsidR="00E60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043" w:rsidP="00E60043" w:rsidR="00E60043">
    <w:pPr>
      <w:pStyle w:val="Zaglavlje"/>
      <w:tabs>
        <w:tab w:pos="6940" w:val="left"/>
      </w:tabs>
    </w:pPr>
    <w:r>
      <w:tab/>
    </w:r>
    <w:sdt>
      <w:sdtPr>
        <w:id w:val="690190496"/>
        <w:docPartObj>
          <w:docPartGallery w:val="Page Numbers (Top of Page)"/>
          <w:docPartUnique/>
        </w:docPartObj>
      </w:sdtPr>
      <w:sdtEndPr/>
      <w:sdtContent>
        <w:r>
          <w:fldChar w:fldCharType="begin"/>
        </w:r>
        <w:r>
          <w:instrText>PAGE   \* MERGEFORMAT</w:instrText>
        </w:r>
        <w:r>
          <w:fldChar w:fldCharType="separate"/>
        </w:r>
        <w:r w:rsidR="00D026F0">
          <w:rPr>
            <w:noProof/>
          </w:rPr>
          <w:t>2</w:t>
        </w:r>
        <w:r>
          <w:fldChar w:fldCharType="end"/>
        </w:r>
      </w:sdtContent>
    </w:sdt>
    <w:r w:rsidR="00FB2282">
      <w:tab/>
      <w:t xml:space="preserve">    89. St-</w:t>
    </w:r>
    <w:r w:rsidR="0072541E">
      <w:t>3286/16-</w:t>
    </w:r>
    <w:r w:rsidR="00ED52F3">
      <w:t>13</w:t>
    </w:r>
  </w:p>
  <w:p w:rsidRDefault="00E60043" w:rsidR="00E60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A04" w:rsidR="00B30D95">
    <w:pPr>
      <w:pStyle w:val="Zaglavlje"/>
    </w:pPr>
    <w:r>
      <w:t xml:space="preserve">               </w:t>
    </w:r>
    <w:r w:rsidR="00B30D95">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6F0754"/>
    <w:multiLevelType w:val="hybridMultilevel"/>
    <w:tmpl w:val="C672872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5C95"/>
    <w:rsid w:val="00042E63"/>
    <w:rsid w:val="00047374"/>
    <w:rsid w:val="00076114"/>
    <w:rsid w:val="000A528E"/>
    <w:rsid w:val="000B62CD"/>
    <w:rsid w:val="000C459C"/>
    <w:rsid w:val="00150D89"/>
    <w:rsid w:val="0015682D"/>
    <w:rsid w:val="001734A0"/>
    <w:rsid w:val="00182A60"/>
    <w:rsid w:val="001F0CBE"/>
    <w:rsid w:val="0023291B"/>
    <w:rsid w:val="00263D9B"/>
    <w:rsid w:val="00351B26"/>
    <w:rsid w:val="003731F2"/>
    <w:rsid w:val="0038750E"/>
    <w:rsid w:val="003921BA"/>
    <w:rsid w:val="004214D6"/>
    <w:rsid w:val="00440867"/>
    <w:rsid w:val="00455BDE"/>
    <w:rsid w:val="00461EEC"/>
    <w:rsid w:val="0048218C"/>
    <w:rsid w:val="004C0E1E"/>
    <w:rsid w:val="00500540"/>
    <w:rsid w:val="00523EFD"/>
    <w:rsid w:val="005C601B"/>
    <w:rsid w:val="005D0262"/>
    <w:rsid w:val="005F2AFB"/>
    <w:rsid w:val="00630536"/>
    <w:rsid w:val="00664F42"/>
    <w:rsid w:val="00673511"/>
    <w:rsid w:val="006C411E"/>
    <w:rsid w:val="006D57F0"/>
    <w:rsid w:val="0072541E"/>
    <w:rsid w:val="00740AF5"/>
    <w:rsid w:val="00752B89"/>
    <w:rsid w:val="00752C02"/>
    <w:rsid w:val="007720FA"/>
    <w:rsid w:val="00774C9A"/>
    <w:rsid w:val="008037E4"/>
    <w:rsid w:val="00823A3D"/>
    <w:rsid w:val="00825DFF"/>
    <w:rsid w:val="008520E3"/>
    <w:rsid w:val="00964D2E"/>
    <w:rsid w:val="0097107E"/>
    <w:rsid w:val="009B5F9D"/>
    <w:rsid w:val="009E3981"/>
    <w:rsid w:val="00A53DB6"/>
    <w:rsid w:val="00AA7ACF"/>
    <w:rsid w:val="00AB56A7"/>
    <w:rsid w:val="00AE78F1"/>
    <w:rsid w:val="00AF1302"/>
    <w:rsid w:val="00B04087"/>
    <w:rsid w:val="00B244C8"/>
    <w:rsid w:val="00B30D95"/>
    <w:rsid w:val="00B44870"/>
    <w:rsid w:val="00BF60E1"/>
    <w:rsid w:val="00C07247"/>
    <w:rsid w:val="00C7062D"/>
    <w:rsid w:val="00C76138"/>
    <w:rsid w:val="00C764CE"/>
    <w:rsid w:val="00D026F0"/>
    <w:rsid w:val="00D57D9F"/>
    <w:rsid w:val="00DC5A04"/>
    <w:rsid w:val="00E60043"/>
    <w:rsid w:val="00EC3788"/>
    <w:rsid w:val="00ED52F3"/>
    <w:rsid w:val="00EE19B8"/>
    <w:rsid w:val="00F07EB6"/>
    <w:rsid w:val="00F25F03"/>
    <w:rsid w:val="00F83779"/>
    <w:rsid w:val="00FB2282"/>
    <w:rsid w:val="00FB4260"/>
    <w:rsid w:val="00FC33B7"/>
    <w:rsid w:val="00FC4B2C"/>
    <w:rsid w:val="00FF0A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true"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true"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cs="Tahoma" w:hAnsi="Tahoma" w:ascii="Tahoma"/>
      <w:sz w:val="16"/>
      <w:szCs w:val="16"/>
    </w:rPr>
  </w:style>
  <w:style w:customStyle="true" w:styleId="TekstbaloniaChar" w:type="character">
    <w:name w:val="Tekst balončića Char"/>
    <w:basedOn w:val="Zadanifontodlomka"/>
    <w:link w:val="Tekstbalonia"/>
    <w:rsid w:val="00E60043"/>
    <w:rPr>
      <w:rFonts w:cs="Tahoma" w:hAnsi="Tahoma" w:asci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D026F0"/>
    <w:rPr>
      <w:color w:val="808080"/>
      <w:bdr w:space="0" w:sz="0" w:color="auto" w:val="none"/>
      <w:shd w:fill="auto" w:color="auto" w:val="clear"/>
    </w:rPr>
  </w:style>
  <w:style w:customStyle="true" w:styleId="eSPISCCParagraphDefaultFont" w:type="character">
    <w:name w:val="eSPIS_CC_Paragraph Default Font"/>
    <w:basedOn w:val="Zadanifontodlomka"/>
    <w:rsid w:val="00D026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6F0"/>
    <w:rPr>
      <w:bdr w:space="0" w:sz="0" w:color="auto" w:val="none"/>
      <w:shd w:fill="FFFFCC" w:color="auto" w:val="clear"/>
      <w:lang w:val="hr-HR"/>
    </w:rPr>
  </w:style>
  <w:style w:customStyle="true" w:styleId="PozadinaSvijetloCrvena" w:type="character">
    <w:name w:val="Pozadina_SvijetloCrvena"/>
    <w:basedOn w:val="eSPISCCParagraphDefaultFont"/>
    <w:rsid w:val="00D026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6F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026F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1"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1"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ascii="Tahoma" w:cs="Tahoma" w:hAnsi="Tahoma"/>
      <w:sz w:val="16"/>
      <w:szCs w:val="16"/>
    </w:rPr>
  </w:style>
  <w:style w:customStyle="1" w:styleId="TekstbaloniaChar" w:type="character">
    <w:name w:val="Tekst balončića Char"/>
    <w:basedOn w:val="Zadanifontodlomka"/>
    <w:link w:val="Tekstbalonia"/>
    <w:rsid w:val="00E60043"/>
    <w:rPr>
      <w:rFonts w:ascii="Tahoma" w:cs="Tahoma" w:hAns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D026F0"/>
    <w:rPr>
      <w:color w:val="808080"/>
      <w:bdr w:color="auto" w:space="0" w:sz="0" w:val="none"/>
      <w:shd w:color="auto" w:fill="auto" w:val="clear"/>
    </w:rPr>
  </w:style>
  <w:style w:customStyle="1" w:styleId="eSPISCCParagraphDefaultFont" w:type="character">
    <w:name w:val="eSPIS_CC_Paragraph Default Font"/>
    <w:basedOn w:val="Zadanifontodlomka"/>
    <w:rsid w:val="00D026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26F0"/>
    <w:rPr>
      <w:bdr w:color="auto" w:space="0" w:sz="0" w:val="none"/>
      <w:shd w:color="auto" w:fill="FFFFCC" w:val="clear"/>
      <w:lang w:val="hr-HR"/>
    </w:rPr>
  </w:style>
  <w:style w:customStyle="1" w:styleId="PozadinaSvijetloCrvena" w:type="character">
    <w:name w:val="Pozadina_SvijetloCrvena"/>
    <w:basedOn w:val="eSPISCCParagraphDefaultFont"/>
    <w:rsid w:val="00D026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26F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026F0"/>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mailto:Karmela.Dolenc@tszg.pravosudje.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3286</izvorni_sadrzaj>
    <derivirana_varijabla naziv="DomainObject.Predmet.Broj_1">3286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St-3286/2016</izvorni_sadrzaj>
    <derivirana_varijabla naziv="DomainObject.Predmet.OznakaBroj_1">St-3286/2016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PORTAARTA d.o.o. zastupanog po punomoćniku Željko Viduka</izvorni_sadrzaj>
    <derivirana_varijabla naziv="DomainObject.Predmet.ProtustrankaFormated_1">  PORTAARTA d.o.o. zastupanog po punomoćniku Željko Viduka</derivirana_varijabla>
  </DomainObject.Predmet.ProtustrankaFormated>
  <DomainObject.Predmet.ProtustrankaFormatedOIB>
    <izvorni_sadrzaj>  PORTAARTA d.o.o., OIB 64819374355 zastupanog po punomoćniku Željko Viduka</izvorni_sadrzaj>
    <derivirana_varijabla naziv="DomainObject.Predmet.ProtustrankaFormatedOIB_1">  PORTAARTA d.o.o., OIB 64819374355 zastupanog po punomoćniku Željko Viduka</derivirana_varijabla>
  </DomainObject.Predmet.ProtustrankaFormatedOIB>
  <DomainObject.Predmet.ProtustrankaFormatedWithAdress>
    <izvorni_sadrzaj> PORTAARTA d.o.o., Miškinina ulica 9, 10000 Zagreb zastupanog po punomoćniku Željko Viduka</izvorni_sadrzaj>
    <derivirana_varijabla naziv="DomainObject.Predmet.ProtustrankaFormatedWithAdress_1"> PORTAARTA d.o.o., Miškinina ulica 9, 10000 Zagreb zastupanog po punomoćniku Željko Viduka</derivirana_varijabla>
  </DomainObject.Predmet.ProtustrankaFormatedWithAdress>
  <DomainObject.Predmet.ProtustrankaFormatedWithAdressOIB>
    <izvorni_sadrzaj> PORTAARTA d.o.o., OIB 64819374355, Miškinina ulica 9, 10000 Zagreb zastupanog po punomoćniku Željko Viduka</izvorni_sadrzaj>
    <derivirana_varijabla naziv="DomainObject.Predmet.ProtustrankaFormatedWithAdressOIB_1"> PORTAARTA d.o.o., OIB 64819374355, Miškinina ulica 9, 10000 Zagreb zastupanog po punomoćniku Željko Viduka</derivirana_varijabla>
  </DomainObject.Predmet.ProtustrankaFormatedWithAdressOIB>
  <DomainObject.Predmet.ProtustrankaWithAdress>
    <izvorni_sadrzaj>PORTAARTA d.o.o. Miškinina ulica 9, 10000 Zagreb</izvorni_sadrzaj>
    <derivirana_varijabla naziv="DomainObject.Predmet.ProtustrankaWithAdress_1">PORTAARTA d.o.o. Miškinina ulica 9, 10000 Zagreb</derivirana_varijabla>
  </DomainObject.Predmet.ProtustrankaWithAdress>
  <DomainObject.Predmet.ProtustrankaWithAdressOIB>
    <izvorni_sadrzaj>PORTAARTA d.o.o., OIB 64819374355, Miškinina ulica 9, 10000 Zagreb</izvorni_sadrzaj>
    <derivirana_varijabla naziv="DomainObject.Predmet.ProtustrankaWithAdressOIB_1">PORTAARTA d.o.o., OIB 64819374355, Miškinina ulica 9, 10000 Zagreb</derivirana_varijabla>
  </DomainObject.Predmet.ProtustrankaWithAdressOIB>
  <DomainObject.Predmet.ProtustrankaNazivFormated>
    <izvorni_sadrzaj>PORTAARTA d.o.o.</izvorni_sadrzaj>
    <derivirana_varijabla naziv="DomainObject.Predmet.ProtustrankaNazivFormated_1">PORTAARTA d.o.o.</derivirana_varijabla>
  </DomainObject.Predmet.ProtustrankaNazivFormated>
  <DomainObject.Predmet.ProtustrankaNazivFormatedOIB>
    <izvorni_sadrzaj>PORTAARTA d.o.o., OIB 64819374355</izvorni_sadrzaj>
    <derivirana_varijabla naziv="DomainObject.Predmet.ProtustrankaNazivFormatedOIB_1">PORTAARTA d.o.o., OIB 64819374355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Viduka</izvorni_sadrzaj>
    <derivirana_varijabla naziv="DomainObject.Predmet.StrankaFormated_1">  FINA Regionalni centar Zagreb; Željko Viduka</derivirana_varijabla>
  </DomainObject.Predmet.StrankaFormated>
  <DomainObject.Predmet.StrankaFormatedOIB>
    <izvorni_sadrzaj>  FINA Regionalni centar Zagreb, OIB 85821130368; Željko Viduka, OIB 98075269308</izvorni_sadrzaj>
    <derivirana_varijabla naziv="DomainObject.Predmet.StrankaFormatedOIB_1">  FINA Regionalni centar Zagreb, OIB 85821130368; Željko Viduka, OIB 98075269308</derivirana_varijabla>
  </DomainObject.Predmet.StrankaFormatedOIB>
  <DomainObject.Predmet.StrankaFormatedWithAdress>
    <izvorni_sadrzaj> FINA Regionalni centar Zagreb, Trg svibanjskih žrtava 1995. br. 1, 10000 Zagreb; Željko Viduka, V. Radnički Put 2, 10000 Zagreb</izvorni_sadrzaj>
    <derivirana_varijabla naziv="DomainObject.Predmet.StrankaFormatedWithAdress_1"> FINA Regionalni centar Zagreb, Trg svibanjskih žrtava 1995. br. 1, 10000 Zagreb; Željko Viduka, V. Radnički Put 2, 10000 Zagreb</derivirana_varijabla>
  </DomainObject.Predmet.StrankaFormatedWithAdress>
  <DomainObject.Predmet.StrankaFormatedWithAdressOIB>
    <izvorni_sadrzaj> FINA Regionalni centar Zagreb, OIB 85821130368, Trg svibanjskih žrtava 1995. br. 1, 10000 Zagreb; Željko Viduka, OIB 98075269308, V. Radnički Put 2, 10000 Zagreb</izvorni_sadrzaj>
    <derivirana_varijabla naziv="DomainObject.Predmet.StrankaFormatedWithAdressOIB_1"> FINA Regionalni centar Zagreb, OIB 85821130368, Trg svibanjskih žrtava 1995. br. 1, 10000 Zagreb; Željko Viduka, OIB 98075269308, V. Radnički Put 2, 10000 Zagreb</derivirana_varijabla>
  </DomainObject.Predmet.StrankaFormatedWithAdressOIB>
  <DomainObject.Predmet.StrankaWithAdress>
    <izvorni_sadrzaj>FINA Regionalni centar Zagreb Trg svibanjskih žrtava 1995. br. 1,10000 Zagreb,Željko Viduka V. Radnički Put 2,10000 Zagreb</izvorni_sadrzaj>
    <derivirana_varijabla naziv="DomainObject.Predmet.StrankaWithAdress_1">FINA Regionalni centar Zagreb Trg svibanjskih žrtava 1995. br. 1,10000 Zagreb,Željko Viduka V. Radnički Put 2,10000 Zagreb</derivirana_varijabla>
  </DomainObject.Predmet.StrankaWithAdress>
  <DomainObject.Predmet.StrankaWithAdressOIB>
    <izvorni_sadrzaj>FINA Regionalni centar Zagreb, OIB 85821130368, Trg svibanjskih žrtava 1995. br. 1,10000 Zagreb,Željko Viduka, OIB 98075269308, V. Radnički Put 2,10000 Zagreb</izvorni_sadrzaj>
    <derivirana_varijabla naziv="DomainObject.Predmet.StrankaWithAdressOIB_1">FINA Regionalni centar Zagreb, OIB 85821130368, Trg svibanjskih žrtava 1995. br. 1,10000 Zagreb,Željko Viduka, OIB 98075269308, V. Radnički Put 2,10000 Zagreb</derivirana_varijabla>
  </DomainObject.Predmet.StrankaWithAdressOIB>
  <DomainObject.Predmet.StrankaNazivFormated>
    <izvorni_sadrzaj>FINA Regionalni centar Zagreb,Željko Viduka</izvorni_sadrzaj>
    <derivirana_varijabla naziv="DomainObject.Predmet.StrankaNazivFormated_1">FINA Regionalni centar Zagreb,Željko Viduka</derivirana_varijabla>
  </DomainObject.Predmet.StrankaNazivFormated>
  <DomainObject.Predmet.StrankaNazivFormatedOIB>
    <izvorni_sadrzaj>FINA Regionalni centar Zagreb, OIB 85821130368,Željko Viduka, OIB 98075269308</izvorni_sadrzaj>
    <derivirana_varijabla naziv="DomainObject.Predmet.StrankaNazivFormatedOIB_1">FINA Regionalni centar Zagreb, OIB 85821130368,Željko Viduka, OIB 98075269308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Željko Viduka</item>
    </izvorni_sadrzaj>
    <derivirana_varijabla naziv="DomainObject.Predmet.StrankaListFormated_1">
      <item>FINA Regionalni centar Zagreb</item>
      <item>Željko Viduka</item>
    </derivirana_varijabla>
  </DomainObject.Predmet.StrankaListFormated>
  <DomainObject.Predmet.StrankaListFormatedOIB>
    <izvorni_sadrzaj>
      <item>FINA Regionalni centar Zagreb, OIB 85821130368</item>
      <item>Željko Viduka, OIB 98075269308</item>
    </izvorni_sadrzaj>
    <derivirana_varijabla naziv="DomainObject.Predmet.StrankaListFormatedOIB_1">
      <item>FINA Regionalni centar Zagreb, OIB 85821130368</item>
      <item>Željko Viduka, OIB 98075269308</item>
    </derivirana_varijabla>
  </DomainObject.Predmet.StrankaListFormatedOIB>
  <DomainObject.Predmet.StrankaListFormatedWithAdress>
    <izvorni_sadrzaj>
      <item>FINA Regionalni centar Zagreb, Trg svibanjskih žrtava 1995. br. 1, 10000 Zagreb</item>
      <item>Željko Viduka, V. Radnički Put 2, 10000 Zagreb</item>
    </izvorni_sadrzaj>
    <derivirana_varijabla naziv="DomainObject.Predmet.StrankaListFormatedWithAdress_1">
      <item>FINA Regionalni centar Zagreb, Trg svibanjskih žrtava 1995. br. 1, 10000 Zagreb</item>
      <item>Željko Viduka, V. Radnički Put 2, 10000 Zagreb</item>
    </derivirana_varijabla>
  </DomainObject.Predmet.StrankaListFormatedWithAdress>
  <DomainObject.Predmet.StrankaListFormatedWithAdressOIB>
    <izvorni_sadrzaj>
      <item>FINA Regionalni centar Zagreb, OIB 85821130368, Trg svibanjskih žrtava 1995. br. 1, 10000 Zagreb</item>
      <item>Željko Viduka, OIB 98075269308, V. Radnički Put 2, 10000 Zagreb</item>
    </izvorni_sadrzaj>
    <derivirana_varijabla naziv="DomainObject.Predmet.StrankaListFormatedWithAdressOIB_1">
      <item>FINA Regionalni centar Zagreb, OIB 85821130368, Trg svibanjskih žrtava 1995. br. 1, 10000 Zagreb</item>
      <item>Željko Viduka, OIB 98075269308, V. Radnički Put 2, 10000 Zagreb</item>
    </derivirana_varijabla>
  </DomainObject.Predmet.StrankaListFormatedWithAdressOIB>
  <DomainObject.Predmet.StrankaListNazivFormated>
    <izvorni_sadrzaj>
      <item>FINA Regionalni centar Zagreb</item>
      <item>Željko Viduka</item>
    </izvorni_sadrzaj>
    <derivirana_varijabla naziv="DomainObject.Predmet.StrankaListNazivFormated_1">
      <item>FINA Regionalni centar Zagreb</item>
      <item>Željko Viduka</item>
    </derivirana_varijabla>
  </DomainObject.Predmet.StrankaListNazivFormated>
  <DomainObject.Predmet.StrankaListNazivFormatedOIB>
    <izvorni_sadrzaj>
      <item>FINA Regionalni centar Zagreb, OIB 85821130368</item>
      <item>Željko Viduka, OIB 98075269308</item>
    </izvorni_sadrzaj>
    <derivirana_varijabla naziv="DomainObject.Predmet.StrankaListNazivFormatedOIB_1">
      <item>FINA Regionalni centar Zagreb, OIB 85821130368</item>
      <item>Željko Viduka, OIB 98075269308</item>
    </derivirana_varijabla>
  </DomainObject.Predmet.StrankaListNazivFormatedOIB>
  <DomainObject.Predmet.ProtuStrankaListFormated>
    <izvorni_sadrzaj>
      <item>PORTAARTA d.o.o. zastupanog po punomoćniku Željko Viduka</item>
    </izvorni_sadrzaj>
    <derivirana_varijabla naziv="DomainObject.Predmet.ProtuStrankaListFormated_1">
      <item>PORTAARTA d.o.o. zastupanog po punomoćniku Željko Viduka</item>
    </derivirana_varijabla>
  </DomainObject.Predmet.ProtuStrankaListFormated>
  <DomainObject.Predmet.ProtuStrankaListFormatedOIB>
    <izvorni_sadrzaj>
      <item>PORTAARTA d.o.o., OIB 64819374355 zastupanog po punomoćniku Željko Viduka</item>
    </izvorni_sadrzaj>
    <derivirana_varijabla naziv="DomainObject.Predmet.ProtuStrankaListFormatedOIB_1">
      <item>PORTAARTA d.o.o., OIB 64819374355 zastupanog po punomoćniku Željko Viduka</item>
    </derivirana_varijabla>
  </DomainObject.Predmet.ProtuStrankaListFormatedOIB>
  <DomainObject.Predmet.ProtuStrankaListFormatedWithAdress>
    <izvorni_sadrzaj>
      <item>PORTAARTA d.o.o., Miškinina ulica 9, 10000 Zagreb zastupanog po punomoćniku Željko Viduka</item>
    </izvorni_sadrzaj>
    <derivirana_varijabla naziv="DomainObject.Predmet.ProtuStrankaListFormatedWithAdress_1">
      <item>PORTAARTA d.o.o., Miškinina ulica 9, 10000 Zagreb zastupanog po punomoćniku Željko Viduka</item>
    </derivirana_varijabla>
  </DomainObject.Predmet.ProtuStrankaListFormatedWithAdress>
  <DomainObject.Predmet.ProtuStrankaListFormatedWithAdressOIB>
    <izvorni_sadrzaj>
      <item>PORTAARTA d.o.o., OIB 64819374355, Miškinina ulica 9, 10000 Zagreb zastupanog po punomoćniku Željko Viduka</item>
    </izvorni_sadrzaj>
    <derivirana_varijabla naziv="DomainObject.Predmet.ProtuStrankaListFormatedWithAdressOIB_1">
      <item>PORTAARTA d.o.o., OIB 64819374355, Miškinina ulica 9, 10000 Zagreb zastupanog po punomoćniku Željko Viduka</item>
    </derivirana_varijabla>
  </DomainObject.Predmet.ProtuStrankaListFormatedWithAdressOIB>
  <DomainObject.Predmet.ProtuStrankaListNazivFormated>
    <izvorni_sadrzaj>
      <item>PORTAARTA d.o.o.</item>
    </izvorni_sadrzaj>
    <derivirana_varijabla naziv="DomainObject.Predmet.ProtuStrankaListNazivFormated_1">
      <item>PORTAARTA d.o.o.</item>
    </derivirana_varijabla>
  </DomainObject.Predmet.ProtuStrankaListNazivFormated>
  <DomainObject.Predmet.ProtuStrankaListNazivFormatedOIB>
    <izvorni_sadrzaj>
      <item>PORTAARTA d.o.o., OIB 64819374355</item>
    </izvorni_sadrzaj>
    <derivirana_varijabla naziv="DomainObject.Predmet.ProtuStrankaListNazivFormatedOIB_1">
      <item>PORTAARTA d.o.o., OIB 64819374355</item>
    </derivirana_varijabla>
  </DomainObject.Predmet.ProtuStrankaListNazivFormatedOIB>
  <DomainObject.Predmet.OstaliListFormated>
    <izvorni_sadrzaj>
      <item>Željko Viduka punomoćnik sudionika u postupku PORTAARTA d.o.o.</item>
    </izvorni_sadrzaj>
    <derivirana_varijabla naziv="DomainObject.Predmet.OstaliListFormated_1">
      <item>Željko Viduka punomoćnik sudionika u postupku PORTAARTA d.o.o.</item>
    </derivirana_varijabla>
  </DomainObject.Predmet.OstaliListFormated>
  <DomainObject.Predmet.OstaliListFormatedOIB>
    <izvorni_sadrzaj>
      <item>Željko Viduka, OIB 98075269308 punomoćnik sudionika u postupku PORTAARTA d.o.o.</item>
    </izvorni_sadrzaj>
    <derivirana_varijabla naziv="DomainObject.Predmet.OstaliListFormatedOIB_1">
      <item>Željko Viduka, OIB 98075269308 punomoćnik sudionika u postupku PORTAARTA d.o.o.</item>
    </derivirana_varijabla>
  </DomainObject.Predmet.OstaliListFormatedOIB>
  <DomainObject.Predmet.OstaliListFormatedWithAdress>
    <izvorni_sadrzaj>
      <item>Željko Viduka, V. Radnički Put 2, 10000 Zagreb punomoćnik sudionika u postupku PORTAARTA d.o.o.</item>
    </izvorni_sadrzaj>
    <derivirana_varijabla naziv="DomainObject.Predmet.OstaliListFormatedWithAdress_1">
      <item>Željko Viduka, V. Radnički Put 2, 10000 Zagreb punomoćnik sudionika u postupku PORTAARTA d.o.o.</item>
    </derivirana_varijabla>
  </DomainObject.Predmet.OstaliListFormatedWithAdress>
  <DomainObject.Predmet.OstaliListFormatedWithAdressOIB>
    <izvorni_sadrzaj>
      <item>Željko Viduka, OIB 98075269308, V. Radnički Put 2, 10000 Zagreb punomoćnik sudionika u postupku PORTAARTA d.o.o.</item>
    </izvorni_sadrzaj>
    <derivirana_varijabla naziv="DomainObject.Predmet.OstaliListFormatedWithAdressOIB_1">
      <item>Željko Viduka, OIB 98075269308, V. Radnički Put 2, 10000 Zagreb punomoćnik sudionika u postupku PORTAARTA d.o.o.</item>
    </derivirana_varijabla>
  </DomainObject.Predmet.OstaliListFormatedWithAdressOIB>
  <DomainObject.Predmet.OstaliListNazivFormated>
    <izvorni_sadrzaj>
      <item>Željko Viduka</item>
    </izvorni_sadrzaj>
    <derivirana_varijabla naziv="DomainObject.Predmet.OstaliListNazivFormated_1">
      <item>Željko Viduka</item>
    </derivirana_varijabla>
  </DomainObject.Predmet.OstaliListNazivFormated>
  <DomainObject.Predmet.OstaliListNazivFormatedOIB>
    <izvorni_sadrzaj>
      <item>Željko Viduka, OIB 98075269308</item>
    </izvorni_sadrzaj>
    <derivirana_varijabla naziv="DomainObject.Predmet.OstaliListNazivFormatedOIB_1">
      <item>Željko Viduka, OIB 98075269308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PORTAARTA d.o.o.</izvorni_sadrzaj>
    <derivirana_varijabla naziv="DomainObject.Predmet.ProtustrankaIDrugi_1">PORTAARTA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PORTAARTA d.o.o., OIB 64819374355, Miškinina ulica 9, 10000 Zagreb</izvorni_sadrzaj>
    <derivirana_varijabla naziv="DomainObject.Predmet.ProtustrankaIDrugiAdressOIB_1">PORTAARTA d.o.o., OIB 64819374355, Miškinina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PORTAARTA d.o.o.</item>
      <item>Željko Viduka</item>
      <item>Željko Viduka</item>
    </izvorni_sadrzaj>
    <derivirana_varijabla naziv="DomainObject.Predmet.SudioniciListNaziv_1">
      <item>FINA Regionalni centar Zagreb</item>
      <item>PORTAARTA d.o.o.</item>
      <item>Željko Viduka</item>
      <item>Željko Viduka</item>
    </derivirana_varijabla>
  </DomainObject.Predmet.SudioniciListNaziv>
  <DomainObject.Predmet.SudioniciListAdressOIB>
    <izvorni_sadrzaj>
      <item>FINA Regionalni centar Zagreb, OIB 85821130368, Trg svibanjskih žrtava 1995. br. 1,10000 Zagreb</item>
      <item>PORTAARTA d.o.o., OIB 64819374355, Miškinina ulica 9,10000 Zagreb</item>
      <item>Željko Viduka, OIB 98075269308, V. Radnički Put 2,10000 Zagreb</item>
      <item>Željko Viduka, OIB 98075269308, V. Radnički Put 2,10000 Zagreb</item>
    </izvorni_sadrzaj>
    <derivirana_varijabla naziv="DomainObject.Predmet.SudioniciListAdressOIB_1">
      <item>FINA Regionalni centar Zagreb, OIB 85821130368, Trg svibanjskih žrtava 1995. br. 1,10000 Zagreb</item>
      <item>PORTAARTA d.o.o., OIB 64819374355, Miškinina ulica 9,10000 Zagreb</item>
      <item>Željko Viduka, OIB 98075269308, V. Radnički Put 2,10000 Zagreb</item>
      <item>Željko Viduka, OIB 98075269308, V. Radnički Put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64819374355</item>
      <item>, OIB 98075269308</item>
      <item>, OIB 98075269308</item>
    </izvorni_sadrzaj>
    <derivirana_varijabla naziv="DomainObject.Predmet.SudioniciListNazivOIB_1">
      <item>, OIB 85821130368</item>
      <item>, OIB 64819374355</item>
      <item>, OIB 98075269308</item>
      <item>, OIB 98075269308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56DEB0-D569-4AEF-ACBB-63AAA4303B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888</properties:Words>
  <properties:Characters>5086</properties:Characters>
  <properties:Lines>96</properties:Lines>
  <properties:Paragraphs>28</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2016-09-15T07:59:00Z</dcterms:created>
  <dc:creator>gzubak</dc:creator>
  <cp:lastModifiedBy>Karmela Dolenc</cp:lastModifiedBy>
  <cp:lastPrinted>2017-10-03T12:12:00Z</cp:lastPrinted>
  <dcterms:modified xmlns:xsi="http://www.w3.org/2001/XMLSchema-instance" xsi:type="dcterms:W3CDTF">2017-10-03T12:12:00Z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