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5ab0c" w14:paraId="665ab0c" w:rsidRDefault="00C85C2B" w:rsidP="00CC3002" w:rsidR="00C85C2B" w:rsidRPr="00C85C2B">
      <w:pPr>
        <w15:collapsed w:val="false"/>
      </w:pPr>
      <w:bookmarkStart w:name="_GoBack" w:id="0"/>
      <w:bookmarkEnd w:id="0"/>
    </w:p>
    <w:p w:rsidRDefault="00CC3002" w:rsidP="00CC3002" w:rsidR="00CC3002" w:rsidRPr="00C85C2B">
      <w:r w:rsidRPr="00C85C2B">
        <w:t>REPUBLIKA HRVATSKA</w:t>
      </w:r>
    </w:p>
    <w:p w:rsidRDefault="00CC3002" w:rsidP="00CC3002" w:rsidR="00CC3002" w:rsidRPr="00C85C2B">
      <w:r w:rsidRPr="00C85C2B">
        <w:t>TRGOVAČKI SUD U RIJECI</w:t>
      </w:r>
    </w:p>
    <w:p w:rsidRDefault="00CC3002" w:rsidP="00CC3002" w:rsidR="00CC3002" w:rsidRPr="00C85C2B"/>
    <w:p w:rsidRDefault="00CC3002" w:rsidP="00CC3002" w:rsidR="00CC3002" w:rsidRPr="00C85C2B"/>
    <w:p w:rsidRDefault="00CC3002" w:rsidP="00CC3002" w:rsidR="00CC3002" w:rsidRPr="00C85C2B">
      <w:pPr>
        <w:jc w:val="center"/>
      </w:pPr>
      <w:r w:rsidRPr="00C85C2B">
        <w:t>Z A P I S N I K</w:t>
      </w:r>
    </w:p>
    <w:p w:rsidRDefault="00CC3002" w:rsidP="00CC3002" w:rsidR="00CC3002" w:rsidRPr="00C85C2B">
      <w:pPr>
        <w:jc w:val="center"/>
      </w:pPr>
      <w:r w:rsidRPr="00C85C2B">
        <w:t xml:space="preserve">od 22. svibnja 2018. </w:t>
      </w:r>
    </w:p>
    <w:p w:rsidRDefault="00CC3002" w:rsidP="00CC3002" w:rsidR="00CC3002" w:rsidRPr="00C85C2B">
      <w:pPr>
        <w:jc w:val="center"/>
      </w:pPr>
      <w:r w:rsidRPr="00C85C2B">
        <w:t xml:space="preserve">Sastavljen kod Trgovačkog suda u Rijeci, radi izjašnjenja o prijedlogu i rasprave o uvjetima za otvaranje stečajnog postupka nad dužnikom </w:t>
      </w:r>
      <w:r w:rsidR="00222A6B" w:rsidRPr="00C85C2B">
        <w:rPr>
          <w:bCs/>
        </w:rPr>
        <w:t>CENTAR</w:t>
      </w:r>
      <w:r w:rsidR="00222A6B" w:rsidRPr="00C85C2B">
        <w:t xml:space="preserve"> j. d. o. o. za trgovinu Gospić, Ulica Kralja Tomislava 27, OIB: </w:t>
      </w:r>
      <w:r w:rsidR="00222A6B" w:rsidRPr="00C85C2B">
        <w:rPr>
          <w:bCs/>
        </w:rPr>
        <w:t>25884516744</w:t>
      </w:r>
    </w:p>
    <w:p w:rsidRDefault="00CC3002" w:rsidP="00CC3002" w:rsidR="00CC3002" w:rsidRPr="00C85C2B"/>
    <w:p w:rsidRDefault="00CC3002" w:rsidP="00CC3002" w:rsidR="00CC3002" w:rsidRPr="00C85C2B">
      <w:r w:rsidRPr="00C85C2B">
        <w:t>OD SUDA PRISUTNI:</w:t>
      </w:r>
    </w:p>
    <w:p w:rsidRDefault="00CC3002" w:rsidP="00CC3002" w:rsidR="00CC3002" w:rsidRPr="00C85C2B">
      <w:r w:rsidRPr="00C85C2B">
        <w:t>Vera Jelenović, sudac</w:t>
      </w:r>
    </w:p>
    <w:p w:rsidRDefault="00CC3002" w:rsidP="00CC3002" w:rsidR="00CC3002" w:rsidRPr="00C85C2B">
      <w:r w:rsidRPr="00C85C2B">
        <w:t>Danijela Fumić, zapisničar</w:t>
      </w:r>
    </w:p>
    <w:p w:rsidRDefault="00CC3002" w:rsidP="00CC3002" w:rsidR="00CC3002" w:rsidRPr="00C85C2B"/>
    <w:p w:rsidRDefault="00CC3002" w:rsidP="00CC3002" w:rsidR="00CC3002" w:rsidRPr="00C85C2B">
      <w:r w:rsidRPr="00C85C2B">
        <w:t>Početak u 9,</w:t>
      </w:r>
      <w:r w:rsidR="00D831DB" w:rsidRPr="00C85C2B">
        <w:t>2</w:t>
      </w:r>
      <w:r w:rsidRPr="00C85C2B">
        <w:t>0 sati.</w:t>
      </w:r>
    </w:p>
    <w:p w:rsidRDefault="00CC3002" w:rsidP="00CC3002" w:rsidR="00CC3002" w:rsidRPr="00C85C2B"/>
    <w:p w:rsidRDefault="00CC3002" w:rsidP="00CC3002" w:rsidR="00CC3002" w:rsidRPr="00C85C2B">
      <w:r w:rsidRPr="00C85C2B">
        <w:t>Utvrđuje se da su na današnje ročište pristupili:</w:t>
      </w:r>
    </w:p>
    <w:p w:rsidRDefault="00CC3002" w:rsidP="00CC3002" w:rsidR="00CC3002" w:rsidRPr="00C85C2B"/>
    <w:p w:rsidRDefault="00CC3002" w:rsidP="00CC3002" w:rsidR="00CC3002" w:rsidRPr="00C85C2B">
      <w:r w:rsidRPr="00C85C2B">
        <w:t xml:space="preserve">Privremeni stečajni upravitelj: </w:t>
      </w:r>
    </w:p>
    <w:p w:rsidRDefault="00CC3002" w:rsidP="00CC3002" w:rsidR="00CC3002" w:rsidRPr="00C85C2B">
      <w:r w:rsidRPr="00C85C2B">
        <w:t>Za predlagatelja: nitko, dostava poziva uredna</w:t>
      </w:r>
    </w:p>
    <w:p w:rsidRDefault="00CC3002" w:rsidP="00CC3002" w:rsidR="00CC3002" w:rsidRPr="00C85C2B">
      <w:r w:rsidRPr="00C85C2B">
        <w:t xml:space="preserve">Za dužnika: nitko, dostava poziva uredna </w:t>
      </w:r>
    </w:p>
    <w:p w:rsidRDefault="003B2DC4" w:rsidP="00CC3002" w:rsidR="003B2DC4" w:rsidRPr="00C85C2B"/>
    <w:p w:rsidRDefault="004A4A57" w:rsidP="004A4A57" w:rsidR="004A4A57" w:rsidRPr="00C85C2B">
      <w:pPr>
        <w:jc w:val="both"/>
        <w:rPr>
          <w:bCs/>
        </w:rPr>
      </w:pPr>
      <w:r w:rsidRPr="00C85C2B">
        <w:t xml:space="preserve">Iz izvješća privremenog stečajnog upravitelja od </w:t>
      </w:r>
      <w:r w:rsidR="00222A6B" w:rsidRPr="00C85C2B">
        <w:t>11. svibnja 2018.</w:t>
      </w:r>
      <w:r w:rsidRPr="00C85C2B">
        <w:t xml:space="preserve"> </w:t>
      </w:r>
      <w:r w:rsidRPr="00C85C2B">
        <w:rPr>
          <w:bCs/>
        </w:rPr>
        <w:t>za utvrditi je kako dužnik nema imovine dostatne za pokriće troškova stečajnog postupka.</w:t>
      </w:r>
    </w:p>
    <w:p w:rsidRDefault="00C85C2B" w:rsidP="004A4A57" w:rsidR="00C85C2B" w:rsidRPr="00C85C2B">
      <w:pPr>
        <w:jc w:val="both"/>
        <w:rPr>
          <w:bCs/>
        </w:rPr>
      </w:pPr>
    </w:p>
    <w:p w:rsidRDefault="004A4A57" w:rsidP="004A4A57" w:rsidR="003B2DC4" w:rsidRPr="00C85C2B">
      <w:pPr>
        <w:jc w:val="both"/>
        <w:rPr>
          <w:bCs/>
        </w:rPr>
      </w:pPr>
      <w:r w:rsidRPr="00C85C2B">
        <w:rPr>
          <w:bCs/>
        </w:rPr>
        <w:t xml:space="preserve">Za zaključiti je da bi se troškovi stečajnog postupka mogli podmiriti jedino ako bi netko predujmio (u skladu s navodima privremenog stečajnog upravitelja iz navedenog izvješća) </w:t>
      </w:r>
      <w:r w:rsidR="003B2DC4" w:rsidRPr="00C85C2B">
        <w:rPr>
          <w:bCs/>
        </w:rPr>
        <w:t>Za zaključiti je da bi se troškovi stečajnog postupka mogli podmiriti jedino ako bi netko predujmio minimalno 2</w:t>
      </w:r>
      <w:r w:rsidR="001827DC" w:rsidRPr="00C85C2B">
        <w:rPr>
          <w:bCs/>
        </w:rPr>
        <w:t>9</w:t>
      </w:r>
      <w:r w:rsidR="003B2DC4" w:rsidRPr="00C85C2B">
        <w:rPr>
          <w:bCs/>
        </w:rPr>
        <w:t xml:space="preserve">.000,00 kn koji se iznos odnosi na: </w:t>
      </w:r>
      <w:r w:rsidR="001827DC" w:rsidRPr="00C85C2B">
        <w:rPr>
          <w:bCs/>
        </w:rPr>
        <w:t>20.000,00 kn nagrade za rad stečajnog upravitelja, 8.000,00 kn troškova knjigovodstva za period od osam mjeseci i 1.000,00 kn ostalih troškova (izrada pečata, troškovi platnog prometa i sl.)</w:t>
      </w:r>
      <w:r w:rsidR="003B2DC4" w:rsidRPr="00C85C2B">
        <w:rPr>
          <w:bCs/>
        </w:rPr>
        <w:t>.</w:t>
      </w:r>
    </w:p>
    <w:p w:rsidRDefault="003B2DC4" w:rsidP="003B2DC4" w:rsidR="003B2DC4" w:rsidRPr="00C85C2B">
      <w:pPr>
        <w:jc w:val="both"/>
        <w:rPr>
          <w:bCs/>
        </w:rPr>
      </w:pPr>
    </w:p>
    <w:p w:rsidRDefault="003B2DC4" w:rsidP="003B2DC4" w:rsidR="003B2DC4" w:rsidRPr="00C85C2B">
      <w:pPr>
        <w:jc w:val="both"/>
        <w:rPr>
          <w:bCs/>
        </w:rPr>
      </w:pPr>
      <w:r w:rsidRPr="00C85C2B">
        <w:rPr>
          <w:bCs/>
        </w:rPr>
        <w:t>Sud donosi</w:t>
      </w:r>
    </w:p>
    <w:p w:rsidRDefault="003B2DC4" w:rsidP="003B2DC4" w:rsidR="003B2DC4" w:rsidRPr="00C85C2B">
      <w:pPr>
        <w:jc w:val="center"/>
        <w:rPr>
          <w:bCs/>
        </w:rPr>
      </w:pPr>
    </w:p>
    <w:p w:rsidRDefault="003B2DC4" w:rsidP="003B2DC4" w:rsidR="003B2DC4" w:rsidRPr="00C85C2B">
      <w:pPr>
        <w:jc w:val="center"/>
        <w:rPr>
          <w:bCs/>
        </w:rPr>
      </w:pPr>
      <w:r w:rsidRPr="00C85C2B">
        <w:rPr>
          <w:bCs/>
        </w:rPr>
        <w:t>r j e š e n j e</w:t>
      </w:r>
    </w:p>
    <w:p w:rsidRDefault="003B2DC4" w:rsidP="003B2DC4" w:rsidR="003B2DC4" w:rsidRPr="00C85C2B">
      <w:pPr>
        <w:jc w:val="both"/>
      </w:pPr>
    </w:p>
    <w:p w:rsidRDefault="003B2DC4" w:rsidP="003B2DC4" w:rsidR="003B2DC4" w:rsidRPr="00C85C2B">
      <w:pPr>
        <w:pStyle w:val="Odlomakpopisa"/>
        <w:numPr>
          <w:ilvl w:val="0"/>
          <w:numId w:val="9"/>
        </w:numPr>
        <w:contextualSpacing/>
        <w:jc w:val="both"/>
        <w:rPr>
          <w:bCs/>
        </w:rPr>
      </w:pPr>
      <w:r w:rsidRPr="00C85C2B">
        <w:t xml:space="preserve">Pozivaju se </w:t>
      </w:r>
      <w:r w:rsidRPr="00C85C2B">
        <w:rPr>
          <w:color w:val="000000"/>
        </w:rPr>
        <w:t xml:space="preserve">osobe koje imaju pravni interes za provedbom stečajnoga postupka nad dužnikom  </w:t>
      </w:r>
      <w:r w:rsidR="00222A6B" w:rsidRPr="00C85C2B">
        <w:rPr>
          <w:bCs/>
        </w:rPr>
        <w:t>CENTAR</w:t>
      </w:r>
      <w:r w:rsidR="00222A6B" w:rsidRPr="00C85C2B">
        <w:t xml:space="preserve"> j. d. o. o. za trgovinu Gospić, Ulica Kralja Tomislava 27, OIB: </w:t>
      </w:r>
      <w:r w:rsidR="00222A6B" w:rsidRPr="00C85C2B">
        <w:rPr>
          <w:bCs/>
        </w:rPr>
        <w:t>25884516744</w:t>
      </w:r>
      <w:r w:rsidRPr="00C85C2B">
        <w:rPr>
          <w:color w:val="000000"/>
        </w:rPr>
        <w:t xml:space="preserve"> da u roku od 15 dana uplate predujam za namirenje troškova prethodnoga i otvorenoga stečajnog postupka</w:t>
      </w:r>
      <w:r w:rsidRPr="00C85C2B">
        <w:t xml:space="preserve"> u iznosu od 2</w:t>
      </w:r>
      <w:r w:rsidR="001827DC" w:rsidRPr="00C85C2B">
        <w:t>9</w:t>
      </w:r>
      <w:r w:rsidRPr="00C85C2B">
        <w:t>.000</w:t>
      </w:r>
      <w:r w:rsidRPr="00C85C2B">
        <w:rPr>
          <w:bCs/>
        </w:rPr>
        <w:t xml:space="preserve">,00 </w:t>
      </w:r>
      <w:r w:rsidRPr="00C85C2B">
        <w:t xml:space="preserve">kn na prolazni depozit suda koji se vodi kod Hrvatske poštanske banke d.d. Zagreb broj </w:t>
      </w:r>
      <w:r w:rsidRPr="00C85C2B">
        <w:rPr>
          <w:bCs/>
        </w:rPr>
        <w:t>HR59 2390 0011 3000 0270 3.</w:t>
      </w:r>
    </w:p>
    <w:p w:rsidRDefault="00C85C2B" w:rsidP="00C85C2B" w:rsidR="00C85C2B" w:rsidRPr="00C85C2B">
      <w:pPr>
        <w:pStyle w:val="Odlomakpopisa"/>
        <w:ind w:left="2130"/>
        <w:contextualSpacing/>
        <w:jc w:val="both"/>
        <w:rPr>
          <w:bCs/>
        </w:rPr>
      </w:pPr>
    </w:p>
    <w:p w:rsidRDefault="003B2DC4" w:rsidP="003B2DC4" w:rsidR="003B2DC4" w:rsidRPr="00C85C2B">
      <w:pPr>
        <w:pStyle w:val="Odlomakpopisa"/>
        <w:numPr>
          <w:ilvl w:val="0"/>
          <w:numId w:val="9"/>
        </w:numPr>
        <w:contextualSpacing/>
        <w:jc w:val="both"/>
      </w:pPr>
      <w:r w:rsidRPr="00C85C2B">
        <w:rPr>
          <w:color w:val="000000"/>
        </w:rPr>
        <w:t>Ako osobe iz točke I. ovoga rješenja ne predujme traženi iznos, sud će donijeti rješenje o otvaranju i zaključenju stečajnoga postupka</w:t>
      </w:r>
      <w:r w:rsidRPr="00C85C2B">
        <w:rPr>
          <w:bCs/>
        </w:rPr>
        <w:t xml:space="preserve"> </w:t>
      </w:r>
      <w:r w:rsidRPr="00C85C2B">
        <w:t xml:space="preserve">nad dužnikom </w:t>
      </w:r>
      <w:r w:rsidR="00222A6B" w:rsidRPr="00C85C2B">
        <w:rPr>
          <w:bCs/>
        </w:rPr>
        <w:t>CENTAR</w:t>
      </w:r>
      <w:r w:rsidR="00222A6B" w:rsidRPr="00C85C2B">
        <w:t xml:space="preserve"> j. d. o. o. za trgovinu Gospić, Ulica Kralja Tomislava 27, OIB: </w:t>
      </w:r>
      <w:r w:rsidR="00222A6B" w:rsidRPr="00C85C2B">
        <w:rPr>
          <w:bCs/>
        </w:rPr>
        <w:t>25884516744</w:t>
      </w:r>
      <w:r w:rsidRPr="00C85C2B">
        <w:t>.</w:t>
      </w:r>
    </w:p>
    <w:p w:rsidRDefault="003B2DC4" w:rsidP="003B2DC4" w:rsidR="003B2DC4" w:rsidRPr="00C85C2B">
      <w:pPr>
        <w:jc w:val="both"/>
      </w:pPr>
    </w:p>
    <w:p w:rsidRDefault="003B2DC4" w:rsidP="003B2DC4" w:rsidR="003B2DC4" w:rsidRPr="00C85C2B">
      <w:pPr>
        <w:jc w:val="center"/>
      </w:pPr>
      <w:r w:rsidRPr="00C85C2B">
        <w:lastRenderedPageBreak/>
        <w:t>Obrazloženje</w:t>
      </w:r>
    </w:p>
    <w:p w:rsidRDefault="003B2DC4" w:rsidP="003B2DC4" w:rsidR="003B2DC4" w:rsidRPr="00C85C2B">
      <w:pPr>
        <w:jc w:val="center"/>
      </w:pPr>
    </w:p>
    <w:p w:rsidRDefault="003B2DC4" w:rsidP="003B2DC4" w:rsidR="003B2DC4" w:rsidRPr="00C85C2B">
      <w:pPr>
        <w:jc w:val="both"/>
      </w:pPr>
      <w:r w:rsidRPr="00C85C2B">
        <w:tab/>
        <w:t>Predlagatelj je podnio sudu prijedlog za otvaranje stečajnog postupka nad dužnikom</w:t>
      </w:r>
      <w:r w:rsidRPr="00C85C2B">
        <w:rPr>
          <w:rFonts w:eastAsiaTheme="minorHAnsi"/>
          <w:lang w:eastAsia="en-US"/>
        </w:rPr>
        <w:t xml:space="preserve"> </w:t>
      </w:r>
      <w:r w:rsidR="00222A6B" w:rsidRPr="00C85C2B">
        <w:rPr>
          <w:bCs/>
        </w:rPr>
        <w:t>CENTAR</w:t>
      </w:r>
      <w:r w:rsidR="00222A6B" w:rsidRPr="00C85C2B">
        <w:t xml:space="preserve"> j. d. o. o. za trgovinu Gospić, Ulica Kralja Tomislava 27, OIB: </w:t>
      </w:r>
      <w:r w:rsidR="00222A6B" w:rsidRPr="00C85C2B">
        <w:rPr>
          <w:bCs/>
        </w:rPr>
        <w:t>25884516744</w:t>
      </w:r>
      <w:r w:rsidRPr="00C85C2B">
        <w:t>.</w:t>
      </w:r>
    </w:p>
    <w:p w:rsidRDefault="003B2DC4" w:rsidP="003B2DC4" w:rsidR="003B2DC4" w:rsidRPr="00C85C2B">
      <w:pPr>
        <w:ind w:firstLine="708"/>
        <w:jc w:val="both"/>
      </w:pPr>
      <w:r w:rsidRPr="00C85C2B">
        <w:t>Dana 29. prosinca 2017. doneseno je rješenje ovog suda posl. br. St-</w:t>
      </w:r>
      <w:r w:rsidR="001827DC" w:rsidRPr="00C85C2B">
        <w:t>733</w:t>
      </w:r>
      <w:r w:rsidRPr="00C85C2B">
        <w:t>/2017-3 kojim je pokrenut prethodni postupak radi utvrđivanja uvjeta za otvaranje stečajnog postupka nad dužnikom.</w:t>
      </w:r>
    </w:p>
    <w:p w:rsidRDefault="003B2DC4" w:rsidP="003B2DC4" w:rsidR="003B2DC4" w:rsidRPr="00C85C2B">
      <w:pPr>
        <w:ind w:firstLine="708"/>
        <w:jc w:val="both"/>
      </w:pPr>
      <w:r w:rsidRPr="00C85C2B">
        <w:t xml:space="preserve">Uvidom u </w:t>
      </w:r>
      <w:r w:rsidRPr="00C85C2B">
        <w:rPr>
          <w:bCs/>
        </w:rPr>
        <w:t xml:space="preserve">prijedlog Financijske agencije za otvaranje stečajnog postupka nad dužnikom i podnesak Financijske agencije od </w:t>
      </w:r>
      <w:r w:rsidRPr="00C85C2B">
        <w:t>2</w:t>
      </w:r>
      <w:r w:rsidR="001827DC" w:rsidRPr="00C85C2B">
        <w:t>0</w:t>
      </w:r>
      <w:r w:rsidRPr="00C85C2B">
        <w:t>. ožujka 2018.</w:t>
      </w:r>
      <w:r w:rsidRPr="00C85C2B">
        <w:rPr>
          <w:bCs/>
        </w:rPr>
        <w:t xml:space="preserve">, </w:t>
      </w:r>
      <w:r w:rsidRPr="00C85C2B">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3B2DC4" w:rsidP="003B2DC4" w:rsidR="003B2DC4" w:rsidRPr="00C85C2B">
      <w:pPr>
        <w:ind w:firstLine="708"/>
        <w:jc w:val="both"/>
      </w:pPr>
      <w:r w:rsidRPr="00C85C2B">
        <w:t xml:space="preserve">Prema odredbi članka 132. stavak 1. i 2. Stečajnog zakona (objavljen u NN 71/15), </w:t>
      </w:r>
      <w:r w:rsidRPr="00C85C2B">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C85C2B">
        <w:rPr>
          <w:bCs/>
        </w:rPr>
        <w:t xml:space="preserve">minimalno </w:t>
      </w:r>
      <w:r w:rsidR="001827DC" w:rsidRPr="00C85C2B">
        <w:rPr>
          <w:bCs/>
        </w:rPr>
        <w:t>29.000,00 kn koji se iznos odnosi na: 20.000,00 kn nagrade za rad stečajnog upravitelja, 8.000,00 kn troškova knjigovodstva za period od osam mjeseci i 1.000,00 kn ostalih troškova (izrada pečata, troškovi platnog prometa i sl.)</w:t>
      </w:r>
      <w:r w:rsidRPr="00C85C2B">
        <w:rPr>
          <w:bCs/>
        </w:rPr>
        <w:t>)</w:t>
      </w:r>
      <w:r w:rsidRPr="00C85C2B">
        <w:rPr>
          <w:color w:val="000000"/>
        </w:rPr>
        <w:t>, sud će donijeti rješenje o otvaranju i zaključenju stečajnoga postupka.</w:t>
      </w:r>
    </w:p>
    <w:p w:rsidRDefault="003B2DC4" w:rsidP="003B2DC4" w:rsidR="003B2DC4" w:rsidRPr="00C85C2B">
      <w:pPr>
        <w:ind w:firstLine="708"/>
        <w:jc w:val="both"/>
      </w:pPr>
      <w:r w:rsidRPr="00C85C2B">
        <w:t>Slijedom navedenog, a na temelju citiranih zakonskih odredbi, odlučeno je kao u izreci ovog rješenja.</w:t>
      </w:r>
    </w:p>
    <w:p w:rsidRDefault="003B2DC4" w:rsidP="003B2DC4" w:rsidR="003B2DC4" w:rsidRPr="00C85C2B">
      <w:pPr>
        <w:jc w:val="center"/>
      </w:pPr>
    </w:p>
    <w:p w:rsidRDefault="003B2DC4" w:rsidP="003B2DC4" w:rsidR="003B2DC4" w:rsidRPr="00C85C2B">
      <w:pPr>
        <w:jc w:val="center"/>
      </w:pPr>
      <w:r w:rsidRPr="00C85C2B">
        <w:t>Rijeka, 22. svibnja 2018.</w:t>
      </w:r>
    </w:p>
    <w:p w:rsidRDefault="003B2DC4" w:rsidP="003B2DC4" w:rsidR="003B2DC4" w:rsidRPr="00C85C2B">
      <w:pPr>
        <w:jc w:val="center"/>
      </w:pPr>
    </w:p>
    <w:p w:rsidRDefault="003B2DC4" w:rsidP="003B2DC4" w:rsidR="003B2DC4" w:rsidRPr="00C85C2B">
      <w:pPr>
        <w:jc w:val="both"/>
      </w:pPr>
      <w:r w:rsidRPr="00C85C2B">
        <w:t xml:space="preserve">                                                                                                        Sudac</w:t>
      </w:r>
    </w:p>
    <w:p w:rsidRDefault="003B2DC4" w:rsidP="003B2DC4" w:rsidR="003B2DC4" w:rsidRPr="00C85C2B">
      <w:pPr>
        <w:jc w:val="both"/>
      </w:pPr>
      <w:r w:rsidRPr="00C85C2B">
        <w:t xml:space="preserve">                                                                                                 Vera Jelenović </w:t>
      </w:r>
    </w:p>
    <w:p w:rsidRDefault="003B2DC4" w:rsidP="003B2DC4" w:rsidR="003B2DC4" w:rsidRPr="00C85C2B"/>
    <w:p w:rsidRDefault="003B2DC4" w:rsidP="003B2DC4" w:rsidR="003B2DC4" w:rsidRPr="00C85C2B"/>
    <w:p w:rsidRDefault="003B2DC4" w:rsidP="003B2DC4" w:rsidR="003B2DC4" w:rsidRPr="00C85C2B">
      <w:pPr>
        <w:rPr>
          <w:lang w:eastAsia="en-US"/>
        </w:rPr>
      </w:pPr>
      <w:r w:rsidRPr="00C85C2B">
        <w:rPr>
          <w:lang w:eastAsia="en-US"/>
        </w:rPr>
        <w:t>UPUTA O PRAVNOM LIJEKU:</w:t>
      </w:r>
    </w:p>
    <w:p w:rsidRDefault="003B2DC4" w:rsidP="003B2DC4" w:rsidR="003B2DC4" w:rsidRPr="00C85C2B">
      <w:pPr>
        <w:jc w:val="both"/>
        <w:rPr>
          <w:lang w:eastAsia="en-US"/>
        </w:rPr>
      </w:pPr>
      <w:r w:rsidRPr="00C85C2B">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CC3002" w:rsidP="00CC3002" w:rsidR="00CC3002" w:rsidRPr="00C85C2B"/>
    <w:p w:rsidRDefault="00CC3002" w:rsidP="00CC3002" w:rsidR="00CC3002" w:rsidRPr="00C85C2B">
      <w:r w:rsidRPr="00C85C2B">
        <w:t>Dovršeno u 9,</w:t>
      </w:r>
      <w:r w:rsidR="00C85C2B" w:rsidRPr="00C85C2B">
        <w:t>25</w:t>
      </w:r>
      <w:r w:rsidRPr="00C85C2B">
        <w:t xml:space="preserve"> sati.</w:t>
      </w:r>
    </w:p>
    <w:p w:rsidRDefault="00CC3002" w:rsidP="00CC3002" w:rsidR="00CC3002" w:rsidRPr="00C85C2B"/>
    <w:p w:rsidRDefault="00CC3002" w:rsidP="00CC3002" w:rsidR="00CC3002" w:rsidRPr="00C85C2B">
      <w:pPr>
        <w:ind w:firstLine="708" w:left="3540"/>
      </w:pPr>
      <w:r w:rsidRPr="00C85C2B">
        <w:t xml:space="preserve">Sudac                      </w:t>
      </w:r>
    </w:p>
    <w:p w:rsidRDefault="00CC3002" w:rsidP="00CC3002" w:rsidR="00CC3002" w:rsidRPr="00C85C2B"/>
    <w:p w:rsidRDefault="00CC3002" w:rsidP="00CC3002" w:rsidR="00CC3002" w:rsidRPr="00C85C2B"/>
    <w:p w:rsidRDefault="00CC3002" w:rsidP="00CC3002" w:rsidR="00CC3002" w:rsidRPr="00C85C2B">
      <w:r w:rsidRPr="00C85C2B">
        <w:t xml:space="preserve">           </w:t>
      </w:r>
      <w:r w:rsidRPr="00C85C2B">
        <w:tab/>
      </w:r>
      <w:r w:rsidRPr="00C85C2B">
        <w:tab/>
      </w:r>
      <w:r w:rsidRPr="00C85C2B">
        <w:tab/>
      </w:r>
      <w:r w:rsidRPr="00C85C2B">
        <w:tab/>
      </w:r>
      <w:r w:rsidRPr="00C85C2B">
        <w:tab/>
      </w:r>
      <w:r w:rsidRPr="00C85C2B">
        <w:tab/>
        <w:t xml:space="preserve">Zapisničar            </w:t>
      </w:r>
      <w:r w:rsidRPr="00C85C2B">
        <w:tab/>
      </w:r>
      <w:r w:rsidRPr="00C85C2B">
        <w:tab/>
        <w:t xml:space="preserve">Stranke   </w:t>
      </w:r>
    </w:p>
    <w:p w:rsidRDefault="00CC3002" w:rsidP="00CC3002" w:rsidR="00CC3002" w:rsidRPr="00C85C2B"/>
    <w:p w:rsidRDefault="00CC3002" w:rsidP="00CC3002" w:rsidR="00CC3002" w:rsidRPr="00C85C2B">
      <w:pPr>
        <w:rPr>
          <w:rFonts w:eastAsia="MS Mincho"/>
        </w:rPr>
      </w:pPr>
    </w:p>
    <w:p w:rsidRDefault="00CC3002" w:rsidP="00CC3002" w:rsidR="00CC3002" w:rsidRPr="00C85C2B"/>
    <w:p w:rsidRDefault="008A2140" w:rsidP="00CC3002" w:rsidR="008A2140" w:rsidRPr="00C85C2B"/>
    <w:p w:rsidRDefault="00C85C2B" w:rsidR="00C85C2B" w:rsidRPr="00C85C2B"/>
    <w:sectPr w:rsidR="00C85C2B" w:rsidRPr="00C85C2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03B4" w:rsidP="00C75245" w:rsidR="005703B4">
      <w:r>
        <w:separator/>
      </w:r>
    </w:p>
  </w:endnote>
  <w:endnote w:id="0" w:type="continuationSeparator">
    <w:p w:rsidRDefault="005703B4" w:rsidP="00C75245" w:rsidR="005703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B4F0A">
          <w:rPr>
            <w:noProof/>
          </w:rPr>
          <w:t>1</w:t>
        </w:r>
        <w:r>
          <w:fldChar w:fldCharType="end"/>
        </w:r>
      </w:p>
    </w:sdtContent>
  </w:sdt>
  <w:p w:rsidRDefault="000B4F0A"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03B4" w:rsidP="00C75245" w:rsidR="005703B4">
      <w:r>
        <w:separator/>
      </w:r>
    </w:p>
  </w:footnote>
  <w:footnote w:id="0" w:type="continuationSeparator">
    <w:p w:rsidRDefault="005703B4" w:rsidP="00C75245" w:rsidR="005703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276050" w:rsidR="0014093D">
    <w:pPr>
      <w:pStyle w:val="Zaglavlje"/>
      <w:jc w:val="right"/>
    </w:pPr>
    <w:r>
      <w:t>Poslovni broj 14. St</w:t>
    </w:r>
    <w:r w:rsidR="00CC68D6">
      <w:t>-</w:t>
    </w:r>
    <w:r w:rsidR="00276050">
      <w:t>7</w:t>
    </w:r>
    <w:r w:rsidR="00D831DB">
      <w:t>33</w:t>
    </w:r>
    <w:r w:rsidR="008A2140">
      <w:t>/201</w:t>
    </w:r>
    <w:r w:rsidR="0027605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8">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2E17"/>
    <w:rsid w:val="000243E1"/>
    <w:rsid w:val="000B4F0A"/>
    <w:rsid w:val="000B6FAD"/>
    <w:rsid w:val="000E593A"/>
    <w:rsid w:val="0010243B"/>
    <w:rsid w:val="00133601"/>
    <w:rsid w:val="001827DC"/>
    <w:rsid w:val="00222A6B"/>
    <w:rsid w:val="0024139F"/>
    <w:rsid w:val="00276050"/>
    <w:rsid w:val="003473DE"/>
    <w:rsid w:val="00397E6A"/>
    <w:rsid w:val="003A7C80"/>
    <w:rsid w:val="003B2DC4"/>
    <w:rsid w:val="003E726F"/>
    <w:rsid w:val="0041565A"/>
    <w:rsid w:val="00494FB2"/>
    <w:rsid w:val="004A2B10"/>
    <w:rsid w:val="004A4A57"/>
    <w:rsid w:val="005703B4"/>
    <w:rsid w:val="0060550D"/>
    <w:rsid w:val="0061104D"/>
    <w:rsid w:val="0072559B"/>
    <w:rsid w:val="007424DD"/>
    <w:rsid w:val="00744572"/>
    <w:rsid w:val="00780021"/>
    <w:rsid w:val="00784120"/>
    <w:rsid w:val="00790743"/>
    <w:rsid w:val="007949ED"/>
    <w:rsid w:val="007B500B"/>
    <w:rsid w:val="007E5F1B"/>
    <w:rsid w:val="00810717"/>
    <w:rsid w:val="00842366"/>
    <w:rsid w:val="00842A2C"/>
    <w:rsid w:val="008A2140"/>
    <w:rsid w:val="008D78DC"/>
    <w:rsid w:val="008F410A"/>
    <w:rsid w:val="00A51E81"/>
    <w:rsid w:val="00A811AD"/>
    <w:rsid w:val="00AF7AF2"/>
    <w:rsid w:val="00B1301F"/>
    <w:rsid w:val="00B3391E"/>
    <w:rsid w:val="00B45B51"/>
    <w:rsid w:val="00B54D90"/>
    <w:rsid w:val="00BA0277"/>
    <w:rsid w:val="00C60B28"/>
    <w:rsid w:val="00C75245"/>
    <w:rsid w:val="00C85C2B"/>
    <w:rsid w:val="00CB0C5F"/>
    <w:rsid w:val="00CC037E"/>
    <w:rsid w:val="00CC3002"/>
    <w:rsid w:val="00CC68D6"/>
    <w:rsid w:val="00D73553"/>
    <w:rsid w:val="00D831DB"/>
    <w:rsid w:val="00D930A1"/>
    <w:rsid w:val="00DC79F5"/>
    <w:rsid w:val="00E20C10"/>
    <w:rsid w:val="00EA1771"/>
    <w:rsid w:val="00EB21C9"/>
    <w:rsid w:val="00EC4032"/>
    <w:rsid w:val="00F31CAD"/>
    <w:rsid w:val="00F50C0F"/>
    <w:rsid w:val="00F960E1"/>
    <w:rsid w:val="00FC45FF"/>
    <w:rsid w:val="00FD3258"/>
    <w:rsid w:val="00FE0C74"/>
    <w:rsid w:val="00FE35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3002"/>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0B4F0A"/>
    <w:rPr>
      <w:color w:val="808080"/>
      <w:bdr w:space="0" w:sz="0" w:color="auto" w:val="none"/>
      <w:shd w:fill="auto" w:color="auto" w:val="clear"/>
    </w:rPr>
  </w:style>
  <w:style w:customStyle="true" w:styleId="eSPISCCParagraphDefaultFont" w:type="character">
    <w:name w:val="eSPIS_CC_Paragraph Default Font"/>
    <w:basedOn w:val="Zadanifontodlomka"/>
    <w:rsid w:val="000B4F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F0A"/>
    <w:rPr>
      <w:bdr w:space="0" w:sz="0" w:color="auto" w:val="none"/>
      <w:shd w:fill="FFFFCC" w:color="auto" w:val="clear"/>
      <w:lang w:val="hr-HR"/>
    </w:rPr>
  </w:style>
  <w:style w:customStyle="true" w:styleId="PozadinaSvijetloCrvena" w:type="character">
    <w:name w:val="Pozadina_SvijetloCrvena"/>
    <w:basedOn w:val="eSPISCCParagraphDefaultFont"/>
    <w:rsid w:val="000B4F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4F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3002"/>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0B4F0A"/>
    <w:rPr>
      <w:color w:val="808080"/>
      <w:bdr w:color="auto" w:space="0" w:sz="0" w:val="none"/>
      <w:shd w:color="auto" w:fill="auto" w:val="clear"/>
    </w:rPr>
  </w:style>
  <w:style w:customStyle="1" w:styleId="eSPISCCParagraphDefaultFont" w:type="character">
    <w:name w:val="eSPIS_CC_Paragraph Default Font"/>
    <w:basedOn w:val="Zadanifontodlomka"/>
    <w:rsid w:val="000B4F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4F0A"/>
    <w:rPr>
      <w:bdr w:color="auto" w:space="0" w:sz="0" w:val="none"/>
      <w:shd w:color="auto" w:fill="FFFFCC" w:val="clear"/>
      <w:lang w:val="hr-HR"/>
    </w:rPr>
  </w:style>
  <w:style w:customStyle="1" w:styleId="PozadinaSvijetloCrvena" w:type="character">
    <w:name w:val="Pozadina_SvijetloCrvena"/>
    <w:basedOn w:val="eSPISCCParagraphDefaultFont"/>
    <w:rsid w:val="000B4F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4F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1518686">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603340157">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88586880">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svibnja 2018.</izvorni_sadrzaj>
    <derivirana_varijabla naziv="DomainObject.PlaniraniZavrsetakDatum_1">22. svibnja 2018.</derivirana_varijabla>
  </DomainObject.PlaniraniZavrsetakDatum>
  <DomainObject.PlaniraniPocetakDatum>
    <izvorni_sadrzaj>22. svibnja 2018.</izvorni_sadrzaj>
    <derivirana_varijabla naziv="DomainObject.PlaniraniPocetakDatum_1">22.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2018.</izvorni_sadrzaj>
    <derivirana_varijabla naziv="DomainObject.Zapisnik.DatumKreiranja_1">23. svibnja 2018.</derivirana_varijabla>
  </DomainObject.Zapisnik.DatumKreiranja>
  <DomainObject.Zapisnik.ImovinskaKorist>
    <izvorni_sadrzaj/>
    <derivirana_varijabla naziv="DomainObject.Zapisnik.ImovinskaKorist_1"/>
  </DomainObject.Zapisnik.ImovinskaKorist>
  <DomainObject.Zapisnik.Oznaka>
    <izvorni_sadrzaj>St-733/2017-10</izvorni_sadrzaj>
    <derivirana_varijabla naziv="DomainObject.Zapisnik.Oznaka_1">St-733/2017-10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St-733/2017</izvorni_sadrzaj>
    <derivirana_varijabla naziv="DomainObject.Predmet.OznakaBroj_1">St-733/2017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j.d.o.o.</izvorni_sadrzaj>
    <derivirana_varijabla naziv="DomainObject.Predmet.ProtustrankaFormated_1">  CENTAR j.d.o.o.</derivirana_varijabla>
  </DomainObject.Predmet.ProtustrankaFormated>
  <DomainObject.Predmet.ProtustrankaFormatedOIB>
    <izvorni_sadrzaj>  CENTAR j.d.o.o., OIB 25884516744</izvorni_sadrzaj>
    <derivirana_varijabla naziv="DomainObject.Predmet.ProtustrankaFormatedOIB_1">  CENTAR j.d.o.o., OIB 25884516744</derivirana_varijabla>
  </DomainObject.Predmet.ProtustrankaFormatedOIB>
  <DomainObject.Predmet.ProtustrankaFormatedWithAdress>
    <izvorni_sadrzaj> CENTAR j.d.o.o., Kralja Tomislava 27, 53000 Gospić</izvorni_sadrzaj>
    <derivirana_varijabla naziv="DomainObject.Predmet.ProtustrankaFormatedWithAdress_1"> CENTAR j.d.o.o., Kralja Tomislava 27, 53000 Gospić</derivirana_varijabla>
  </DomainObject.Predmet.ProtustrankaFormatedWithAdress>
  <DomainObject.Predmet.ProtustrankaFormatedWithAdressOIB>
    <izvorni_sadrzaj> CENTAR j.d.o.o., OIB 25884516744, Kralja Tomislava 27, 53000 Gospić</izvorni_sadrzaj>
    <derivirana_varijabla naziv="DomainObject.Predmet.ProtustrankaFormatedWithAdressOIB_1"> CENTAR j.d.o.o., OIB 25884516744, Kralja Tomislava 27, 53000 Gospić</derivirana_varijabla>
  </DomainObject.Predmet.ProtustrankaFormatedWithAdressOIB>
  <DomainObject.Predmet.ProtustrankaWithAdress>
    <izvorni_sadrzaj>CENTAR j.d.o.o. Kralja Tomislava 27, 53000 Gospić</izvorni_sadrzaj>
    <derivirana_varijabla naziv="DomainObject.Predmet.ProtustrankaWithAdress_1">CENTAR j.d.o.o. Kralja Tomislava 27, 53000 Gospić</derivirana_varijabla>
  </DomainObject.Predmet.ProtustrankaWithAdress>
  <DomainObject.Predmet.ProtustrankaWithAdressOIB>
    <izvorni_sadrzaj>CENTAR j.d.o.o., OIB 25884516744, Kralja Tomislava 27, 53000 Gospić</izvorni_sadrzaj>
    <derivirana_varijabla naziv="DomainObject.Predmet.ProtustrankaWithAdressOIB_1">CENTAR j.d.o.o., OIB 25884516744, Kralja Tomislava 27, 53000 Gospić</derivirana_varijabla>
  </DomainObject.Predmet.ProtustrankaWithAdressOIB>
  <DomainObject.Predmet.ProtustrankaNazivFormated>
    <izvorni_sadrzaj>CENTAR j.d.o.o.</izvorni_sadrzaj>
    <derivirana_varijabla naziv="DomainObject.Predmet.ProtustrankaNazivFormated_1">CENTAR j.d.o.o.</derivirana_varijabla>
  </DomainObject.Predmet.ProtustrankaNazivFormated>
  <DomainObject.Predmet.ProtustrankaNazivFormatedOIB>
    <izvorni_sadrzaj>CENTAR j.d.o.o., OIB 25884516744</izvorni_sadrzaj>
    <derivirana_varijabla naziv="DomainObject.Predmet.ProtustrankaNazivFormatedOIB_1">CENTAR j.d.o.o., OIB 25884516744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CENTAR j.d.o.o.</item>
    </izvorni_sadrzaj>
    <derivirana_varijabla naziv="DomainObject.Predmet.ProtuStrankaListFormated_1">
      <item>CENTAR j.d.o.o.</item>
    </derivirana_varijabla>
  </DomainObject.Predmet.ProtuStrankaListFormated>
  <DomainObject.Predmet.ProtuStrankaListFormatedOIB>
    <izvorni_sadrzaj>
      <item>CENTAR j.d.o.o., OIB 25884516744</item>
    </izvorni_sadrzaj>
    <derivirana_varijabla naziv="DomainObject.Predmet.ProtuStrankaListFormatedOIB_1">
      <item>CENTAR j.d.o.o., OIB 25884516744</item>
    </derivirana_varijabla>
  </DomainObject.Predmet.ProtuStrankaListFormatedOIB>
  <DomainObject.Predmet.ProtuStrankaListFormatedWithAdress>
    <izvorni_sadrzaj>
      <item>CENTAR j.d.o.o., Kralja Tomislava 27, 53000 Gospić</item>
    </izvorni_sadrzaj>
    <derivirana_varijabla naziv="DomainObject.Predmet.ProtuStrankaListFormatedWithAdress_1">
      <item>CENTAR j.d.o.o., Kralja Tomislava 27, 53000 Gospić</item>
    </derivirana_varijabla>
  </DomainObject.Predmet.ProtuStrankaListFormatedWithAdress>
  <DomainObject.Predmet.ProtuStrankaListFormatedWithAdressOIB>
    <izvorni_sadrzaj>
      <item>CENTAR j.d.o.o., OIB 25884516744, Kralja Tomislava 27, 53000 Gospić</item>
    </izvorni_sadrzaj>
    <derivirana_varijabla naziv="DomainObject.Predmet.ProtuStrankaListFormatedWithAdressOIB_1">
      <item>CENTAR j.d.o.o., OIB 25884516744, Kralja Tomislava 27, 53000 Gospić</item>
    </derivirana_varijabla>
  </DomainObject.Predmet.ProtuStrankaListFormatedWithAdressOIB>
  <DomainObject.Predmet.ProtuStrankaListNazivFormated>
    <izvorni_sadrzaj>
      <item>CENTAR j.d.o.o.</item>
    </izvorni_sadrzaj>
    <derivirana_varijabla naziv="DomainObject.Predmet.ProtuStrankaListNazivFormated_1">
      <item>CENTAR j.d.o.o.</item>
    </derivirana_varijabla>
  </DomainObject.Predmet.ProtuStrankaListNazivFormated>
  <DomainObject.Predmet.ProtuStrankaListNazivFormatedOIB>
    <izvorni_sadrzaj>
      <item>CENTAR j.d.o.o., OIB 25884516744</item>
    </izvorni_sadrzaj>
    <derivirana_varijabla naziv="DomainObject.Predmet.ProtuStrankaListNazivFormatedOIB_1">
      <item>CENTAR j.d.o.o., OIB 25884516744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St-733/2017-10</izvorni_sadrzaj>
    <derivirana_varijabla naziv="DomainObject.PoslovniBrojDokumenta_1">St-733/2017-10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CENTAR j.d.o.o.</izvorni_sadrzaj>
    <derivirana_varijabla naziv="DomainObject.Predmet.ProtustrankaIDrugi_1">CENTAR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CENTAR j.d.o.o., OIB 25884516744, Kralja Tomislava 27, 53000 Gospić</izvorni_sadrzaj>
    <derivirana_varijabla naziv="DomainObject.Predmet.ProtustrankaIDrugiAdressOIB_1">CENTAR j.d.o.o., OIB 25884516744, Kralja Tomislava 27,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CENTAR j.d.o.o.</item>
    </izvorni_sadrzaj>
    <derivirana_varijabla naziv="DomainObject.Predmet.SudioniciListNaziv_1">
      <item>FINA  Rijeka</item>
      <item>CENTAR j.d.o.o.</item>
    </derivirana_varijabla>
  </DomainObject.Predmet.SudioniciListNaziv>
  <DomainObject.Predmet.SudioniciListAdressOIB>
    <izvorni_sadrzaj>
      <item>FINA  Rijeka, OIB 85821130368, Frana Kurelca 8,51000 Rijeka</item>
      <item>CENTAR j.d.o.o., OIB 25884516744, Kralja Tomislava 27,53000 Gospić</item>
    </izvorni_sadrzaj>
    <derivirana_varijabla naziv="DomainObject.Predmet.SudioniciListAdressOIB_1">
      <item>FINA  Rijeka, OIB 85821130368, Frana Kurelca 8,51000 Rijeka</item>
      <item>CENTAR j.d.o.o., OIB 25884516744, Kralja Tomislava 27,53000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25884516744</item>
    </izvorni_sadrzaj>
    <derivirana_varijabla naziv="DomainObject.Predmet.SudioniciListNazivOIB_1">
      <item>, OIB 85821130368</item>
      <item>, OIB 25884516744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00F70D-B703-4EE8-A6B3-82B23019F2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642</properties:Words>
  <properties:Characters>3517</properties:Characters>
  <properties:Lines>98</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2018-05-23T11:31:00Z</dcterms:created>
  <dc:creator>Danijela Fumić</dc:creator>
  <cp:lastModifiedBy>Danijela Fumić</cp:lastModifiedBy>
  <cp:lastPrinted>2018-05-22T07:12:00Z</cp:lastPrinted>
  <dcterms:modified xmlns:xsi="http://www.w3.org/2001/XMLSchema-instance" xsi:type="dcterms:W3CDTF">2018-05-23T11:31:00Z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St-733/2017-10 / Zapisnik - Ročište radi rasprave o uvjetima za otvaranje steč. post. (733 17 zap..docx)</vt:lpwstr>
  </prop:property>
  <prop:property name="CC_coloring" pid="4" fmtid="{D5CDD505-2E9C-101B-9397-08002B2CF9AE}">
    <vt:bool>false</vt:bool>
  </prop:property>
  <prop:property name="BrojStranica" pid="5" fmtid="{D5CDD505-2E9C-101B-9397-08002B2CF9AE}">
    <vt:i4>2</vt:i4>
  </prop:property>
</prop:Properties>
</file>