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4361" w14:paraId="11a436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390147">
        <w:rPr>
          <w:rFonts w:eastAsia="Calibri"/>
          <w:lang w:eastAsia="en-US"/>
        </w:rPr>
        <w:t>1</w:t>
      </w:r>
      <w:r w:rsidR="00EA5A74">
        <w:rPr>
          <w:rFonts w:eastAsia="Calibri"/>
          <w:lang w:eastAsia="en-US"/>
        </w:rPr>
        <w:t>63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EA5A74">
        <w:t xml:space="preserve">SCUTA TRADE  društvo s ograničenom odgovornošću za trgovinu i usluge Osijek, Trg Ante Starčevića 10, OIB: 41107840239, MBS: 030168331, </w:t>
      </w:r>
      <w:r w:rsidR="00390147">
        <w:t xml:space="preserve">dana </w:t>
      </w:r>
      <w:r w:rsidR="00EA5A74">
        <w:t>8</w:t>
      </w:r>
      <w:r w:rsidR="00390147">
        <w:t>. 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EA5A74">
        <w:t>SCUTA TRADE  društvo s ograničenom odgovornošću za trgovinu i usluge Osijek, Trg Ante Starčevića 10, OIB: 41107840239, MBS: 030168331.</w:t>
      </w:r>
      <w:r w:rsidR="00390147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EA5A74">
        <w:t>24</w:t>
      </w:r>
      <w:r w:rsidR="00407020">
        <w:t>. rujna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4297</w:t>
      </w:r>
      <w:r w:rsidR="00407020">
        <w:t xml:space="preserve"> od </w:t>
      </w:r>
      <w:r w:rsidR="00EA5A74">
        <w:t>21</w:t>
      </w:r>
      <w:r w:rsidR="00407020">
        <w:t>. rujna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EA5A74">
        <w:t xml:space="preserve">SCUTA TRADE  društvo s ograničenom odgovornošću za trgovinu i usluge Osijek, Trg Ante Starčevića 10, OIB: 41107840239, MBS: 030168331.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407020">
        <w:t>16.</w:t>
      </w:r>
      <w:r w:rsidR="00390147">
        <w:t xml:space="preserve"> listopada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390147">
        <w:t>2.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407020">
        <w:t>0</w:t>
      </w:r>
      <w:r w:rsidR="00EA5A74">
        <w:t>8</w:t>
      </w:r>
      <w:r w:rsidR="009364F3">
        <w:t xml:space="preserve">/2018 od </w:t>
      </w:r>
      <w:r w:rsidR="00390147">
        <w:t>31. listopada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EA5A74">
        <w:t>4.600.411,62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</w:t>
      </w:r>
      <w:r w:rsidR="00D9171D">
        <w:lastRenderedPageBreak/>
        <w:t xml:space="preserve">davanja, </w:t>
      </w:r>
      <w:r>
        <w:t xml:space="preserve">na dan </w:t>
      </w:r>
      <w:r w:rsidR="00390147">
        <w:t>25. listopada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390147">
        <w:t xml:space="preserve"> 25. listopada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EA5A74">
        <w:t>54</w:t>
      </w:r>
      <w:r>
        <w:t xml:space="preserve"> dan</w:t>
      </w:r>
      <w:r w:rsidR="00EB63AE">
        <w:t xml:space="preserve"> u iznosu od </w:t>
      </w:r>
      <w:r w:rsidR="00EA5A74">
        <w:t>26.150,48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EA5A74">
        <w:rPr>
          <w:rFonts w:eastAsia="Calibri"/>
          <w:lang w:eastAsia="en-US"/>
        </w:rPr>
        <w:t>8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2810BD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0BD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390147">
      <w:t>1</w:t>
    </w:r>
    <w:r w:rsidR="00EA5A74">
      <w:t>63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10BD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1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810B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10B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0B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0B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1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810B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10B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0B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0B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St-1163/2018</izvorni_sadrzaj>
    <derivirana_varijabla naziv="DomainObject.Predmet.OznakaBroj_1">St-1163/2018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SCUTA TRADE  društvo s ograničenom odgovornošću za trgovinu i usluge</izvorni_sadrzaj>
    <derivirana_varijabla naziv="DomainObject.Predmet.ProtustrankaFormated_1">  SCUTA TRADE  društvo s ograničenom odgovornošću za trgovinu i usluge</derivirana_varijabla>
  </DomainObject.Predmet.ProtustrankaFormated>
  <DomainObject.Predmet.ProtustrankaFormatedOIB>
    <izvorni_sadrzaj>  SCUTA TRADE  društvo s ograničenom odgovornošću za trgovinu i usluge, OIB 41107840239</izvorni_sadrzaj>
    <derivirana_varijabla naziv="DomainObject.Predmet.ProtustrankaFormatedOIB_1">  SCUTA TRADE  društvo s ograničenom odgovornošću za trgovinu i usluge, OIB 41107840239</derivirana_varijabla>
  </DomainObject.Predmet.ProtustrankaFormatedOIB>
  <DomainObject.Predmet.ProtustrankaFormatedWithAdress>
    <izvorni_sadrzaj> SCUTA TRADE  društvo s ograničenom odgovornošću za trgovinu i usluge, Trg Ante Starčevića 10, 31000 Osijek</izvorni_sadrzaj>
    <derivirana_varijabla naziv="DomainObject.Predmet.ProtustrankaFormatedWithAdress_1"> SCUTA TRADE  društvo s ograničenom odgovornošću za trgovinu i usluge, Trg Ante Starčevića 10, 31000 Osijek</derivirana_varijabla>
  </DomainObject.Predmet.ProtustrankaFormatedWithAdress>
  <DomainObject.Predmet.ProtustrankaFormatedWithAdressOIB>
    <izvorni_sadrzaj> SCUTA TRADE  društvo s ograničenom odgovornošću za trgovinu i usluge, OIB 41107840239, Trg Ante Starčevića 10, 31000 Osijek</izvorni_sadrzaj>
    <derivirana_varijabla naziv="DomainObject.Predmet.ProtustrankaFormatedWithAdressOIB_1"> SCUTA TRADE  društvo s ograničenom odgovornošću za trgovinu i usluge, OIB 41107840239, Trg Ante Starčevića 10, 31000 Osijek</derivirana_varijabla>
  </DomainObject.Predmet.ProtustrankaFormatedWithAdressOIB>
  <DomainObject.Predmet.ProtustrankaWithAdress>
    <izvorni_sadrzaj>SCUTA TRADE  društvo s ograničenom odgovornošću za trgovinu i usluge Trg Ante Starčevića 10, 31000 Osijek</izvorni_sadrzaj>
    <derivirana_varijabla naziv="DomainObject.Predmet.ProtustrankaWithAdress_1">SCUTA TRADE  društvo s ograničenom odgovornošću za trgovinu i usluge Trg Ante Starčevića 10, 31000 Osijek</derivirana_varijabla>
  </DomainObject.Predmet.ProtustrankaWithAdress>
  <DomainObject.Predmet.ProtustrankaWithAdressOIB>
    <izvorni_sadrzaj>SCUTA TRADE  društvo s ograničenom odgovornošću za trgovinu i usluge, OIB 41107840239, Trg Ante Starčevića 10, 31000 Osijek</izvorni_sadrzaj>
    <derivirana_varijabla naziv="DomainObject.Predmet.ProtustrankaWithAdressOIB_1">SCUTA TRADE  društvo s ograničenom odgovornošću za trgovinu i usluge, OIB 41107840239, Trg Ante Starčevića 10, 31000 Osijek</derivirana_varijabla>
  </DomainObject.Predmet.ProtustrankaWithAdressOIB>
  <DomainObject.Predmet.ProtustrankaNazivFormated>
    <izvorni_sadrzaj>SCUTA TRADE  društvo s ograničenom odgovornošću za trgovinu i usluge</izvorni_sadrzaj>
    <derivirana_varijabla naziv="DomainObject.Predmet.ProtustrankaNazivFormated_1">SCUTA TRADE  društvo s ograničenom odgovornošću za trgovinu i usluge</derivirana_varijabla>
  </DomainObject.Predmet.ProtustrankaNazivFormated>
  <DomainObject.Predmet.ProtustrankaNazivFormatedOIB>
    <izvorni_sadrzaj>SCUTA TRADE  društvo s ograničenom odgovornošću za trgovinu i usluge, OIB 41107840239</izvorni_sadrzaj>
    <derivirana_varijabla naziv="DomainObject.Predmet.ProtustrankaNazivFormatedOIB_1">SCUTA TRADE  društvo s ograničenom odgovornošću za trgovinu i usluge, OIB 41107840239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SCUTA TRADE  društvo s ograničenom odgovornošću za trgovinu i usluge</item>
    </izvorni_sadrzaj>
    <derivirana_varijabla naziv="DomainObject.Predmet.ProtuStrankaListFormated_1">
      <item>SCUTA TRADE  društvo s ograničenom odgovornošću za trgovinu i usluge</item>
    </derivirana_varijabla>
  </DomainObject.Predmet.ProtuStrankaListFormated>
  <DomainObject.Predmet.ProtuStrankaListFormatedOIB>
    <izvorni_sadrzaj>
      <item>SCUTA TRADE  društvo s ograničenom odgovornošću za trgovinu i usluge, OIB 41107840239</item>
    </izvorni_sadrzaj>
    <derivirana_varijabla naziv="DomainObject.Predmet.ProtuStrankaListFormatedOIB_1">
      <item>SCUTA TRADE  društvo s ograničenom odgovornošću za trgovinu i usluge, OIB 41107840239</item>
    </derivirana_varijabla>
  </DomainObject.Predmet.ProtuStrankaListFormatedOIB>
  <DomainObject.Predmet.ProtuStrankaListFormatedWithAdress>
    <izvorni_sadrzaj>
      <item>SCUTA TRADE  društvo s ograničenom odgovornošću za trgovinu i usluge, Trg Ante Starčevića 10, 31000 Osijek</item>
    </izvorni_sadrzaj>
    <derivirana_varijabla naziv="DomainObject.Predmet.ProtuStrankaListFormatedWithAdress_1">
      <item>SCUTA TRADE  društvo s ograničenom odgovornošću za trgovinu i usluge, Trg Ante Starčevića 10, 31000 Osijek</item>
    </derivirana_varijabla>
  </DomainObject.Predmet.ProtuStrankaListFormatedWithAdress>
  <DomainObject.Predmet.ProtuStrankaListFormatedWithAdressOIB>
    <izvorni_sadrzaj>
      <item>SCUTA TRADE  društvo s ograničenom odgovornošću za trgovinu i usluge, OIB 41107840239, Trg Ante Starčevića 10, 31000 Osijek</item>
    </izvorni_sadrzaj>
    <derivirana_varijabla naziv="DomainObject.Predmet.ProtuStrankaListFormatedWithAdressOIB_1">
      <item>SCUTA TRADE  društvo s ograničenom odgovornošću za trgovinu i usluge, OIB 41107840239, Trg Ante Starčevića 10, 31000 Osijek</item>
    </derivirana_varijabla>
  </DomainObject.Predmet.ProtuStrankaListFormatedWithAdressOIB>
  <DomainObject.Predmet.ProtuStrankaListNazivFormated>
    <izvorni_sadrzaj>
      <item>SCUTA TRADE  društvo s ograničenom odgovornošću za trgovinu i usluge</item>
    </izvorni_sadrzaj>
    <derivirana_varijabla naziv="DomainObject.Predmet.ProtuStrankaListNazivFormated_1">
      <item>SCUTA TRADE  društvo s ograničenom odgovornošću za trgovinu i usluge</item>
    </derivirana_varijabla>
  </DomainObject.Predmet.ProtuStrankaListNazivFormated>
  <DomainObject.Predmet.ProtuStrankaListNazivFormatedOIB>
    <izvorni_sadrzaj>
      <item>SCUTA TRADE  društvo s ograničenom odgovornošću za trgovinu i usluge, OIB 41107840239</item>
    </izvorni_sadrzaj>
    <derivirana_varijabla naziv="DomainObject.Predmet.ProtuStrankaListNazivFormatedOIB_1">
      <item>SCUTA TRADE  društvo s ograničenom odgovornošću za trgovinu i usluge, OIB 41107840239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SCUTA TRADE  društvo s ograničenom odgovornošću za trgovinu i usluge</izvorni_sadrzaj>
    <derivirana_varijabla naziv="DomainObject.Predmet.ProtustrankaIDrugi_1">SCUTA TRADE 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SCUTA TRADE  društvo s ograničenom odgovornošću za trgovinu i usluge, OIB 41107840239, Trg Ante Starčevića 10, 31000 Osijek</izvorni_sadrzaj>
    <derivirana_varijabla naziv="DomainObject.Predmet.ProtustrankaIDrugiAdressOIB_1">SCUTA TRADE  društvo s ograničenom odgovornošću za trgovinu i usluge, OIB 41107840239, Trg Ante Starčevića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SCUTA TRADE  društvo s ograničenom odgovornošću za trgovinu i usluge</item>
    </izvorni_sadrzaj>
    <derivirana_varijabla naziv="DomainObject.Predmet.SudioniciListNaziv_1">
      <item>FINA RC OSIJEK</item>
      <item>SCUTA TRADE  društvo s ograničenom odgovornošću za trgovinu i usluge</item>
    </derivirana_varijabla>
  </DomainObject.Predmet.SudioniciListNaziv>
  <DomainObject.Predmet.SudioniciListAdressOIB>
    <izvorni_sadrzaj>
      <item>FINA RC OSIJEK, OIB 85821130368</item>
      <item>SCUTA TRADE  društvo s ograničenom odgovornošću za trgovinu i usluge, OIB 41107840239, Trg Ante Starčevića 10,31000 Osijek</item>
    </izvorni_sadrzaj>
    <derivirana_varijabla naziv="DomainObject.Predmet.SudioniciListAdressOIB_1">
      <item>FINA RC OSIJEK, OIB 85821130368</item>
      <item>SCUTA TRADE  društvo s ograničenom odgovornošću za trgovinu i usluge, OIB 41107840239, Trg Ante Starčevića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41107840239</item>
    </izvorni_sadrzaj>
    <derivirana_varijabla naziv="DomainObject.Predmet.SudioniciListNazivOIB_1">
      <item>, OIB 85821130368</item>
      <item>, OIB 41107840239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9CCEF-8E8D-4F83-BC30-0DA74B977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3285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2018-11-08T06:59:00Z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2018-11-08T07:00:00Z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(St-1163-18 -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