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0b6c" w14:paraId="5f90b6c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A85B8A">
        <w:t>1449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A85B8A">
        <w:t>1449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3262C">
        <w:t>15.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BA0B3B">
        <w:t>FITNESS</w:t>
      </w:r>
      <w:proofErr w:type="spellEnd"/>
      <w:r w:rsidR="00BA0B3B">
        <w:t xml:space="preserve"> STUDIO ZA ŽENE - </w:t>
      </w:r>
      <w:proofErr w:type="spellStart"/>
      <w:r w:rsidR="00BA0B3B">
        <w:t>MAGIC</w:t>
      </w:r>
      <w:proofErr w:type="spellEnd"/>
      <w:r w:rsidR="00BA0B3B">
        <w:t xml:space="preserve"> </w:t>
      </w:r>
      <w:proofErr w:type="spellStart"/>
      <w:r w:rsidR="00BA0B3B">
        <w:t>WELL</w:t>
      </w:r>
      <w:proofErr w:type="spellEnd"/>
      <w:r w:rsidR="00BA0B3B">
        <w:t xml:space="preserve"> </w:t>
      </w:r>
      <w:proofErr w:type="spellStart"/>
      <w:r w:rsidR="00BA0B3B">
        <w:t>JARUN</w:t>
      </w:r>
      <w:proofErr w:type="spellEnd"/>
      <w:r w:rsidR="00BA0B3B">
        <w:t xml:space="preserve"> u likvidaciji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BA0B3B">
        <w:t>71267274624</w:t>
      </w:r>
      <w:r w:rsidR="003400C4" w:rsidRPr="004213F7">
        <w:t xml:space="preserve">, </w:t>
      </w:r>
      <w:r w:rsidR="00ED0790">
        <w:t>iz</w:t>
      </w:r>
      <w:r w:rsidR="00DB40AC" w:rsidRPr="004213F7">
        <w:t xml:space="preserve"> </w:t>
      </w:r>
      <w:r w:rsidR="00BA0B3B">
        <w:t>Zagreba</w:t>
      </w:r>
      <w:r w:rsidR="008666A8">
        <w:t xml:space="preserve">, </w:t>
      </w:r>
      <w:proofErr w:type="spellStart"/>
      <w:r w:rsidR="00BA0B3B">
        <w:t>Handelova</w:t>
      </w:r>
      <w:proofErr w:type="spellEnd"/>
      <w:r w:rsidR="00BA0B3B">
        <w:t xml:space="preserve"> 2</w:t>
      </w:r>
      <w:r w:rsidR="008B31ED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BA0B3B">
        <w:t>13.385,74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3262C">
        <w:t>15.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6C0E12" w:rsidP="006C0E12" w:rsidR="006C0E12">
      <w:r>
        <w:t>DNA:</w:t>
      </w:r>
    </w:p>
    <w:p w:rsidRDefault="006C0E12" w:rsidP="006C0E12" w:rsidR="006C0E12">
      <w:r>
        <w:t>e- oglasna ploča 45 dana</w:t>
      </w:r>
    </w:p>
    <w:p w:rsidRDefault="002E6212" w:rsidP="007A1486" w:rsidR="002E6212" w:rsidRPr="007A1486">
      <w:pPr>
        <w:ind w:left="720"/>
      </w:pPr>
    </w:p>
    <w:p w:rsidRDefault="002E6212" w:rsidP="00276582" w:rsidR="002E6212" w:rsidRPr="004213F7"/>
    <w:sectPr w:rsidSect="0081638C" w:rsidR="002E6212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E6212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0E12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B31ED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85B8A"/>
    <w:rsid w:val="00AB4C44"/>
    <w:rsid w:val="00AB60FD"/>
    <w:rsid w:val="00AC4528"/>
    <w:rsid w:val="00AD027A"/>
    <w:rsid w:val="00AF4190"/>
    <w:rsid w:val="00B31E48"/>
    <w:rsid w:val="00B753A9"/>
    <w:rsid w:val="00B82F18"/>
    <w:rsid w:val="00BA0B3B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99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St-1449/2016-2</izvorni_sadrzaj>
    <derivirana_varijabla naziv="DomainObject.Oznaka_1">St-1449/2016-2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St-1449/2016</izvorni_sadrzaj>
    <derivirana_varijabla naziv="DomainObject.Predmet.OznakaBroj_1">St-1449/2016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STUDIO ZA ŽENE-MAGIC WELL JARUN u likvidaciji</izvorni_sadrzaj>
    <derivirana_varijabla naziv="DomainObject.Predmet.ProtustrankaFormated_1">  FITNESS STUDIO ZA ŽENE-MAGIC WELL JARUN u likvidaciji</derivirana_varijabla>
  </DomainObject.Predmet.ProtustrankaFormated>
  <DomainObject.Predmet.ProtustrankaFormatedOIB>
    <izvorni_sadrzaj>  FITNESS STUDIO ZA ŽENE-MAGIC WELL JARUN u likvidaciji, OIB 71267274624</izvorni_sadrzaj>
    <derivirana_varijabla naziv="DomainObject.Predmet.ProtustrankaFormatedOIB_1">  FITNESS STUDIO ZA ŽENE-MAGIC WELL JARUN u likvidaciji, OIB 71267274624</derivirana_varijabla>
  </DomainObject.Predmet.ProtustrankaFormatedOIB>
  <DomainObject.Predmet.ProtustrankaFormatedWithAdress>
    <izvorni_sadrzaj> FITNESS STUDIO ZA ŽENE-MAGIC WELL JARUN u likvidaciji, Handelova 2, 10000 Zagreb</izvorni_sadrzaj>
    <derivirana_varijabla naziv="DomainObject.Predmet.ProtustrankaFormatedWithAdress_1"> FITNESS STUDIO ZA ŽENE-MAGIC WELL JARUN u likvidaciji, Handelova 2, 10000 Zagreb</derivirana_varijabla>
  </DomainObject.Predmet.ProtustrankaFormatedWithAdress>
  <DomainObject.Predmet.ProtustrankaFormatedWithAdressOIB>
    <izvorni_sadrzaj> FITNESS STUDIO ZA ŽENE-MAGIC WELL JARUN u likvidaciji, OIB 71267274624, Handelova 2, 10000 Zagreb</izvorni_sadrzaj>
    <derivirana_varijabla naziv="DomainObject.Predmet.ProtustrankaFormatedWithAdressOIB_1"> FITNESS STUDIO ZA ŽENE-MAGIC WELL JARUN u likvidaciji, OIB 71267274624, Handelova 2, 10000 Zagreb</derivirana_varijabla>
  </DomainObject.Predmet.ProtustrankaFormatedWithAdressOIB>
  <DomainObject.Predmet.ProtustrankaWithAdress>
    <izvorni_sadrzaj>FITNESS STUDIO ZA ŽENE-MAGIC WELL JARUN u likvidaciji Handelova 2, 10000 Zagreb</izvorni_sadrzaj>
    <derivirana_varijabla naziv="DomainObject.Predmet.ProtustrankaWithAdress_1">FITNESS STUDIO ZA ŽENE-MAGIC WELL JARUN u likvidaciji Handelova 2, 10000 Zagreb</derivirana_varijabla>
  </DomainObject.Predmet.ProtustrankaWithAdress>
  <DomainObject.Predmet.ProtustrankaWithAdressOIB>
    <izvorni_sadrzaj>FITNESS STUDIO ZA ŽENE-MAGIC WELL JARUN u likvidaciji, OIB 71267274624, Handelova 2, 10000 Zagreb</izvorni_sadrzaj>
    <derivirana_varijabla naziv="DomainObject.Predmet.ProtustrankaWithAdressOIB_1">FITNESS STUDIO ZA ŽENE-MAGIC WELL JARUN u likvidaciji, OIB 71267274624, Handelova 2, 10000 Zagreb</derivirana_varijabla>
  </DomainObject.Predmet.ProtustrankaWithAdressOIB>
  <DomainObject.Predmet.ProtustrankaNazivFormated>
    <izvorni_sadrzaj>FITNESS STUDIO ZA ŽENE-MAGIC WELL JARUN u likvidaciji</izvorni_sadrzaj>
    <derivirana_varijabla naziv="DomainObject.Predmet.ProtustrankaNazivFormated_1">FITNESS STUDIO ZA ŽENE-MAGIC WELL JARUN u likvidaciji</derivirana_varijabla>
  </DomainObject.Predmet.ProtustrankaNazivFormated>
  <DomainObject.Predmet.ProtustrankaNazivFormatedOIB>
    <izvorni_sadrzaj>FITNESS STUDIO ZA ŽENE-MAGIC WELL JARUN u likvidaciji, OIB 71267274624</izvorni_sadrzaj>
    <derivirana_varijabla naziv="DomainObject.Predmet.ProtustrankaNazivFormatedOIB_1">FITNESS STUDIO ZA ŽENE-MAGIC WELL JARUN u likvidaciji, OIB 71267274624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STUDIO ZA ŽENE-MAGIC WELL JARUN u likvidaciji</item>
    </izvorni_sadrzaj>
    <derivirana_varijabla naziv="DomainObject.Predmet.ProtuStrankaListFormated_1">
      <item>FITNESS STUDIO ZA ŽENE-MAGIC WELL JARUN u likvidaciji</item>
    </derivirana_varijabla>
  </DomainObject.Predmet.ProtuStrankaListFormated>
  <DomainObject.Predmet.ProtuStrankaListFormatedOIB>
    <izvorni_sadrzaj>
      <item>FITNESS STUDIO ZA ŽENE-MAGIC WELL JARUN u likvidaciji, OIB 71267274624</item>
    </izvorni_sadrzaj>
    <derivirana_varijabla naziv="DomainObject.Predmet.ProtuStrankaListFormatedOIB_1">
      <item>FITNESS STUDIO ZA ŽENE-MAGIC WELL JARUN u likvidaciji, OIB 71267274624</item>
    </derivirana_varijabla>
  </DomainObject.Predmet.ProtuStrankaListFormatedOIB>
  <DomainObject.Predmet.ProtuStrankaListFormatedWithAdress>
    <izvorni_sadrzaj>
      <item>FITNESS STUDIO ZA ŽENE-MAGIC WELL JARUN u likvidaciji, Handelova 2, 10000 Zagreb</item>
    </izvorni_sadrzaj>
    <derivirana_varijabla naziv="DomainObject.Predmet.ProtuStrankaListFormatedWithAdress_1">
      <item>FITNESS STUDIO ZA ŽENE-MAGIC WELL JARUN u likvidaciji, Handelova 2, 10000 Zagreb</item>
    </derivirana_varijabla>
  </DomainObject.Predmet.ProtuStrankaListFormatedWithAdress>
  <DomainObject.Predmet.ProtuStrankaListFormatedWithAdressOIB>
    <izvorni_sadrzaj>
      <item>FITNESS STUDIO ZA ŽENE-MAGIC WELL JARUN u likvidaciji, OIB 71267274624, Handelova 2, 10000 Zagreb</item>
    </izvorni_sadrzaj>
    <derivirana_varijabla naziv="DomainObject.Predmet.ProtuStrankaListFormatedWithAdressOIB_1">
      <item>FITNESS STUDIO ZA ŽENE-MAGIC WELL JARUN u likvidaciji, OIB 71267274624, Handelova 2, 10000 Zagreb</item>
    </derivirana_varijabla>
  </DomainObject.Predmet.ProtuStrankaListFormatedWithAdressOIB>
  <DomainObject.Predmet.ProtuStrankaListNazivFormated>
    <izvorni_sadrzaj>
      <item>FITNESS STUDIO ZA ŽENE-MAGIC WELL JARUN u likvidaciji</item>
    </izvorni_sadrzaj>
    <derivirana_varijabla naziv="DomainObject.Predmet.ProtuStrankaListNazivFormated_1">
      <item>FITNESS STUDIO ZA ŽENE-MAGIC WELL JARUN u likvidaciji</item>
    </derivirana_varijabla>
  </DomainObject.Predmet.ProtuStrankaListNazivFormated>
  <DomainObject.Predmet.ProtuStrankaListNazivFormatedOIB>
    <izvorni_sadrzaj>
      <item>FITNESS STUDIO ZA ŽENE-MAGIC WELL JARUN u likvidaciji, OIB 71267274624</item>
    </izvorni_sadrzaj>
    <derivirana_varijabla naziv="DomainObject.Predmet.ProtuStrankaListNazivFormatedOIB_1">
      <item>FITNESS STUDIO ZA ŽENE-MAGIC WELL JARUN u likvidaciji, OIB 71267274624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St-1449/2016-2</izvorni_sadrzaj>
    <derivirana_varijabla naziv="DomainObject.PoslovniBrojDokumenta_1">St-1449/2016-2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STUDIO ZA ŽENE-MAGIC WELL JARUN u likvidaciji</izvorni_sadrzaj>
    <derivirana_varijabla naziv="DomainObject.Predmet.ProtustrankaIDrugi_1">FITNESS STUDIO ZA ŽENE-MAGIC WELL JARUN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FITNESS STUDIO ZA ŽENE-MAGIC WELL JARUN u likvidaciji, OIB 71267274624, Handelova 2, 10000 Zagreb</izvorni_sadrzaj>
    <derivirana_varijabla naziv="DomainObject.Predmet.ProtustrankaIDrugiAdressOIB_1">FITNESS STUDIO ZA ŽENE-MAGIC WELL JARUN u likvidaciji, OIB 71267274624, Handelova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FITNESS STUDIO ZA ŽENE-MAGIC WELL JARUN u likvidaciji</item>
    </izvorni_sadrzaj>
    <derivirana_varijabla naziv="DomainObject.Predmet.SudioniciListNaziv_1">
      <item>FINA Regionalni centar Zagreb</item>
      <item>FITNESS STUDIO ZA ŽENE-MAGIC WELL JARUN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FITNESS STUDIO ZA ŽENE-MAGIC WELL JARUN u likvidaciji, OIB 71267274624, Handelova 2,10000 Zagreb</item>
    </izvorni_sadrzaj>
    <derivirana_varijabla naziv="DomainObject.Predmet.SudioniciListAdressOIB_1">
      <item>FINA Regionalni centar Zagreb, OIB 85821130368, Trg svibanjskih žrtava 1995. 1,10000 Zagreb</item>
      <item>FITNESS STUDIO ZA ŽENE-MAGIC WELL JARUN u likvidaciji, OIB 71267274624, Handelova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71267274624</item>
    </izvorni_sadrzaj>
    <derivirana_varijabla naziv="DomainObject.Predmet.SudioniciListNazivOIB_1">
      <item>, OIB 85821130368</item>
      <item>, OIB 71267274624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1330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2016-02-15T07:37:00Z</dcterms:created>
  <dc:creator>ilukac</dc:creator>
  <cp:lastModifiedBy>Ivana Stampf</cp:lastModifiedBy>
  <cp:lastPrinted>2016-02-15T07:36:00Z</cp:lastPrinted>
  <dcterms:modified xmlns:xsi="http://www.w3.org/2001/XMLSchema-instance" xsi:type="dcterms:W3CDTF">2016-02-15T07:45:00Z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St-1449/2016-2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