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c1d9a" w14:paraId="5cc1d9a" w:rsidRDefault="00355635" w:rsidP="00355635" w:rsidR="00355635" w:rsidRPr="006B6E56">
      <w:pPr>
        <w:jc w:val="both"/>
        <w15:collapsed w:val="false"/>
        <w:rPr>
          <w:rFonts w:hAnsi="Book Antiqua" w:ascii="Book Antiqua"/>
          <w:b/>
          <w:sz w:val="22"/>
          <w:szCs w:val="22"/>
        </w:rPr>
      </w:pPr>
      <w:bookmarkStart w:name="_GoBack" w:id="0"/>
      <w:bookmarkEnd w:id="0"/>
    </w:p>
    <w:p w:rsidRDefault="00355635" w:rsidP="00355635" w:rsidR="00355635" w:rsidRPr="006B6E56">
      <w:pPr>
        <w:jc w:val="both"/>
        <w:rPr>
          <w:rFonts w:hAnsi="Book Antiqua" w:ascii="Book Antiqua"/>
          <w:b/>
          <w:sz w:val="22"/>
          <w:szCs w:val="22"/>
        </w:rPr>
      </w:pPr>
    </w:p>
    <w:p w:rsidRDefault="00772D04" w:rsidP="00355635" w:rsidR="00355635" w:rsidRPr="0072719D">
      <w:pPr>
        <w:jc w:val="both"/>
      </w:pPr>
      <w:r w:rsidRPr="0072719D">
        <w:rPr>
          <w:rFonts w:hAnsi="Book Antiqua" w:ascii="Book Antiqua"/>
          <w:sz w:val="22"/>
          <w:szCs w:val="22"/>
        </w:rPr>
        <w:tab/>
      </w:r>
      <w:r w:rsidRPr="0072719D">
        <w:rPr>
          <w:rFonts w:hAnsi="Book Antiqua" w:ascii="Book Antiqua"/>
          <w:sz w:val="22"/>
          <w:szCs w:val="22"/>
        </w:rPr>
        <w:tab/>
      </w:r>
      <w:r w:rsidRPr="0072719D">
        <w:rPr>
          <w:rFonts w:hAnsi="Book Antiqua" w:ascii="Book Antiqua"/>
          <w:sz w:val="22"/>
          <w:szCs w:val="22"/>
        </w:rPr>
        <w:tab/>
      </w:r>
      <w:r w:rsidRPr="0072719D">
        <w:rPr>
          <w:rFonts w:hAnsi="Book Antiqua" w:ascii="Book Antiqua"/>
          <w:sz w:val="22"/>
          <w:szCs w:val="22"/>
        </w:rPr>
        <w:tab/>
      </w:r>
      <w:r w:rsidRPr="0072719D">
        <w:rPr>
          <w:rFonts w:hAnsi="Book Antiqua" w:ascii="Book Antiqua"/>
          <w:sz w:val="22"/>
          <w:szCs w:val="22"/>
        </w:rPr>
        <w:tab/>
      </w:r>
      <w:r w:rsidRPr="0072719D">
        <w:rPr>
          <w:rFonts w:hAnsi="Book Antiqua" w:ascii="Book Antiqua"/>
          <w:sz w:val="22"/>
          <w:szCs w:val="22"/>
        </w:rPr>
        <w:tab/>
      </w:r>
      <w:r w:rsidRPr="0072719D">
        <w:rPr>
          <w:rFonts w:hAnsi="Book Antiqua" w:ascii="Book Antiqua"/>
          <w:sz w:val="22"/>
          <w:szCs w:val="22"/>
        </w:rPr>
        <w:tab/>
      </w:r>
      <w:r w:rsidRPr="0072719D">
        <w:rPr>
          <w:rFonts w:hAnsi="Book Antiqua" w:ascii="Book Antiqua"/>
          <w:sz w:val="22"/>
          <w:szCs w:val="22"/>
        </w:rPr>
        <w:tab/>
      </w:r>
      <w:r w:rsidRPr="0072719D">
        <w:rPr>
          <w:rFonts w:hAnsi="Book Antiqua" w:ascii="Book Antiqua"/>
          <w:sz w:val="22"/>
          <w:szCs w:val="22"/>
        </w:rPr>
        <w:tab/>
      </w:r>
      <w:r w:rsidRPr="0072719D">
        <w:tab/>
      </w:r>
      <w:r w:rsidR="00244B1A" w:rsidRPr="0072719D">
        <w:t xml:space="preserve">8. </w:t>
      </w:r>
      <w:r w:rsidR="00E50CDA" w:rsidRPr="0072719D">
        <w:t>St-263/13-</w:t>
      </w:r>
      <w:r w:rsidR="000F196B" w:rsidRPr="0072719D">
        <w:t>38</w:t>
      </w:r>
    </w:p>
    <w:p w:rsidRDefault="000F196B" w:rsidP="00355635" w:rsidR="000F196B" w:rsidRPr="0072719D">
      <w:pPr>
        <w:jc w:val="both"/>
      </w:pPr>
    </w:p>
    <w:p w:rsidRDefault="0072719D" w:rsidP="000F196B" w:rsidR="0072719D">
      <w:pPr>
        <w:jc w:val="center"/>
      </w:pPr>
    </w:p>
    <w:p w:rsidRDefault="0072719D" w:rsidP="000F196B" w:rsidR="0072719D">
      <w:pPr>
        <w:jc w:val="center"/>
      </w:pPr>
    </w:p>
    <w:p w:rsidRDefault="0072719D" w:rsidP="000F196B" w:rsidR="0072719D">
      <w:pPr>
        <w:jc w:val="center"/>
      </w:pPr>
    </w:p>
    <w:p w:rsidRDefault="000F196B" w:rsidP="000F196B" w:rsidR="000F196B" w:rsidRPr="0072719D">
      <w:pPr>
        <w:jc w:val="center"/>
      </w:pPr>
      <w:r w:rsidRPr="0072719D">
        <w:t>R E P U B L I K A  H R V A T S K A</w:t>
      </w:r>
    </w:p>
    <w:p w:rsidRDefault="00244B1A" w:rsidP="00244B1A" w:rsidR="00244B1A" w:rsidRPr="0072719D">
      <w:pPr>
        <w:jc w:val="center"/>
      </w:pPr>
    </w:p>
    <w:p w:rsidRDefault="00244B1A" w:rsidP="00244B1A" w:rsidR="00244B1A" w:rsidRPr="0072719D">
      <w:pPr>
        <w:jc w:val="center"/>
      </w:pPr>
      <w:r w:rsidRPr="0072719D">
        <w:t>R J E Š E NJ E</w:t>
      </w:r>
    </w:p>
    <w:p w:rsidRDefault="000F196B" w:rsidP="00244B1A" w:rsidR="000F196B">
      <w:pPr>
        <w:jc w:val="center"/>
        <w:rPr>
          <w:b/>
        </w:rPr>
      </w:pPr>
    </w:p>
    <w:p w:rsidRDefault="000F196B" w:rsidP="000F196B" w:rsidR="000F196B" w:rsidRPr="000F196B">
      <w:pPr>
        <w:jc w:val="both"/>
      </w:pPr>
      <w:r w:rsidRPr="000F196B">
        <w:t xml:space="preserve">                Trgovački sud u Rijeci po stečajnoj sutkinji Emi Brdovčak, u stečajnom postupku nad dužnikom ADRIAKOM GROBNIK d.o.o. Viškovo u stečaju, Vozišća 5, OIB: 46929061963, kojeg zastupa stečajni upravitelj Zdravko Tešić iz Ogulin</w:t>
      </w:r>
      <w:r>
        <w:t>a, Bukovnik 36, 10. prosinca</w:t>
      </w:r>
      <w:r w:rsidRPr="000F196B">
        <w:t xml:space="preserve"> 2015.,</w:t>
      </w:r>
    </w:p>
    <w:p w:rsidRDefault="004C7BDB" w:rsidP="004C7BDB" w:rsidR="004C7BDB" w:rsidRPr="00244B1A">
      <w:pPr>
        <w:jc w:val="center"/>
        <w:rPr>
          <w:b/>
        </w:rPr>
      </w:pPr>
    </w:p>
    <w:p w:rsidRDefault="00355635" w:rsidP="00355635" w:rsidR="00355635">
      <w:pPr>
        <w:jc w:val="center"/>
      </w:pPr>
      <w:r w:rsidRPr="00244B1A">
        <w:t>r i j e š i o    j e</w:t>
      </w:r>
    </w:p>
    <w:p w:rsidRDefault="009021E6" w:rsidP="0072719D" w:rsidR="007B4D32">
      <w:pPr>
        <w:ind w:firstLine="708"/>
        <w:jc w:val="both"/>
      </w:pPr>
      <w:r>
        <w:t xml:space="preserve">Ispravlja se </w:t>
      </w:r>
      <w:r w:rsidR="00514561">
        <w:t>rješenje ovog</w:t>
      </w:r>
      <w:r w:rsidR="000F196B">
        <w:t xml:space="preserve"> suda poslovni broj St-263/13-35</w:t>
      </w:r>
      <w:r w:rsidR="00514561">
        <w:t xml:space="preserve"> od 26. </w:t>
      </w:r>
      <w:r w:rsidR="000F196B">
        <w:t>studenoga</w:t>
      </w:r>
      <w:r w:rsidR="00514561">
        <w:t xml:space="preserve"> 2015. </w:t>
      </w:r>
      <w:r w:rsidR="007B4D32">
        <w:t>u</w:t>
      </w:r>
      <w:r w:rsidR="00514561">
        <w:t xml:space="preserve"> </w:t>
      </w:r>
      <w:r w:rsidR="000F196B">
        <w:t xml:space="preserve">točki 3. njegove izreke, u </w:t>
      </w:r>
      <w:r w:rsidR="00514561">
        <w:t xml:space="preserve">dijelu u kojem </w:t>
      </w:r>
      <w:r w:rsidR="000F196B">
        <w:t>je utvrđena tražbina vjerovnika drugog višeg isplatnog reda</w:t>
      </w:r>
      <w:r w:rsidR="000F196B" w:rsidRPr="000F196B">
        <w:t xml:space="preserve"> </w:t>
      </w:r>
      <w:r w:rsidR="000F196B">
        <w:t>FINANCIJSKE AGENCIJE</w:t>
      </w:r>
      <w:r w:rsidR="000F196B" w:rsidRPr="000F196B">
        <w:t>, Ulica Grada Vukovara 70,  Zagreb, OIB: 85821130368</w:t>
      </w:r>
      <w:r w:rsidR="000F196B">
        <w:t xml:space="preserve"> u iznosu od 1.361.796,00 kn, na način </w:t>
      </w:r>
      <w:r w:rsidR="007B4D32">
        <w:t>da u navedenom dijelu ispravno treba pisati:</w:t>
      </w:r>
    </w:p>
    <w:p w:rsidRDefault="000F196B" w:rsidP="009021E6" w:rsidR="007B4D32">
      <w:pPr>
        <w:jc w:val="both"/>
      </w:pPr>
      <w:r>
        <w:t xml:space="preserve">FINANCIJSKA AGENCIJA, </w:t>
      </w:r>
      <w:r w:rsidRPr="000F196B">
        <w:t>Ulica Grada Vukovara 70,  Zagreb, OIB: 85821130368</w:t>
      </w:r>
      <w:r>
        <w:t>, u iznosu od 2.219,27 kn.</w:t>
      </w:r>
      <w:r w:rsidR="007B4D32">
        <w:t xml:space="preserve"> </w:t>
      </w:r>
    </w:p>
    <w:p w:rsidRDefault="009021E6" w:rsidP="009021E6" w:rsidR="009021E6">
      <w:pPr>
        <w:jc w:val="both"/>
      </w:pPr>
    </w:p>
    <w:p w:rsidRDefault="009021E6" w:rsidP="009021E6" w:rsidR="009021E6">
      <w:pPr>
        <w:jc w:val="center"/>
      </w:pPr>
      <w:r>
        <w:t>Obrazloženje</w:t>
      </w:r>
    </w:p>
    <w:p w:rsidRDefault="009021E6" w:rsidP="009021E6" w:rsidR="009021E6">
      <w:pPr>
        <w:jc w:val="both"/>
      </w:pPr>
    </w:p>
    <w:p w:rsidRDefault="007B4D32" w:rsidP="009021E6" w:rsidR="000F196B">
      <w:pPr>
        <w:jc w:val="both"/>
      </w:pPr>
      <w:r>
        <w:tab/>
        <w:t xml:space="preserve">U ovosudnom rješenju poslovni broj </w:t>
      </w:r>
      <w:r w:rsidR="000F196B" w:rsidRPr="000F196B">
        <w:t xml:space="preserve">St-263/13-35 od 26. studenoga 2015. </w:t>
      </w:r>
      <w:r>
        <w:t>došlo je do očite pog</w:t>
      </w:r>
      <w:r w:rsidR="000F196B">
        <w:t xml:space="preserve">reške u pisanju u dijelu točke 3. </w:t>
      </w:r>
      <w:r>
        <w:t>njegove izreke u kojem je navedena visina</w:t>
      </w:r>
      <w:r w:rsidR="000F196B">
        <w:t xml:space="preserve"> utvrđene tražbine vjerovnika Financijske Agencije na način da je ta tražbina utvrđena u iznosu od 1.361.796,00 kn, umjesto u iznosu od 2.219,27 kn koji je iznos ovaj vjerovnik prijavio i koji je iznos tražbine stečajni upravitelj priznao na ispitnom ročištu održanom 23. studenoga 2015. </w:t>
      </w:r>
    </w:p>
    <w:p w:rsidRDefault="009021E6" w:rsidP="009021E6" w:rsidR="009021E6">
      <w:pPr>
        <w:ind w:firstLine="708"/>
        <w:jc w:val="both"/>
      </w:pPr>
      <w:r>
        <w:t>Slijedom navedenog, primjenom odredbe čl. 342. st. 1. i 2. Zakona o parničnom postupku ("Narodne novine" 53/91, 91/92, 112/99, 88/01, 117/03, 88/05, 2/07, 84/08, 96/08,</w:t>
      </w:r>
      <w:r w:rsidR="000777B4">
        <w:t xml:space="preserve"> 123/08, 57/11, 148/11 i 25/13) </w:t>
      </w:r>
      <w:r w:rsidR="000F196B">
        <w:t xml:space="preserve">u vezi s čl. 6. </w:t>
      </w:r>
      <w:r w:rsidR="000F196B" w:rsidRPr="000F196B">
        <w:t>(„Narodne novine“ broj 44/96, 161/98, 29/99, 129/00, 123/03, 197/03, 187/04, 82/06, 117/08, 116</w:t>
      </w:r>
      <w:r w:rsidR="000F196B">
        <w:t xml:space="preserve">/10, 25/12 i 133/12; dalje: SZ) </w:t>
      </w:r>
      <w:r>
        <w:t xml:space="preserve">riješeno je kao u izreci. </w:t>
      </w:r>
    </w:p>
    <w:p w:rsidRDefault="009021E6" w:rsidP="009021E6" w:rsidR="009021E6">
      <w:pPr>
        <w:jc w:val="center"/>
      </w:pPr>
    </w:p>
    <w:p w:rsidRDefault="000F196B" w:rsidP="009021E6" w:rsidR="009021E6">
      <w:pPr>
        <w:jc w:val="center"/>
      </w:pPr>
      <w:r>
        <w:t>U Rijeci 10. prosinca</w:t>
      </w:r>
      <w:r w:rsidR="009021E6">
        <w:t xml:space="preserve"> 2015. </w:t>
      </w:r>
    </w:p>
    <w:p w:rsidRDefault="009021E6" w:rsidP="009021E6" w:rsidR="009021E6">
      <w:pPr>
        <w:jc w:val="center"/>
      </w:pPr>
      <w:r>
        <w:t xml:space="preserve">            </w:t>
      </w:r>
    </w:p>
    <w:p w:rsidRDefault="009021E6" w:rsidP="009021E6" w:rsidR="009021E6">
      <w:pPr>
        <w:jc w:val="center"/>
      </w:pPr>
      <w:r>
        <w:t xml:space="preserve">                                                                                    </w:t>
      </w:r>
      <w:r w:rsidR="000777B4">
        <w:t xml:space="preserve">                       S</w:t>
      </w:r>
      <w:r>
        <w:t>utkinja</w:t>
      </w:r>
    </w:p>
    <w:p w:rsidRDefault="009021E6" w:rsidP="009021E6" w:rsidR="009021E6">
      <w:pPr>
        <w:jc w:val="center"/>
      </w:pPr>
      <w:r>
        <w:t xml:space="preserve">                                                                                                            Ema Brdovčak </w:t>
      </w:r>
    </w:p>
    <w:p w:rsidRDefault="009021E6" w:rsidP="009021E6" w:rsidR="009021E6">
      <w:pPr>
        <w:jc w:val="center"/>
      </w:pPr>
    </w:p>
    <w:p w:rsidRDefault="0072719D" w:rsidP="0072719D" w:rsidR="0072719D"/>
    <w:p w:rsidRDefault="0072719D" w:rsidP="0072719D" w:rsidR="0072719D"/>
    <w:p w:rsidRDefault="0072719D" w:rsidP="0072719D" w:rsidR="0072719D"/>
    <w:p w:rsidRDefault="009021E6" w:rsidP="0072719D" w:rsidR="009021E6">
      <w:r>
        <w:t>UPUTA O PRAVNOM LIJEKU</w:t>
      </w:r>
      <w:r w:rsidR="0072719D">
        <w:t>:</w:t>
      </w:r>
      <w:r>
        <w:t xml:space="preserve"> </w:t>
      </w:r>
    </w:p>
    <w:p w:rsidRDefault="009021E6" w:rsidP="0072719D" w:rsidR="009021E6">
      <w:pPr>
        <w:ind w:firstLine="708"/>
      </w:pPr>
      <w:r>
        <w:t>Protiv rješenja nezadovoljna stranka može uložiti žalbu. Žalba se podnosi ovom sudu u 3 primjerka u roku od 8 dana od dana primitka rješenja, a o žalbi rješava Visoki trgovački sud Republike Hrvatske u Zagrebu.</w:t>
      </w:r>
    </w:p>
    <w:p w:rsidRDefault="009021E6" w:rsidP="009021E6" w:rsidR="009021E6">
      <w:pPr>
        <w:jc w:val="center"/>
      </w:pPr>
    </w:p>
    <w:p w:rsidRDefault="000777B4" w:rsidP="000777B4" w:rsidR="000777B4">
      <w:pPr>
        <w:jc w:val="both"/>
      </w:pPr>
    </w:p>
    <w:p w:rsidRDefault="0072719D" w:rsidP="000777B4" w:rsidR="0072719D"/>
    <w:p w:rsidRDefault="0072719D" w:rsidP="000777B4" w:rsidR="0072719D"/>
    <w:p w:rsidRDefault="00F37430" w:rsidP="000777B4" w:rsidR="000777B4">
      <w:r w:rsidRPr="00244B1A">
        <w:t xml:space="preserve">Dna:    </w:t>
      </w:r>
    </w:p>
    <w:p w:rsidRDefault="000F196B" w:rsidP="000F196B" w:rsidR="000F196B">
      <w:pPr>
        <w:pStyle w:val="Odlomakpopisa"/>
        <w:numPr>
          <w:ilvl w:val="0"/>
          <w:numId w:val="4"/>
        </w:numPr>
      </w:pPr>
      <w:r>
        <w:t>Stečajnom upravitelju</w:t>
      </w:r>
    </w:p>
    <w:p w:rsidRDefault="000F196B" w:rsidP="000F196B" w:rsidR="000F196B" w:rsidRPr="00244B1A">
      <w:pPr>
        <w:pStyle w:val="Odlomakpopisa"/>
        <w:numPr>
          <w:ilvl w:val="0"/>
          <w:numId w:val="4"/>
        </w:numPr>
      </w:pPr>
      <w:r>
        <w:t>Web stranica e-oglasna ploča</w:t>
      </w:r>
    </w:p>
    <w:p w:rsidRDefault="00F37430" w:rsidR="00F37430" w:rsidRPr="00244B1A"/>
    <w:sectPr w:rsidR="00F37430" w:rsidRPr="00244B1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6B4DA4"/>
    <w:multiLevelType w:val="hybridMultilevel"/>
    <w:tmpl w:val="61D45B3C"/>
    <w:lvl w:tplc="5092677C" w:ilvl="0">
      <w:start w:val="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D75661F"/>
    <w:multiLevelType w:val="hybridMultilevel"/>
    <w:tmpl w:val="C3C26722"/>
    <w:lvl w:tplc="D5AA991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37044A2"/>
    <w:multiLevelType w:val="hybridMultilevel"/>
    <w:tmpl w:val="69CC10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EF7F98"/>
    <w:multiLevelType w:val="hybridMultilevel"/>
    <w:tmpl w:val="64BE60A8"/>
    <w:lvl w:tplc="8D9AB87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eastAsia="Times New Roman" w:hAnsi="Book Antiqua" w:ascii="Book Antiqua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55635"/>
    <w:rsid w:val="000777B4"/>
    <w:rsid w:val="000F196B"/>
    <w:rsid w:val="00244B1A"/>
    <w:rsid w:val="00355635"/>
    <w:rsid w:val="003A6BF5"/>
    <w:rsid w:val="004321C9"/>
    <w:rsid w:val="004C7BDB"/>
    <w:rsid w:val="004F09B9"/>
    <w:rsid w:val="00514561"/>
    <w:rsid w:val="00633925"/>
    <w:rsid w:val="00674F35"/>
    <w:rsid w:val="006A1315"/>
    <w:rsid w:val="006B6E56"/>
    <w:rsid w:val="0072719D"/>
    <w:rsid w:val="00772D04"/>
    <w:rsid w:val="007B4024"/>
    <w:rsid w:val="007B4D32"/>
    <w:rsid w:val="00854B89"/>
    <w:rsid w:val="00882908"/>
    <w:rsid w:val="008D2029"/>
    <w:rsid w:val="008F7ADD"/>
    <w:rsid w:val="009021E6"/>
    <w:rsid w:val="0096685B"/>
    <w:rsid w:val="00B84629"/>
    <w:rsid w:val="00C50F04"/>
    <w:rsid w:val="00C6319C"/>
    <w:rsid w:val="00CC34A3"/>
    <w:rsid w:val="00CE1CE6"/>
    <w:rsid w:val="00D20120"/>
    <w:rsid w:val="00E50CDA"/>
    <w:rsid w:val="00E708F3"/>
    <w:rsid w:val="00F37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5563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55635"/>
    <w:pPr>
      <w:ind w:left="720"/>
      <w:contextualSpacing/>
    </w:pPr>
  </w:style>
  <w:style w:styleId="Bezproreda" w:type="paragraph">
    <w:name w:val="No Spacing"/>
    <w:uiPriority w:val="1"/>
    <w:qFormat/>
    <w:rsid w:val="003A6BF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74F3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4F3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201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0120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0120"/>
    <w:rPr>
      <w:rFonts w:hAnsi="Book Antiqua" w:ascii="Book Antiqua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0120"/>
    <w:rPr>
      <w:rFonts w:cs="Times New Roman" w:hAnsi="Book Antiqua" w:ascii="Book Antiqua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0120"/>
    <w:rPr>
      <w:rFonts w:cs="Times New Roman" w:hAnsi="Book Antiqua" w:ascii="Book Antiqua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5563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55635"/>
    <w:pPr>
      <w:ind w:left="720"/>
      <w:contextualSpacing/>
    </w:pPr>
  </w:style>
  <w:style w:styleId="Bezproreda" w:type="paragraph">
    <w:name w:val="No Spacing"/>
    <w:uiPriority w:val="1"/>
    <w:qFormat/>
    <w:rsid w:val="003A6BF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74F3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4F3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201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0120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0120"/>
    <w:rPr>
      <w:rFonts w:ascii="Book Antiqua" w:hAnsi="Book Antiqua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0120"/>
    <w:rPr>
      <w:rFonts w:ascii="Book Antiqua" w:cs="Times New Roman" w:hAnsi="Book Antiqua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0120"/>
    <w:rPr>
      <w:rFonts w:ascii="Book Antiqua" w:cs="Times New Roman" w:hAnsi="Book Antiqua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prosinca 2015.</izvorni_sadrzaj>
    <derivirana_varijabla naziv="DomainObject.DatumDonosenjaOdluke_1">10.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</izvorni_sadrzaj>
    <derivirana_varijabla naziv="DomainObject.Predmet.Broj_1">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2013.</izvorni_sadrzaj>
    <derivirana_varijabla naziv="DomainObject.Predmet.DatumOsnivanja_1">28.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St-263/2013</izvorni_sadrzaj>
    <derivirana_varijabla naziv="DomainObject.Predmet.OznakaBroj_1">St-263/2013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ADRIAKOM GROBNIK d.o.o.  Viškovo</izvorni_sadrzaj>
    <derivirana_varijabla naziv="DomainObject.Predmet.ProtustrankaFormated_1">  ADRIAKOM GROBNIK d.o.o.  Viškovo</derivirana_varijabla>
  </DomainObject.Predmet.ProtustrankaFormated>
  <DomainObject.Predmet.ProtustrankaFormatedOIB>
    <izvorni_sadrzaj>  ADRIAKOM GROBNIK d.o.o.  Viškovo, OIB 46929061963</izvorni_sadrzaj>
    <derivirana_varijabla naziv="DomainObject.Predmet.ProtustrankaFormatedOIB_1">  ADRIAKOM GROBNIK d.o.o.  Viškovo, OIB 46929061963</derivirana_varijabla>
  </DomainObject.Predmet.ProtustrankaFormatedOIB>
  <DomainObject.Predmet.ProtustrankaFormatedWithAdress>
    <izvorni_sadrzaj> ADRIAKOM GROBNIK d.o.o.  Viškovo, Vozišće 5, 51 216 Viškovo</izvorni_sadrzaj>
    <derivirana_varijabla naziv="DomainObject.Predmet.ProtustrankaFormatedWithAdress_1"> ADRIAKOM GROBNIK d.o.o.  Viškovo, Vozišće 5, 51 216 Viškovo</derivirana_varijabla>
  </DomainObject.Predmet.ProtustrankaFormatedWithAdress>
  <DomainObject.Predmet.ProtustrankaFormatedWithAdressOIB>
    <izvorni_sadrzaj> ADRIAKOM GROBNIK d.o.o.  Viškovo, OIB 46929061963, Vozišće 5, 51 216 Viškovo</izvorni_sadrzaj>
    <derivirana_varijabla naziv="DomainObject.Predmet.ProtustrankaFormatedWithAdressOIB_1"> ADRIAKOM GROBNIK d.o.o.  Viškovo, OIB 46929061963, Vozišće 5, 51 216 Viškovo</derivirana_varijabla>
  </DomainObject.Predmet.ProtustrankaFormatedWithAdressOIB>
  <DomainObject.Predmet.ProtustrankaWithAdress>
    <izvorni_sadrzaj>ADRIAKOM GROBNIK d.o.o.  Viškovo Vozišće 5, 51 216 Viškovo</izvorni_sadrzaj>
    <derivirana_varijabla naziv="DomainObject.Predmet.ProtustrankaWithAdress_1">ADRIAKOM GROBNIK d.o.o.  Viškovo Vozišće 5, 51 216 Viškovo</derivirana_varijabla>
  </DomainObject.Predmet.ProtustrankaWithAdress>
  <DomainObject.Predmet.ProtustrankaWithAdressOIB>
    <izvorni_sadrzaj>ADRIAKOM GROBNIK d.o.o.  Viškovo, OIB 46929061963, Vozišće 5, 51 216 Viškovo</izvorni_sadrzaj>
    <derivirana_varijabla naziv="DomainObject.Predmet.ProtustrankaWithAdressOIB_1">ADRIAKOM GROBNIK d.o.o.  Viškovo, OIB 46929061963, Vozišće 5, 51 216 Viškovo</derivirana_varijabla>
  </DomainObject.Predmet.ProtustrankaWithAdressOIB>
  <DomainObject.Predmet.ProtustrankaNazivFormated>
    <izvorni_sadrzaj>ADRIAKOM GROBNIK d.o.o.  Viškovo</izvorni_sadrzaj>
    <derivirana_varijabla naziv="DomainObject.Predmet.ProtustrankaNazivFormated_1">ADRIAKOM GROBNIK d.o.o.  Viškovo</derivirana_varijabla>
  </DomainObject.Predmet.ProtustrankaNazivFormated>
  <DomainObject.Predmet.ProtustrankaNazivFormatedOIB>
    <izvorni_sadrzaj>ADRIAKOM GROBNIK d.o.o.  Viškovo, OIB 46929061963</izvorni_sadrzaj>
    <derivirana_varijabla naziv="DomainObject.Predmet.ProtustrankaNazivFormatedOIB_1">ADRIAKOM GROBNIK d.o.o.  Viškovo, OIB 46929061963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ADRIAKOM GROBNIK d.o.o.  Viškovo</item>
    </izvorni_sadrzaj>
    <derivirana_varijabla naziv="DomainObject.Predmet.ProtuStrankaListFormated_1">
      <item>ADRIAKOM GROBNIK d.o.o.  Viškovo</item>
    </derivirana_varijabla>
  </DomainObject.Predmet.ProtuStrankaListFormated>
  <DomainObject.Predmet.ProtuStrankaListFormatedOIB>
    <izvorni_sadrzaj>
      <item>ADRIAKOM GROBNIK d.o.o.  Viškovo, OIB 46929061963</item>
    </izvorni_sadrzaj>
    <derivirana_varijabla naziv="DomainObject.Predmet.ProtuStrankaListFormatedOIB_1">
      <item>ADRIAKOM GROBNIK d.o.o.  Viškovo, OIB 46929061963</item>
    </derivirana_varijabla>
  </DomainObject.Predmet.ProtuStrankaListFormatedOIB>
  <DomainObject.Predmet.ProtuStrankaListFormatedWithAdress>
    <izvorni_sadrzaj>
      <item>ADRIAKOM GROBNIK d.o.o.  Viškovo, Vozišće 5, 51 216 Viškovo</item>
    </izvorni_sadrzaj>
    <derivirana_varijabla naziv="DomainObject.Predmet.ProtuStrankaListFormatedWithAdress_1">
      <item>ADRIAKOM GROBNIK d.o.o.  Viškovo, Vozišće 5, 51 216 Viškovo</item>
    </derivirana_varijabla>
  </DomainObject.Predmet.ProtuStrankaListFormatedWithAdress>
  <DomainObject.Predmet.ProtuStrankaListFormatedWithAdressOIB>
    <izvorni_sadrzaj>
      <item>ADRIAKOM GROBNIK d.o.o.  Viškovo, OIB 46929061963, Vozišće 5, 51 216 Viškovo</item>
    </izvorni_sadrzaj>
    <derivirana_varijabla naziv="DomainObject.Predmet.ProtuStrankaListFormatedWithAdressOIB_1">
      <item>ADRIAKOM GROBNIK d.o.o.  Viškovo, OIB 46929061963, Vozišće 5, 51 216 Viškovo</item>
    </derivirana_varijabla>
  </DomainObject.Predmet.ProtuStrankaListFormatedWithAdressOIB>
  <DomainObject.Predmet.ProtuStrankaListNazivFormated>
    <izvorni_sadrzaj>
      <item>ADRIAKOM GROBNIK d.o.o.  Viškovo</item>
    </izvorni_sadrzaj>
    <derivirana_varijabla naziv="DomainObject.Predmet.ProtuStrankaListNazivFormated_1">
      <item>ADRIAKOM GROBNIK d.o.o.  Viškovo</item>
    </derivirana_varijabla>
  </DomainObject.Predmet.ProtuStrankaListNazivFormated>
  <DomainObject.Predmet.ProtuStrankaListNazivFormatedOIB>
    <izvorni_sadrzaj>
      <item>ADRIAKOM GROBNIK d.o.o.  Viškovo, OIB 46929061963</item>
    </izvorni_sadrzaj>
    <derivirana_varijabla naziv="DomainObject.Predmet.ProtuStrankaListNazivFormatedOIB_1">
      <item>ADRIAKOM GROBNIK d.o.o.  Viškovo, OIB 46929061963</item>
    </derivirana_varijabla>
  </DomainObject.Predmet.ProtuStrankaListNazivFormatedOIB>
  <DomainObject.Predmet.OstaliListFormated>
    <izvorni_sadrzaj>
      <item>Boris Jurčić</item>
      <item>Damir Šket</item>
      <item>VUKIĆ, JELUŠIĆ, ŠULINA, STANKOVIĆ, JURCAN &amp; JABUKA odvjetničko društvo s ograničenom odgovornošću</item>
      <item>Zdravko Tešić</item>
    </izvorni_sadrzaj>
    <derivirana_varijabla naziv="DomainObject.Predmet.OstaliListFormated_1">
      <item>Boris Jurčić</item>
      <item>Damir Šket</item>
      <item>VUKIĆ, JELUŠIĆ, ŠULINA, STANKOVIĆ, JURCAN &amp; JABUKA odvjetničko društvo s ograničenom odgovornošću</item>
      <item>Zdravko Tešić</item>
    </derivirana_varijabla>
  </DomainObject.Predmet.OstaliListFormated>
  <DomainObject.Predmet.OstaliListFormatedOIB>
    <izvorni_sadrzaj>
      <item>Boris Jurčić</item>
      <item>Damir Šket</item>
      <item>VUKIĆ, JELUŠIĆ, ŠULINA, STANKOVIĆ, JURCAN &amp; JABUKA odvjetničko društvo s ograničenom odgovornošću, OIB 01394705384</item>
      <item>Zdravko Tešić, OIB 70123627818</item>
    </izvorni_sadrzaj>
    <derivirana_varijabla naziv="DomainObject.Predmet.OstaliListFormatedOIB_1">
      <item>Boris Jurčić</item>
      <item>Damir Šket</item>
      <item>VUKIĆ, JELUŠIĆ, ŠULINA, STANKOVIĆ, JURCAN &amp; JABUKA odvjetničko društvo s ograničenom odgovornošću, OIB 01394705384</item>
      <item>Zdravko Tešić, OIB 70123627818</item>
    </derivirana_varijabla>
  </DomainObject.Predmet.OstaliListFormatedOIB>
  <DomainObject.Predmet.OstaliListFormatedWithAdress>
    <izvorni_sadrzaj>
      <item>Boris Jurčić, Kastav 118, 51215 Kastav</item>
      <item>Damir Šket, Trg J.J. Strossmayera 32, 48260 Križevci</item>
      <item>VUKIĆ, JELUŠIĆ, ŠULINA, STANKOVIĆ, JURCAN &amp; JABUKA odvjetničko društvo s ograničenom odgovornošću, Nikole Tesle 9, 51000 Rijeka</item>
      <item>Zdravko Tešić, Bukovnik 36, 47300 Ogulin</item>
    </izvorni_sadrzaj>
    <derivirana_varijabla naziv="DomainObject.Predmet.OstaliListFormatedWithAdress_1">
      <item>Boris Jurčić, Kastav 118, 51215 Kastav</item>
      <item>Damir Šket, Trg J.J. Strossmayera 32, 48260 Križevci</item>
      <item>VUKIĆ, JELUŠIĆ, ŠULINA, STANKOVIĆ, JURCAN &amp; JABUKA odvjetničko društvo s ograničenom odgovornošću, Nikole Tesle 9, 51000 Rijeka</item>
      <item>Zdravko Tešić, Bukovnik 36, 47300 Ogulin</item>
    </derivirana_varijabla>
  </DomainObject.Predmet.OstaliListFormatedWithAdress>
  <DomainObject.Predmet.OstaliListFormatedWithAdressOIB>
    <izvorni_sadrzaj>
      <item>Boris Jurčić, Kastav 118, 51215 Kastav</item>
      <item>Damir Šket, Trg J.J. Strossmayera 32, 48260 Križevci</item>
      <item>VUKIĆ, JELUŠIĆ, ŠULINA, STANKOVIĆ, JURCAN &amp; JABUKA odvjetničko društvo s ograničenom odgovornošću, OIB 01394705384, Nikole Tesle 9, 51000 Rijeka</item>
      <item>Zdravko Tešić, OIB 70123627818, Bukovnik 36, 47300 Ogulin</item>
    </izvorni_sadrzaj>
    <derivirana_varijabla naziv="DomainObject.Predmet.OstaliListFormatedWithAdressOIB_1">
      <item>Boris Jurčić, Kastav 118, 51215 Kastav</item>
      <item>Damir Šket, Trg J.J. Strossmayera 32, 48260 Križevci</item>
      <item>VUKIĆ, JELUŠIĆ, ŠULINA, STANKOVIĆ, JURCAN &amp; JABUKA odvjetničko društvo s ograničenom odgovornošću, OIB 01394705384, Nikole Tesle 9, 51000 Rijeka</item>
      <item>Zdravko Tešić, OIB 70123627818, Bukovnik 36, 47300 Ogulin</item>
    </derivirana_varijabla>
  </DomainObject.Predmet.OstaliListFormatedWithAdressOIB>
  <DomainObject.Predmet.OstaliListNazivFormated>
    <izvorni_sadrzaj>
      <item>Boris Jurčić</item>
      <item>Damir Šket</item>
      <item>VUKIĆ, JELUŠIĆ, ŠULINA, STANKOVIĆ, JURCAN &amp; JABUKA odvjetničko društvo s ograničenom odgovornošću</item>
      <item>Zdravko Tešić</item>
    </izvorni_sadrzaj>
    <derivirana_varijabla naziv="DomainObject.Predmet.OstaliListNazivFormated_1">
      <item>Boris Jurčić</item>
      <item>Damir Šket</item>
      <item>VUKIĆ, JELUŠIĆ, ŠULINA, STANKOVIĆ, JURCAN &amp; JABUKA odvjetničko društvo s ograničenom odgovornošću</item>
      <item>Zdravko Tešić</item>
    </derivirana_varijabla>
  </DomainObject.Predmet.OstaliListNazivFormated>
  <DomainObject.Predmet.OstaliListNazivFormatedOIB>
    <izvorni_sadrzaj>
      <item>Boris Jurčić</item>
      <item>Damir Šket</item>
      <item>VUKIĆ, JELUŠIĆ, ŠULINA, STANKOVIĆ, JURCAN &amp; JABUKA odvjetničko društvo s ograničenom odgovornošću, OIB 01394705384</item>
      <item>Zdravko Tešić, OIB 70123627818</item>
    </izvorni_sadrzaj>
    <derivirana_varijabla naziv="DomainObject.Predmet.OstaliListNazivFormatedOIB_1">
      <item>Boris Jurčić</item>
      <item>Damir Šket</item>
      <item>VUKIĆ, JELUŠIĆ, ŠULINA, STANKOVIĆ, JURCAN &amp; JABUKA odvjetničko društvo s ograničenom odgovornošću, OIB 01394705384</item>
      <item>Zdravko Tešić, OIB 70123627818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2015.</izvorni_sadrzaj>
    <derivirana_varijabla naziv="DomainObject.Datum_1">10.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ADRIAKOM GROBNIK d.o.o.  Viškovo</izvorni_sadrzaj>
    <derivirana_varijabla naziv="DomainObject.Predmet.ProtustrankaIDrugi_1">ADRIAKOM GROBNIK d.o.o.  Viškovo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ADRIAKOM GROBNIK d.o.o.  Viškovo, OIB 46929061963, Vozišće 5, 51 216 Viškovo</izvorni_sadrzaj>
    <derivirana_varijabla naziv="DomainObject.Predmet.ProtustrankaIDrugiAdressOIB_1">ADRIAKOM GROBNIK d.o.o.  Viškovo, OIB 46929061963, Vozišće 5, 51 216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ADRIAKOM GROBNIK d.o.o.  Viškovo</item>
      <item>FINA  Rijeka</item>
      <item>Boris Jurčić</item>
      <item>Damir Šket</item>
      <item>VUKIĆ, JELUŠIĆ, ŠULINA, STANKOVIĆ, JURCAN &amp; JABUKA odvjetničko društvo s ograničenom odgovornošću</item>
      <item>Zdravko Tešić</item>
    </izvorni_sadrzaj>
    <derivirana_varijabla naziv="DomainObject.Predmet.SudioniciListNaziv_1">
      <item>ADRIAKOM GROBNIK d.o.o.  Viškovo</item>
      <item>FINA  Rijeka</item>
      <item>Boris Jurčić</item>
      <item>Damir Šket</item>
      <item>VUKIĆ, JELUŠIĆ, ŠULINA, STANKOVIĆ, JURCAN &amp; JABUKA odvjetničko društvo s ograničenom odgovornošću</item>
      <item>Zdravko Tešić</item>
    </derivirana_varijabla>
  </DomainObject.Predmet.SudioniciListNaziv>
  <DomainObject.Predmet.SudioniciListAdressOIB>
    <izvorni_sadrzaj>
      <item>ADRIAKOM GROBNIK d.o.o.  Viškovo, OIB 46929061963, Vozišće 5,51 216 Viškovo</item>
      <item>FINA  Rijeka, OIB 85821130368, Frana Kurelca 8,51 000 Rijeka</item>
      <item>Boris Jurčić, Kastav 118,51215 Kastav</item>
      <item>Damir Šket, Trg J.J. Strossmayera 32,48260 Križevci</item>
      <item>VUKIĆ, JELUŠIĆ, ŠULINA, STANKOVIĆ, JURCAN &amp; JABUKA odvjetničko društvo s ograničenom odgovornošću, OIB 01394705384, Nikole Tesle 9,51000 Rijeka</item>
      <item>Zdravko Tešić, OIB 70123627818, Bukovnik 36,47300 Ogulin</item>
    </izvorni_sadrzaj>
    <derivirana_varijabla naziv="DomainObject.Predmet.SudioniciListAdressOIB_1">
      <item>ADRIAKOM GROBNIK d.o.o.  Viškovo, OIB 46929061963, Vozišće 5,51 216 Viškovo</item>
      <item>FINA  Rijeka, OIB 85821130368, Frana Kurelca 8,51 000 Rijeka</item>
      <item>Boris Jurčić, Kastav 118,51215 Kastav</item>
      <item>Damir Šket, Trg J.J. Strossmayera 32,48260 Križevci</item>
      <item>VUKIĆ, JELUŠIĆ, ŠULINA, STANKOVIĆ, JURCAN &amp; JABUKA odvjetničko društvo s ograničenom odgovornošću, OIB 01394705384, Nikole Tesle 9,51000 Rijeka</item>
      <item>Zdravko Tešić, OIB 70123627818, Bukovnik 36,47300 Ogulin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46929061963</item>
      <item>, OIB 85821130368</item>
      <item>, OIB null</item>
      <item>, OIB null</item>
      <item>, OIB 01394705384</item>
      <item>, OIB 70123627818</item>
    </izvorni_sadrzaj>
    <derivirana_varijabla naziv="DomainObject.Predmet.SudioniciListNazivOIB_1">
      <item>, OIB 46929061963</item>
      <item>, OIB 85821130368</item>
      <item>, OIB null</item>
      <item>, OIB null</item>
      <item>, OIB 01394705384</item>
      <item>, OIB 70123627818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A4C8FA-417E-40DA-8339-4AE2957F68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325</properties:Words>
  <properties:Characters>1637</properties:Characters>
  <properties:Lines>57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2015-12-10T08:40:00Z</dcterms:created>
  <dc:creator>wsadmin</dc:creator>
  <cp:lastModifiedBy>Renata Valić</cp:lastModifiedBy>
  <cp:lastPrinted>2012-03-26T07:09:00Z</cp:lastPrinted>
  <dcterms:modified xmlns:xsi="http://www.w3.org/2001/XMLSchema-instance" xsi:type="dcterms:W3CDTF">2015-12-10T09:23:00Z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